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19E2" w14:textId="77777777" w:rsidR="0077207D" w:rsidRDefault="0077207D" w:rsidP="00D13726">
      <w:pPr>
        <w:pStyle w:val="Heading1"/>
        <w:jc w:val="center"/>
        <w:rPr>
          <w:rFonts w:asciiTheme="minorHAnsi" w:hAnsiTheme="minorHAnsi" w:cstheme="minorHAnsi"/>
          <w:color w:val="000000"/>
        </w:rPr>
      </w:pPr>
    </w:p>
    <w:p w14:paraId="278AF13F" w14:textId="77777777" w:rsidR="0077207D" w:rsidRDefault="0077207D" w:rsidP="00D13726">
      <w:pPr>
        <w:pStyle w:val="Heading1"/>
        <w:jc w:val="center"/>
        <w:rPr>
          <w:rFonts w:asciiTheme="minorHAnsi" w:hAnsiTheme="minorHAnsi" w:cstheme="minorHAnsi"/>
          <w:color w:val="000000"/>
        </w:rPr>
      </w:pPr>
    </w:p>
    <w:p w14:paraId="2DC968B2" w14:textId="77777777" w:rsidR="0077207D" w:rsidRDefault="0077207D" w:rsidP="00D13726">
      <w:pPr>
        <w:pStyle w:val="Heading1"/>
        <w:jc w:val="center"/>
        <w:rPr>
          <w:rFonts w:asciiTheme="minorHAnsi" w:hAnsiTheme="minorHAnsi" w:cstheme="minorHAnsi"/>
          <w:color w:val="000000"/>
        </w:rPr>
      </w:pPr>
    </w:p>
    <w:p w14:paraId="0E4B3623" w14:textId="1C827502" w:rsidR="00C7456E" w:rsidRPr="006468A8" w:rsidRDefault="00D13726" w:rsidP="00C7456E">
      <w:pPr>
        <w:pStyle w:val="Heading1"/>
        <w:jc w:val="center"/>
        <w:rPr>
          <w:rFonts w:asciiTheme="minorHAnsi" w:hAnsiTheme="minorHAnsi" w:cstheme="minorHAnsi"/>
          <w:color w:val="000000"/>
        </w:rPr>
      </w:pPr>
      <w:r w:rsidRPr="006468A8">
        <w:rPr>
          <w:rFonts w:asciiTheme="minorHAnsi" w:hAnsiTheme="minorHAnsi" w:cstheme="minorHAnsi"/>
          <w:color w:val="000000"/>
        </w:rPr>
        <w:t>Data Management Plan Template</w:t>
      </w:r>
      <w:r w:rsidR="00C7456E">
        <w:rPr>
          <w:rFonts w:asciiTheme="minorHAnsi" w:hAnsiTheme="minorHAnsi" w:cstheme="minorHAnsi"/>
          <w:color w:val="000000"/>
        </w:rPr>
        <w:t xml:space="preserve"> v1.0</w:t>
      </w:r>
    </w:p>
    <w:p w14:paraId="12348200" w14:textId="77777777" w:rsidR="005956F5" w:rsidRPr="00902BF8" w:rsidRDefault="005956F5" w:rsidP="000D0A0B">
      <w:pPr>
        <w:pStyle w:val="Heading2"/>
        <w:shd w:val="clear" w:color="auto" w:fill="FFFFFF"/>
        <w:spacing w:before="432" w:beforeAutospacing="0" w:after="0" w:afterAutospacing="0" w:line="360" w:lineRule="atLeast"/>
        <w:jc w:val="center"/>
        <w:rPr>
          <w:rFonts w:asciiTheme="minorHAnsi" w:hAnsiTheme="minorHAnsi" w:cstheme="minorHAnsi"/>
          <w:b w:val="0"/>
          <w:bCs w:val="0"/>
          <w:color w:val="292A2E"/>
        </w:rPr>
      </w:pPr>
    </w:p>
    <w:p w14:paraId="41D37D9D" w14:textId="77777777" w:rsidR="005956F5" w:rsidRPr="00902BF8" w:rsidRDefault="005956F5" w:rsidP="005956F5">
      <w:pPr>
        <w:pStyle w:val="BodytextTUEindhoven"/>
        <w:rPr>
          <w:highlight w:val="yellow"/>
          <w:lang w:eastAsia="en-GB"/>
        </w:rPr>
      </w:pPr>
      <w:r w:rsidRPr="00902BF8">
        <w:rPr>
          <w:highlight w:val="yellow"/>
          <w:lang w:eastAsia="en-GB"/>
        </w:rPr>
        <w:t>Add:</w:t>
      </w:r>
    </w:p>
    <w:p w14:paraId="6986B857" w14:textId="77777777" w:rsidR="005956F5" w:rsidRPr="00902BF8" w:rsidRDefault="005956F5" w:rsidP="005956F5">
      <w:pPr>
        <w:pStyle w:val="BodytextTUEindhoven"/>
        <w:rPr>
          <w:highlight w:val="yellow"/>
          <w:lang w:eastAsia="en-GB"/>
        </w:rPr>
      </w:pPr>
      <w:r w:rsidRPr="00902BF8">
        <w:rPr>
          <w:highlight w:val="yellow"/>
          <w:lang w:eastAsia="en-GB"/>
        </w:rPr>
        <w:t xml:space="preserve">Date of approval </w:t>
      </w:r>
    </w:p>
    <w:p w14:paraId="705AC64E" w14:textId="77777777" w:rsidR="005956F5" w:rsidRPr="00902BF8" w:rsidRDefault="005956F5" w:rsidP="005956F5">
      <w:pPr>
        <w:pStyle w:val="BodytextTUEindhoven"/>
        <w:rPr>
          <w:highlight w:val="yellow"/>
          <w:lang w:eastAsia="en-GB"/>
        </w:rPr>
      </w:pPr>
      <w:r w:rsidRPr="00902BF8">
        <w:rPr>
          <w:highlight w:val="yellow"/>
          <w:lang w:eastAsia="en-GB"/>
        </w:rPr>
        <w:t xml:space="preserve">DMP </w:t>
      </w:r>
      <w:proofErr w:type="spellStart"/>
      <w:r w:rsidRPr="00902BF8">
        <w:rPr>
          <w:highlight w:val="yellow"/>
          <w:lang w:eastAsia="en-GB"/>
        </w:rPr>
        <w:t>keynumber</w:t>
      </w:r>
      <w:proofErr w:type="spellEnd"/>
    </w:p>
    <w:p w14:paraId="1364DD9B" w14:textId="77777777" w:rsidR="005956F5" w:rsidRPr="00902BF8" w:rsidRDefault="005956F5" w:rsidP="005956F5">
      <w:pPr>
        <w:pStyle w:val="BodytextTUEindhoven"/>
        <w:rPr>
          <w:highlight w:val="yellow"/>
          <w:lang w:eastAsia="en-GB"/>
        </w:rPr>
      </w:pPr>
      <w:r w:rsidRPr="00902BF8">
        <w:rPr>
          <w:highlight w:val="yellow"/>
          <w:lang w:eastAsia="en-GB"/>
        </w:rPr>
        <w:t>Automatically approved DMP</w:t>
      </w:r>
    </w:p>
    <w:p w14:paraId="5E31DA9B" w14:textId="63CEB1C3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Primary Contact Name (Student or Researcher)</w:t>
      </w:r>
    </w:p>
    <w:p w14:paraId="399C5D73" w14:textId="03C97D0B" w:rsidR="006468A8" w:rsidRPr="00902BF8" w:rsidRDefault="002F7E79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P</w:t>
      </w:r>
      <w:r w:rsidR="006468A8" w:rsidRPr="00902BF8">
        <w:rPr>
          <w:rFonts w:asciiTheme="minorHAnsi" w:hAnsiTheme="minorHAnsi" w:cstheme="minorHAnsi"/>
          <w:color w:val="292A2E"/>
          <w:szCs w:val="21"/>
        </w:rPr>
        <w:t>rimary Contact Email (Student or Researcher)</w:t>
      </w:r>
    </w:p>
    <w:p w14:paraId="7D3652B4" w14:textId="29A10679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Supervisor(s) Name(s)</w:t>
      </w:r>
    </w:p>
    <w:p w14:paraId="280FB968" w14:textId="4F942BC4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Supervisor(s) email address(es)</w:t>
      </w:r>
    </w:p>
    <w:p w14:paraId="7E48818D" w14:textId="6590EC63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Department</w:t>
      </w:r>
    </w:p>
    <w:p w14:paraId="282B9C86" w14:textId="72D4B782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Start date of data collection</w:t>
      </w:r>
    </w:p>
    <w:p w14:paraId="74685073" w14:textId="35B81A46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End date of data collection</w:t>
      </w:r>
    </w:p>
    <w:p w14:paraId="0A2BD644" w14:textId="1785EE76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Estimated end date of the project</w:t>
      </w:r>
    </w:p>
    <w:p w14:paraId="44C5FC6C" w14:textId="26DF4861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Does your project receive external funding (e.g., NWO, relevant for special regulations from funders)?</w:t>
      </w:r>
    </w:p>
    <w:p w14:paraId="72423B84" w14:textId="6D4C6583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Is your funder?</w:t>
      </w:r>
    </w:p>
    <w:p w14:paraId="4DA94CDF" w14:textId="4D87C990" w:rsidR="006468A8" w:rsidRPr="00902BF8" w:rsidRDefault="006468A8" w:rsidP="000563BB">
      <w:pPr>
        <w:shd w:val="clear" w:color="auto" w:fill="FFFFFF"/>
        <w:spacing w:line="360" w:lineRule="atLeast"/>
        <w:textAlignment w:val="center"/>
        <w:rPr>
          <w:rStyle w:val="syaz1ick"/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Please provide the name of your funder</w:t>
      </w:r>
    </w:p>
    <w:p w14:paraId="48BB9BA8" w14:textId="73137BF8" w:rsidR="006468A8" w:rsidRPr="00902BF8" w:rsidRDefault="006468A8" w:rsidP="000563BB">
      <w:pPr>
        <w:shd w:val="clear" w:color="auto" w:fill="FFFFFF"/>
        <w:spacing w:line="360" w:lineRule="atLeast"/>
        <w:textAlignment w:val="center"/>
        <w:rPr>
          <w:rStyle w:val="syaz1ick"/>
          <w:rFonts w:asciiTheme="minorHAnsi" w:hAnsiTheme="minorHAnsi" w:cstheme="minorHAnsi"/>
          <w:szCs w:val="21"/>
        </w:rPr>
      </w:pPr>
      <w:r w:rsidRPr="00902BF8">
        <w:rPr>
          <w:rFonts w:asciiTheme="minorHAnsi" w:hAnsiTheme="minorHAnsi" w:cstheme="minorHAnsi"/>
          <w:szCs w:val="21"/>
        </w:rPr>
        <w:t>Please provide your grant number(s).</w:t>
      </w:r>
    </w:p>
    <w:p w14:paraId="417AF5A5" w14:textId="7B7C8551" w:rsidR="009B66E2" w:rsidRPr="00902BF8" w:rsidRDefault="009B66E2" w:rsidP="000563BB">
      <w:pPr>
        <w:pStyle w:val="BodytextTUEindhoven"/>
        <w:rPr>
          <w:rFonts w:asciiTheme="minorHAnsi" w:hAnsiTheme="minorHAnsi" w:cstheme="minorHAnsi"/>
        </w:rPr>
      </w:pPr>
      <w:r w:rsidRPr="00902BF8">
        <w:rPr>
          <w:rFonts w:asciiTheme="minorHAnsi" w:hAnsiTheme="minorHAnsi" w:cstheme="minorHAnsi"/>
        </w:rPr>
        <w:t>What data will be collected or produced, and what existing data will be re-used? (Select all that apply)</w:t>
      </w:r>
    </w:p>
    <w:p w14:paraId="0346A495" w14:textId="196453BC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Are there humans directly or indirectly participating in your study?</w:t>
      </w:r>
    </w:p>
    <w:p w14:paraId="6C8657B1" w14:textId="1CAFA547" w:rsidR="006468A8" w:rsidRPr="00902BF8" w:rsidRDefault="006468A8" w:rsidP="000563BB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Where will the data come from? (Select all that apply)</w:t>
      </w:r>
    </w:p>
    <w:p w14:paraId="5DB7B739" w14:textId="60E718CF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Please check the box that indicates the relevant study population</w:t>
      </w:r>
    </w:p>
    <w:p w14:paraId="5605051B" w14:textId="7104D187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Age category of participants</w:t>
      </w:r>
    </w:p>
    <w:p w14:paraId="6C9DE7D4" w14:textId="19D08ED9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Do you collect/process personal data (including data required for both recruitment and to answer your research question)?</w:t>
      </w:r>
    </w:p>
    <w:p w14:paraId="100C0EFC" w14:textId="0E5624DB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Please select which of the following (special category) personal data do you collect/process?</w:t>
      </w:r>
    </w:p>
    <w:p w14:paraId="40D09ABA" w14:textId="20D10915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Is the data going to be anonymized or pseudonymized?</w:t>
      </w:r>
    </w:p>
    <w:p w14:paraId="52797386" w14:textId="02C02827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Is it anonymized personal data?</w:t>
      </w:r>
    </w:p>
    <w:p w14:paraId="5B913BB0" w14:textId="146506BC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Where will the data come from? (Select all that apply)</w:t>
      </w:r>
    </w:p>
    <w:p w14:paraId="0E89BEE4" w14:textId="730EA88C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Do you share and/or receive personal or IP-protected data from third parties as part of this study?</w:t>
      </w:r>
    </w:p>
    <w:p w14:paraId="54829B26" w14:textId="2D06A5AD" w:rsidR="006468A8" w:rsidRPr="00902BF8" w:rsidRDefault="006468A8" w:rsidP="000563BB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Will you process personal data in China, Russia, Iran, or North Korea?</w:t>
      </w:r>
    </w:p>
    <w:p w14:paraId="6E5517BE" w14:textId="78B75A0D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lastRenderedPageBreak/>
        <w:t>Will you store (meta)data for future research? (Select all that apply)</w:t>
      </w:r>
    </w:p>
    <w:p w14:paraId="701E272F" w14:textId="32B22EBA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 xml:space="preserve">QUESTION FROM FUNDER: When will the data be available for re-use? </w:t>
      </w:r>
    </w:p>
    <w:p w14:paraId="27E62BB7" w14:textId="632F8FF2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How long will data (including project documentation) be stored after the end of the project?</w:t>
      </w:r>
    </w:p>
    <w:p w14:paraId="538CED7F" w14:textId="77777777" w:rsidR="000563BB" w:rsidRPr="00902BF8" w:rsidRDefault="000563BB" w:rsidP="000563BB">
      <w:pPr>
        <w:pStyle w:val="BodytextTUEindhoven"/>
      </w:pPr>
    </w:p>
    <w:p w14:paraId="1896C99C" w14:textId="6BC12DE7" w:rsidR="000563BB" w:rsidRPr="00902BF8" w:rsidRDefault="006468A8" w:rsidP="000563BB">
      <w:pPr>
        <w:pStyle w:val="Heading2"/>
        <w:shd w:val="clear" w:color="auto" w:fill="FFFFFF"/>
        <w:spacing w:before="432" w:beforeAutospacing="0" w:after="0" w:afterAutospacing="0" w:line="360" w:lineRule="atLeast"/>
        <w:jc w:val="center"/>
        <w:rPr>
          <w:rFonts w:asciiTheme="minorHAnsi" w:hAnsiTheme="minorHAnsi" w:cstheme="minorHAnsi"/>
          <w:b w:val="0"/>
          <w:bCs w:val="0"/>
          <w:color w:val="292A2E"/>
        </w:rPr>
      </w:pPr>
      <w:r w:rsidRPr="00902BF8">
        <w:rPr>
          <w:rStyle w:val="Strong"/>
          <w:rFonts w:asciiTheme="minorHAnsi" w:hAnsiTheme="minorHAnsi" w:cstheme="minorHAnsi"/>
          <w:b/>
          <w:bCs/>
          <w:color w:val="292A2E"/>
        </w:rPr>
        <w:t>Privacy Checklist Information</w:t>
      </w:r>
    </w:p>
    <w:p w14:paraId="56AD7A8C" w14:textId="398CA1FF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Will your project involve the processing of personal data on a large scale?</w:t>
      </w:r>
    </w:p>
    <w:p w14:paraId="464D4A7D" w14:textId="6480BAD6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Does this processing activity involve the use of new or innovative technologies?</w:t>
      </w:r>
    </w:p>
    <w:p w14:paraId="17B02CC0" w14:textId="7CBC727A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Does your study involve systematic (</w:t>
      </w:r>
      <w:proofErr w:type="spellStart"/>
      <w:r w:rsidRPr="00902BF8">
        <w:rPr>
          <w:rFonts w:asciiTheme="minorHAnsi" w:hAnsiTheme="minorHAnsi" w:cstheme="minorHAnsi"/>
          <w:color w:val="292A2E"/>
          <w:szCs w:val="21"/>
        </w:rPr>
        <w:t>c.q</w:t>
      </w:r>
      <w:proofErr w:type="spellEnd"/>
      <w:r w:rsidRPr="00902BF8">
        <w:rPr>
          <w:rFonts w:asciiTheme="minorHAnsi" w:hAnsiTheme="minorHAnsi" w:cstheme="minorHAnsi"/>
          <w:color w:val="292A2E"/>
          <w:szCs w:val="21"/>
        </w:rPr>
        <w:t>. automated) monitoring of persons?</w:t>
      </w:r>
    </w:p>
    <w:p w14:paraId="30F58304" w14:textId="6EB5FF37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Will the study include data processing activities that prevent data subjects from exercising their rights or using a service or contract?</w:t>
      </w:r>
    </w:p>
    <w:p w14:paraId="227C9D87" w14:textId="4BCF672D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Will the study process personal data to score, rank or profile persons?</w:t>
      </w:r>
    </w:p>
    <w:p w14:paraId="775CE8E9" w14:textId="69F73594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Does your data processing include activities that involves composing “blacklists”, covert or secret investigations, fraud prevention, credit scores, camera surveillance data, employee monitoring, large scale processing of location/GPS data and/or internet-of-things data?</w:t>
      </w:r>
    </w:p>
    <w:p w14:paraId="70C18BD6" w14:textId="291FC81B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 xml:space="preserve">Will the processing activity involve automated decision-making with legal effect or similar substantial effect? </w:t>
      </w:r>
    </w:p>
    <w:p w14:paraId="1F450369" w14:textId="434C8781" w:rsidR="006468A8" w:rsidRPr="00902BF8" w:rsidRDefault="006468A8" w:rsidP="006468A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  <w:r w:rsidRPr="00902BF8">
        <w:rPr>
          <w:rFonts w:asciiTheme="minorHAnsi" w:hAnsiTheme="minorHAnsi" w:cstheme="minorHAnsi"/>
          <w:color w:val="292A2E"/>
          <w:szCs w:val="21"/>
        </w:rPr>
        <w:t>Are or will datasets be linked or combined to perform this processing activity?</w:t>
      </w:r>
    </w:p>
    <w:p w14:paraId="3239182F" w14:textId="77777777" w:rsidR="00902BF8" w:rsidRPr="00902BF8" w:rsidRDefault="00902BF8">
      <w:pPr>
        <w:shd w:val="clear" w:color="auto" w:fill="FFFFFF"/>
        <w:spacing w:line="360" w:lineRule="atLeast"/>
        <w:textAlignment w:val="center"/>
        <w:rPr>
          <w:rFonts w:asciiTheme="minorHAnsi" w:hAnsiTheme="minorHAnsi" w:cstheme="minorHAnsi"/>
          <w:color w:val="292A2E"/>
          <w:szCs w:val="21"/>
        </w:rPr>
      </w:pPr>
    </w:p>
    <w:sectPr w:rsidR="00902BF8" w:rsidRPr="00902BF8" w:rsidSect="006724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80" w:right="1361" w:bottom="1160" w:left="124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4830" w14:textId="77777777" w:rsidR="00B4411C" w:rsidRDefault="00B4411C">
      <w:pPr>
        <w:spacing w:line="240" w:lineRule="auto"/>
      </w:pPr>
      <w:r>
        <w:separator/>
      </w:r>
    </w:p>
  </w:endnote>
  <w:endnote w:type="continuationSeparator" w:id="0">
    <w:p w14:paraId="166541D8" w14:textId="77777777" w:rsidR="00B4411C" w:rsidRDefault="00B44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6347A0" w:rsidRPr="00AF6289" w14:paraId="44C209D8" w14:textId="77777777" w:rsidTr="00990685">
      <w:trPr>
        <w:trHeight w:hRule="exact" w:val="170"/>
      </w:trPr>
      <w:tc>
        <w:tcPr>
          <w:tcW w:w="840" w:type="dxa"/>
        </w:tcPr>
        <w:p w14:paraId="38739258" w14:textId="77777777" w:rsidR="002B3B7D" w:rsidRPr="00AF6289" w:rsidRDefault="000F1C61" w:rsidP="006347A0">
          <w:pPr>
            <w:pStyle w:val="PagenumberTUEindhoven"/>
          </w:pPr>
          <w:r w:rsidRPr="00AF6289">
            <w:t>Pag</w:t>
          </w:r>
          <w:r>
            <w:t>ina</w:t>
          </w:r>
        </w:p>
      </w:tc>
    </w:tr>
    <w:tr w:rsidR="006347A0" w:rsidRPr="00AF6289" w14:paraId="2469B628" w14:textId="77777777" w:rsidTr="00990685">
      <w:trPr>
        <w:trHeight w:hRule="exact" w:val="190"/>
      </w:trPr>
      <w:tc>
        <w:tcPr>
          <w:tcW w:w="840" w:type="dxa"/>
        </w:tcPr>
        <w:p w14:paraId="63007A89" w14:textId="77777777" w:rsidR="002B3B7D" w:rsidRPr="00AF6289" w:rsidRDefault="000F1C61" w:rsidP="006347A0">
          <w:pPr>
            <w:pStyle w:val="PagenumberTUEindhoven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 w:rsidRPr="00AF6289">
            <w:t xml:space="preserve"> </w:t>
          </w:r>
          <w:r>
            <w:t>van</w:t>
          </w:r>
          <w:r w:rsidRPr="00AF6289">
            <w:t xml:space="preserve"> </w:t>
          </w:r>
          <w:fldSimple w:instr=" NUMPAGES  \* Arabic  \* MERGEFORMAT ">
            <w:r>
              <w:t>2</w:t>
            </w:r>
          </w:fldSimple>
        </w:p>
      </w:tc>
    </w:tr>
  </w:tbl>
  <w:p w14:paraId="067DF4F3" w14:textId="77777777" w:rsidR="002B3B7D" w:rsidRDefault="002B3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6347A0" w:rsidRPr="00AF6289" w14:paraId="24C04F9B" w14:textId="77777777" w:rsidTr="00990685">
      <w:trPr>
        <w:trHeight w:hRule="exact" w:val="170"/>
      </w:trPr>
      <w:tc>
        <w:tcPr>
          <w:tcW w:w="840" w:type="dxa"/>
        </w:tcPr>
        <w:p w14:paraId="6A46448A" w14:textId="77777777" w:rsidR="002B3B7D" w:rsidRPr="00AF6289" w:rsidRDefault="000F1C61" w:rsidP="006347A0">
          <w:pPr>
            <w:pStyle w:val="PagenumberTUEindhoven"/>
          </w:pPr>
          <w:r w:rsidRPr="00AF6289">
            <w:t>Pag</w:t>
          </w:r>
          <w:r>
            <w:t>e</w:t>
          </w:r>
        </w:p>
      </w:tc>
    </w:tr>
    <w:tr w:rsidR="006347A0" w:rsidRPr="00AF6289" w14:paraId="14E1D7BC" w14:textId="77777777" w:rsidTr="00990685">
      <w:trPr>
        <w:trHeight w:hRule="exact" w:val="190"/>
      </w:trPr>
      <w:tc>
        <w:tcPr>
          <w:tcW w:w="840" w:type="dxa"/>
        </w:tcPr>
        <w:p w14:paraId="00BAAF40" w14:textId="77777777" w:rsidR="002B3B7D" w:rsidRPr="00AF6289" w:rsidRDefault="000F1C61" w:rsidP="006347A0">
          <w:pPr>
            <w:pStyle w:val="PagenumberTUEindhoven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 w:rsidRPr="00AF6289">
            <w:t xml:space="preserve"> </w:t>
          </w:r>
          <w:r>
            <w:t>of</w:t>
          </w:r>
          <w:r w:rsidRPr="00AF6289">
            <w:t xml:space="preserve"> </w:t>
          </w:r>
          <w:fldSimple w:instr=" NUMPAGES  \* Arabic  \* MERGEFORMAT ">
            <w:r>
              <w:t>2</w:t>
            </w:r>
          </w:fldSimple>
        </w:p>
      </w:tc>
    </w:tr>
  </w:tbl>
  <w:p w14:paraId="371E0497" w14:textId="77777777" w:rsidR="002B3B7D" w:rsidRDefault="002B3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AF6289" w:rsidRPr="00AF6289" w14:paraId="68460E4B" w14:textId="77777777" w:rsidTr="00FE34CA">
      <w:trPr>
        <w:trHeight w:hRule="exact" w:val="170"/>
      </w:trPr>
      <w:tc>
        <w:tcPr>
          <w:tcW w:w="840" w:type="dxa"/>
        </w:tcPr>
        <w:p w14:paraId="512735C1" w14:textId="77777777" w:rsidR="002B3B7D" w:rsidRPr="00AF6289" w:rsidRDefault="000F1C61" w:rsidP="00AF6289">
          <w:pPr>
            <w:pStyle w:val="PagenumberTUEindhoven"/>
          </w:pPr>
          <w:r w:rsidRPr="00AF6289">
            <w:t>Pag</w:t>
          </w:r>
          <w:r>
            <w:t>e</w:t>
          </w:r>
        </w:p>
      </w:tc>
    </w:tr>
    <w:tr w:rsidR="00AF6289" w:rsidRPr="00AF6289" w14:paraId="12F2AFBD" w14:textId="77777777" w:rsidTr="00FE34CA">
      <w:trPr>
        <w:trHeight w:hRule="exact" w:val="190"/>
      </w:trPr>
      <w:tc>
        <w:tcPr>
          <w:tcW w:w="840" w:type="dxa"/>
        </w:tcPr>
        <w:p w14:paraId="629F43A3" w14:textId="77777777" w:rsidR="002B3B7D" w:rsidRPr="00AF6289" w:rsidRDefault="000F1C61" w:rsidP="00AF6289">
          <w:pPr>
            <w:pStyle w:val="PagenumberTUEindhoven"/>
          </w:pPr>
          <w:r>
            <w:fldChar w:fldCharType="begin"/>
          </w:r>
          <w:r>
            <w:instrText xml:space="preserve"> PAGE  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 w:rsidRPr="00AF6289">
            <w:t xml:space="preserve"> </w:t>
          </w:r>
          <w:r>
            <w:t xml:space="preserve">of </w:t>
          </w:r>
          <w:fldSimple w:instr=" NUMPAGES  \* Arabic  \* MERGEFORMAT ">
            <w:r>
              <w:t>1</w:t>
            </w:r>
          </w:fldSimple>
        </w:p>
      </w:tc>
    </w:tr>
  </w:tbl>
  <w:p w14:paraId="034CB23E" w14:textId="77777777" w:rsidR="002B3B7D" w:rsidRDefault="002B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1808D" w14:textId="77777777" w:rsidR="00B4411C" w:rsidRDefault="00B4411C">
      <w:pPr>
        <w:spacing w:line="240" w:lineRule="auto"/>
      </w:pPr>
      <w:r>
        <w:separator/>
      </w:r>
    </w:p>
  </w:footnote>
  <w:footnote w:type="continuationSeparator" w:id="0">
    <w:p w14:paraId="6DD54BFD" w14:textId="77777777" w:rsidR="00B4411C" w:rsidRDefault="00B441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0EF43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60288" behindDoc="1" locked="0" layoutInCell="1" allowOverlap="1" wp14:anchorId="1C463019" wp14:editId="4BAFF5A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725170"/>
              <wp:effectExtent l="0" t="0" r="0" b="0"/>
              <wp:wrapNone/>
              <wp:docPr id="1" name="JE1812111630JU logo p2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" name="Freeform 7"/>
                      <wps:cNvSpPr>
                        <a:spLocks/>
                      </wps:cNvSpPr>
                      <wps:spPr bwMode="auto">
                        <a:xfrm>
                          <a:off x="6065520" y="426085"/>
                          <a:ext cx="134620" cy="162560"/>
                        </a:xfrm>
                        <a:custGeom>
                          <a:avLst/>
                          <a:gdLst>
                            <a:gd name="T0" fmla="*/ 138 w 212"/>
                            <a:gd name="T1" fmla="*/ 53 h 256"/>
                            <a:gd name="T2" fmla="*/ 138 w 212"/>
                            <a:gd name="T3" fmla="*/ 256 h 256"/>
                            <a:gd name="T4" fmla="*/ 74 w 212"/>
                            <a:gd name="T5" fmla="*/ 256 h 256"/>
                            <a:gd name="T6" fmla="*/ 74 w 212"/>
                            <a:gd name="T7" fmla="*/ 53 h 256"/>
                            <a:gd name="T8" fmla="*/ 0 w 212"/>
                            <a:gd name="T9" fmla="*/ 53 h 256"/>
                            <a:gd name="T10" fmla="*/ 0 w 212"/>
                            <a:gd name="T11" fmla="*/ 0 h 256"/>
                            <a:gd name="T12" fmla="*/ 212 w 212"/>
                            <a:gd name="T13" fmla="*/ 0 h 256"/>
                            <a:gd name="T14" fmla="*/ 212 w 212"/>
                            <a:gd name="T15" fmla="*/ 53 h 256"/>
                            <a:gd name="T16" fmla="*/ 138 w 212"/>
                            <a:gd name="T17" fmla="*/ 53 h 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12" h="256">
                              <a:moveTo>
                                <a:pt x="138" y="53"/>
                              </a:moveTo>
                              <a:lnTo>
                                <a:pt x="138" y="256"/>
                              </a:lnTo>
                              <a:lnTo>
                                <a:pt x="74" y="256"/>
                              </a:lnTo>
                              <a:lnTo>
                                <a:pt x="74" y="53"/>
                              </a:lnTo>
                              <a:lnTo>
                                <a:pt x="0" y="53"/>
                              </a:lnTo>
                              <a:lnTo>
                                <a:pt x="0" y="0"/>
                              </a:lnTo>
                              <a:lnTo>
                                <a:pt x="212" y="0"/>
                              </a:lnTo>
                              <a:lnTo>
                                <a:pt x="212" y="53"/>
                              </a:lnTo>
                              <a:lnTo>
                                <a:pt x="138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8"/>
                      <wps:cNvSpPr>
                        <a:spLocks/>
                      </wps:cNvSpPr>
                      <wps:spPr bwMode="auto">
                        <a:xfrm>
                          <a:off x="6215380" y="426085"/>
                          <a:ext cx="142240" cy="167005"/>
                        </a:xfrm>
                        <a:custGeom>
                          <a:avLst/>
                          <a:gdLst>
                            <a:gd name="T0" fmla="*/ 433 w 449"/>
                            <a:gd name="T1" fmla="*/ 402 h 524"/>
                            <a:gd name="T2" fmla="*/ 388 w 449"/>
                            <a:gd name="T3" fmla="*/ 467 h 524"/>
                            <a:gd name="T4" fmla="*/ 317 w 449"/>
                            <a:gd name="T5" fmla="*/ 509 h 524"/>
                            <a:gd name="T6" fmla="*/ 224 w 449"/>
                            <a:gd name="T7" fmla="*/ 524 h 524"/>
                            <a:gd name="T8" fmla="*/ 131 w 449"/>
                            <a:gd name="T9" fmla="*/ 509 h 524"/>
                            <a:gd name="T10" fmla="*/ 60 w 449"/>
                            <a:gd name="T11" fmla="*/ 467 h 524"/>
                            <a:gd name="T12" fmla="*/ 16 w 449"/>
                            <a:gd name="T13" fmla="*/ 402 h 524"/>
                            <a:gd name="T14" fmla="*/ 0 w 449"/>
                            <a:gd name="T15" fmla="*/ 318 h 524"/>
                            <a:gd name="T16" fmla="*/ 0 w 449"/>
                            <a:gd name="T17" fmla="*/ 0 h 524"/>
                            <a:gd name="T18" fmla="*/ 126 w 449"/>
                            <a:gd name="T19" fmla="*/ 0 h 524"/>
                            <a:gd name="T20" fmla="*/ 126 w 449"/>
                            <a:gd name="T21" fmla="*/ 308 h 524"/>
                            <a:gd name="T22" fmla="*/ 132 w 449"/>
                            <a:gd name="T23" fmla="*/ 348 h 524"/>
                            <a:gd name="T24" fmla="*/ 149 w 449"/>
                            <a:gd name="T25" fmla="*/ 381 h 524"/>
                            <a:gd name="T26" fmla="*/ 179 w 449"/>
                            <a:gd name="T27" fmla="*/ 405 h 524"/>
                            <a:gd name="T28" fmla="*/ 224 w 449"/>
                            <a:gd name="T29" fmla="*/ 413 h 524"/>
                            <a:gd name="T30" fmla="*/ 270 w 449"/>
                            <a:gd name="T31" fmla="*/ 405 h 524"/>
                            <a:gd name="T32" fmla="*/ 301 w 449"/>
                            <a:gd name="T33" fmla="*/ 381 h 524"/>
                            <a:gd name="T34" fmla="*/ 318 w 449"/>
                            <a:gd name="T35" fmla="*/ 348 h 524"/>
                            <a:gd name="T36" fmla="*/ 323 w 449"/>
                            <a:gd name="T37" fmla="*/ 308 h 524"/>
                            <a:gd name="T38" fmla="*/ 323 w 449"/>
                            <a:gd name="T39" fmla="*/ 0 h 524"/>
                            <a:gd name="T40" fmla="*/ 449 w 449"/>
                            <a:gd name="T41" fmla="*/ 0 h 524"/>
                            <a:gd name="T42" fmla="*/ 449 w 449"/>
                            <a:gd name="T43" fmla="*/ 318 h 524"/>
                            <a:gd name="T44" fmla="*/ 433 w 449"/>
                            <a:gd name="T45" fmla="*/ 402 h 5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449" h="524">
                              <a:moveTo>
                                <a:pt x="433" y="402"/>
                              </a:moveTo>
                              <a:cubicBezTo>
                                <a:pt x="423" y="427"/>
                                <a:pt x="408" y="449"/>
                                <a:pt x="388" y="467"/>
                              </a:cubicBezTo>
                              <a:cubicBezTo>
                                <a:pt x="368" y="485"/>
                                <a:pt x="344" y="499"/>
                                <a:pt x="317" y="509"/>
                              </a:cubicBezTo>
                              <a:cubicBezTo>
                                <a:pt x="289" y="519"/>
                                <a:pt x="258" y="524"/>
                                <a:pt x="224" y="524"/>
                              </a:cubicBezTo>
                              <a:cubicBezTo>
                                <a:pt x="189" y="524"/>
                                <a:pt x="158" y="519"/>
                                <a:pt x="131" y="509"/>
                              </a:cubicBezTo>
                              <a:cubicBezTo>
                                <a:pt x="103" y="499"/>
                                <a:pt x="80" y="485"/>
                                <a:pt x="60" y="467"/>
                              </a:cubicBezTo>
                              <a:cubicBezTo>
                                <a:pt x="41" y="449"/>
                                <a:pt x="26" y="427"/>
                                <a:pt x="16" y="402"/>
                              </a:cubicBezTo>
                              <a:cubicBezTo>
                                <a:pt x="6" y="377"/>
                                <a:pt x="0" y="349"/>
                                <a:pt x="0" y="31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26" y="0"/>
                                <a:pt x="126" y="0"/>
                                <a:pt x="126" y="0"/>
                              </a:cubicBezTo>
                              <a:cubicBezTo>
                                <a:pt x="126" y="308"/>
                                <a:pt x="126" y="308"/>
                                <a:pt x="126" y="308"/>
                              </a:cubicBezTo>
                              <a:cubicBezTo>
                                <a:pt x="126" y="322"/>
                                <a:pt x="128" y="335"/>
                                <a:pt x="132" y="348"/>
                              </a:cubicBezTo>
                              <a:cubicBezTo>
                                <a:pt x="135" y="360"/>
                                <a:pt x="141" y="372"/>
                                <a:pt x="149" y="381"/>
                              </a:cubicBezTo>
                              <a:cubicBezTo>
                                <a:pt x="156" y="391"/>
                                <a:pt x="166" y="399"/>
                                <a:pt x="179" y="405"/>
                              </a:cubicBezTo>
                              <a:cubicBezTo>
                                <a:pt x="192" y="411"/>
                                <a:pt x="207" y="413"/>
                                <a:pt x="224" y="413"/>
                              </a:cubicBezTo>
                              <a:cubicBezTo>
                                <a:pt x="242" y="413"/>
                                <a:pt x="257" y="411"/>
                                <a:pt x="270" y="405"/>
                              </a:cubicBezTo>
                              <a:cubicBezTo>
                                <a:pt x="283" y="399"/>
                                <a:pt x="293" y="391"/>
                                <a:pt x="301" y="381"/>
                              </a:cubicBezTo>
                              <a:cubicBezTo>
                                <a:pt x="309" y="372"/>
                                <a:pt x="314" y="360"/>
                                <a:pt x="318" y="348"/>
                              </a:cubicBezTo>
                              <a:cubicBezTo>
                                <a:pt x="321" y="335"/>
                                <a:pt x="323" y="322"/>
                                <a:pt x="323" y="308"/>
                              </a:cubicBezTo>
                              <a:cubicBezTo>
                                <a:pt x="323" y="0"/>
                                <a:pt x="323" y="0"/>
                                <a:pt x="323" y="0"/>
                              </a:cubicBezTo>
                              <a:cubicBezTo>
                                <a:pt x="449" y="0"/>
                                <a:pt x="449" y="0"/>
                                <a:pt x="449" y="0"/>
                              </a:cubicBezTo>
                              <a:cubicBezTo>
                                <a:pt x="449" y="318"/>
                                <a:pt x="449" y="318"/>
                                <a:pt x="449" y="318"/>
                              </a:cubicBezTo>
                              <a:cubicBezTo>
                                <a:pt x="449" y="349"/>
                                <a:pt x="444" y="377"/>
                                <a:pt x="433" y="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9"/>
                      <wps:cNvSpPr>
                        <a:spLocks/>
                      </wps:cNvSpPr>
                      <wps:spPr bwMode="auto">
                        <a:xfrm>
                          <a:off x="6353810" y="414020"/>
                          <a:ext cx="110490" cy="199390"/>
                        </a:xfrm>
                        <a:custGeom>
                          <a:avLst/>
                          <a:gdLst>
                            <a:gd name="T0" fmla="*/ 46 w 174"/>
                            <a:gd name="T1" fmla="*/ 314 h 314"/>
                            <a:gd name="T2" fmla="*/ 174 w 174"/>
                            <a:gd name="T3" fmla="*/ 0 h 314"/>
                            <a:gd name="T4" fmla="*/ 128 w 174"/>
                            <a:gd name="T5" fmla="*/ 0 h 314"/>
                            <a:gd name="T6" fmla="*/ 0 w 174"/>
                            <a:gd name="T7" fmla="*/ 314 h 314"/>
                            <a:gd name="T8" fmla="*/ 46 w 174"/>
                            <a:gd name="T9" fmla="*/ 314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74" h="314">
                              <a:moveTo>
                                <a:pt x="46" y="314"/>
                              </a:moveTo>
                              <a:lnTo>
                                <a:pt x="174" y="0"/>
                              </a:lnTo>
                              <a:lnTo>
                                <a:pt x="128" y="0"/>
                              </a:lnTo>
                              <a:lnTo>
                                <a:pt x="0" y="314"/>
                              </a:lnTo>
                              <a:lnTo>
                                <a:pt x="46" y="3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0"/>
                      <wps:cNvSpPr>
                        <a:spLocks noEditPoints="1"/>
                      </wps:cNvSpPr>
                      <wps:spPr bwMode="auto">
                        <a:xfrm>
                          <a:off x="6443345" y="471170"/>
                          <a:ext cx="121285" cy="121920"/>
                        </a:xfrm>
                        <a:custGeom>
                          <a:avLst/>
                          <a:gdLst>
                            <a:gd name="T0" fmla="*/ 191 w 382"/>
                            <a:gd name="T1" fmla="*/ 0 h 382"/>
                            <a:gd name="T2" fmla="*/ 0 w 382"/>
                            <a:gd name="T3" fmla="*/ 191 h 382"/>
                            <a:gd name="T4" fmla="*/ 191 w 382"/>
                            <a:gd name="T5" fmla="*/ 382 h 382"/>
                            <a:gd name="T6" fmla="*/ 365 w 382"/>
                            <a:gd name="T7" fmla="*/ 299 h 382"/>
                            <a:gd name="T8" fmla="*/ 278 w 382"/>
                            <a:gd name="T9" fmla="*/ 264 h 382"/>
                            <a:gd name="T10" fmla="*/ 191 w 382"/>
                            <a:gd name="T11" fmla="*/ 300 h 382"/>
                            <a:gd name="T12" fmla="*/ 87 w 382"/>
                            <a:gd name="T13" fmla="*/ 224 h 382"/>
                            <a:gd name="T14" fmla="*/ 379 w 382"/>
                            <a:gd name="T15" fmla="*/ 224 h 382"/>
                            <a:gd name="T16" fmla="*/ 382 w 382"/>
                            <a:gd name="T17" fmla="*/ 191 h 382"/>
                            <a:gd name="T18" fmla="*/ 191 w 382"/>
                            <a:gd name="T19" fmla="*/ 0 h 382"/>
                            <a:gd name="T20" fmla="*/ 191 w 382"/>
                            <a:gd name="T21" fmla="*/ 83 h 382"/>
                            <a:gd name="T22" fmla="*/ 291 w 382"/>
                            <a:gd name="T23" fmla="*/ 150 h 382"/>
                            <a:gd name="T24" fmla="*/ 90 w 382"/>
                            <a:gd name="T25" fmla="*/ 150 h 382"/>
                            <a:gd name="T26" fmla="*/ 191 w 382"/>
                            <a:gd name="T27" fmla="*/ 83 h 3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82" h="382">
                              <a:moveTo>
                                <a:pt x="191" y="0"/>
                              </a:moveTo>
                              <a:cubicBezTo>
                                <a:pt x="85" y="0"/>
                                <a:pt x="0" y="86"/>
                                <a:pt x="0" y="191"/>
                              </a:cubicBezTo>
                              <a:cubicBezTo>
                                <a:pt x="0" y="297"/>
                                <a:pt x="85" y="382"/>
                                <a:pt x="191" y="382"/>
                              </a:cubicBezTo>
                              <a:cubicBezTo>
                                <a:pt x="258" y="382"/>
                                <a:pt x="327" y="353"/>
                                <a:pt x="365" y="299"/>
                              </a:cubicBezTo>
                              <a:cubicBezTo>
                                <a:pt x="278" y="264"/>
                                <a:pt x="278" y="264"/>
                                <a:pt x="278" y="264"/>
                              </a:cubicBezTo>
                              <a:cubicBezTo>
                                <a:pt x="255" y="290"/>
                                <a:pt x="223" y="300"/>
                                <a:pt x="191" y="300"/>
                              </a:cubicBezTo>
                              <a:cubicBezTo>
                                <a:pt x="142" y="300"/>
                                <a:pt x="101" y="268"/>
                                <a:pt x="87" y="224"/>
                              </a:cubicBezTo>
                              <a:cubicBezTo>
                                <a:pt x="379" y="224"/>
                                <a:pt x="379" y="224"/>
                                <a:pt x="379" y="224"/>
                              </a:cubicBezTo>
                              <a:cubicBezTo>
                                <a:pt x="381" y="213"/>
                                <a:pt x="382" y="202"/>
                                <a:pt x="382" y="191"/>
                              </a:cubicBezTo>
                              <a:cubicBezTo>
                                <a:pt x="382" y="86"/>
                                <a:pt x="296" y="0"/>
                                <a:pt x="191" y="0"/>
                              </a:cubicBezTo>
                              <a:close/>
                              <a:moveTo>
                                <a:pt x="191" y="83"/>
                              </a:moveTo>
                              <a:cubicBezTo>
                                <a:pt x="236" y="83"/>
                                <a:pt x="275" y="111"/>
                                <a:pt x="291" y="150"/>
                              </a:cubicBezTo>
                              <a:cubicBezTo>
                                <a:pt x="90" y="150"/>
                                <a:pt x="90" y="150"/>
                                <a:pt x="90" y="150"/>
                              </a:cubicBezTo>
                              <a:cubicBezTo>
                                <a:pt x="106" y="111"/>
                                <a:pt x="145" y="83"/>
                                <a:pt x="191" y="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82F613" id="JE1812111630JU logo p2 TU-E.emf" o:spid="_x0000_s1026" editas="canvas" style="position:absolute;margin-left:0;margin-top:0;width:595.3pt;height:57.1pt;z-index:-251656192;mso-position-horizontal-relative:page;mso-position-vertical-relative:page" coordsize="75603,72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7251;visibility:visible;mso-wrap-style:square">
                <v:fill o:detectmouseclick="t"/>
                <v:path o:connecttype="none"/>
              </v:shape>
              <v:shape id="Freeform 7" o:spid="_x0000_s1028" style="position:absolute;left:60655;top:4260;width:1346;height:1626;visibility:visible;mso-wrap-style:square;v-text-anchor:top" coordsize="212,2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" path="m138,53r,203l74,256,74,53,,53,,,212,r,53l138,53xe" fillcolor="#c51718" stroked="f">
                <v:path arrowok="t" o:connecttype="custom" o:connectlocs="87630,33655;87630,162560;46990,162560;46990,33655;0,33655;0,0;134620,0;134620,33655;87630,33655" o:connectangles="0,0,0,0,0,0,0,0,0"/>
              </v:shape>
              <v:shape id="Freeform 8" o:spid="_x0000_s1029" style="position:absolute;left:62153;top:4260;width:1423;height:1670;visibility:visible;mso-wrap-style:square;v-text-anchor:top" coordsize="449,5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" path="m433,402v-10,25,-25,47,-45,65c368,485,344,499,317,509v-28,10,-59,15,-93,15c189,524,158,519,131,509,103,499,80,485,60,467,41,449,26,427,16,402,6,377,,349,,318,,,,,,,126,,126,,126,v,308,,308,,308c126,322,128,335,132,348v3,12,9,24,17,33c156,391,166,399,179,405v13,6,28,8,45,8c242,413,257,411,270,405v13,-6,23,-14,31,-24c309,372,314,360,318,348v3,-13,5,-26,5,-40c323,,323,,323,,449,,449,,449,v,318,,318,,318c449,349,444,377,433,402xe" fillcolor="#c51718" stroked="f">
                <v:path arrowok="t" o:connecttype="custom" o:connectlocs="137171,128122;122916,148838;100423,162224;70962,167005;41500,162224;19008,148838;5069,128122;0,101350;0,0;39916,0;39916,98163;41817,110912;47202,121429;56706,129078;70962,131628;85534,129078;95355,121429;100740,110912;102324,98163;102324,0;142240,0;142240,101350;137171,128122" o:connectangles="0,0,0,0,0,0,0,0,0,0,0,0,0,0,0,0,0,0,0,0,0,0,0"/>
              </v:shape>
              <v:shape id="Freeform 9" o:spid="_x0000_s1030" style="position:absolute;left:63538;top:4140;width:1105;height:1994;visibility:visible;mso-wrap-style:square;v-text-anchor:top" coordsize="174,3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" path="m46,314l174,,128,,,314r46,xe" fillcolor="#c51718" stroked="f">
                <v:path arrowok="t" o:connecttype="custom" o:connectlocs="29210,199390;110490,0;81280,0;0,199390;29210,199390" o:connectangles="0,0,0,0,0"/>
              </v:shape>
              <v:shape id="Freeform 10" o:spid="_x0000_s1031" style="position:absolute;left:64433;top:4711;width:1213;height:1219;visibility:visible;mso-wrap-style:square;v-text-anchor:top" coordsize="382,3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" path="m191,c85,,,86,,191,,297,85,382,191,382v67,,136,-29,174,-83c278,264,278,264,278,264v-23,26,-55,36,-87,36c142,300,101,268,87,224v292,,292,,292,c381,213,382,202,382,191,382,86,296,,191,xm191,83v45,,84,28,100,67c90,150,90,150,90,150,106,111,145,83,191,83xe" fillcolor="#c51718" stroked="f">
                <v:path arrowok="t" o:connecttype="custom" o:connectlocs="60643,0;0,60960;60643,121920;115888,95430;88265,84259;60643,95749;27623,71492;120333,71492;121285,60960;60643,0;60643,26490;92393,47874;28575,47874;60643,26490" o:connectangles="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  <w:tbl>
    <w:tblPr>
      <w:tblpPr w:rightFromText="7000" w:vertAnchor="page" w:horzAnchor="margin" w:tblpY="63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71"/>
      <w:gridCol w:w="1872"/>
    </w:tblGrid>
    <w:tr w:rsidR="00201BEA" w:rsidRPr="004C6032" w14:paraId="401485C7" w14:textId="77777777" w:rsidTr="00672466">
      <w:trPr>
        <w:trHeight w:hRule="exact" w:val="170"/>
      </w:trPr>
      <w:tc>
        <w:tcPr>
          <w:tcW w:w="1871" w:type="dxa"/>
        </w:tcPr>
        <w:p w14:paraId="2EA7A007" w14:textId="77777777" w:rsidR="002B3B7D" w:rsidRPr="004C6032" w:rsidRDefault="000F1C61" w:rsidP="00906CD9">
          <w:pPr>
            <w:pStyle w:val="DocumentdataheadingTUEindhoven"/>
          </w:pPr>
          <w:r>
            <w:t>Datum</w:t>
          </w:r>
        </w:p>
      </w:tc>
      <w:tc>
        <w:tcPr>
          <w:tcW w:w="1872" w:type="dxa"/>
        </w:tcPr>
        <w:p w14:paraId="6FB2F958" w14:textId="77777777" w:rsidR="002B3B7D" w:rsidRPr="004C6032" w:rsidRDefault="000F1C61" w:rsidP="00906CD9">
          <w:pPr>
            <w:pStyle w:val="DocumentdataheadingTUEindhoven"/>
          </w:pPr>
          <w:r w:rsidRPr="000247F2">
            <w:rPr>
              <w:rFonts w:cs="Calibri"/>
            </w:rPr>
            <w:t>Our reference</w:t>
          </w:r>
        </w:p>
      </w:tc>
    </w:tr>
    <w:tr w:rsidR="00201BEA" w:rsidRPr="004C6032" w14:paraId="04FB9081" w14:textId="77777777" w:rsidTr="00672466">
      <w:trPr>
        <w:trHeight w:hRule="exact" w:val="190"/>
      </w:trPr>
      <w:tc>
        <w:tcPr>
          <w:tcW w:w="1871" w:type="dxa"/>
        </w:tcPr>
        <w:p w14:paraId="6E5CF0D7" w14:textId="77777777" w:rsidR="002B3B7D" w:rsidRPr="004A44E8" w:rsidRDefault="000F1C61" w:rsidP="00672466">
          <w:pPr>
            <w:pStyle w:val="DocumentdataTUEindhoven"/>
          </w:pPr>
          <w:r w:rsidRPr="000247F2">
            <w:rPr>
              <w:rFonts w:cs="Calibri"/>
            </w:rPr>
            <w:t>25 November 2021</w:t>
          </w:r>
        </w:p>
      </w:tc>
      <w:tc>
        <w:tcPr>
          <w:tcW w:w="1872" w:type="dxa"/>
        </w:tcPr>
        <w:p w14:paraId="7E90683B" w14:textId="77777777" w:rsidR="002B3B7D" w:rsidRPr="004A44E8" w:rsidRDefault="000F1C61" w:rsidP="00672466">
          <w:pPr>
            <w:pStyle w:val="DocumentdataTUEindhoven"/>
          </w:pPr>
          <w:r w:rsidRPr="000247F2">
            <w:rPr>
              <w:rFonts w:cs="Calibri"/>
            </w:rPr>
            <w:t>*ourreference*</w:t>
          </w:r>
        </w:p>
      </w:tc>
    </w:tr>
  </w:tbl>
  <w:p w14:paraId="41E35C16" w14:textId="77777777" w:rsidR="002B3B7D" w:rsidRDefault="002B3B7D" w:rsidP="00544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D2B8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87058A5" wp14:editId="49057C4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725170"/>
              <wp:effectExtent l="0" t="0" r="0" b="0"/>
              <wp:wrapNone/>
              <wp:docPr id="2" name="JE1812111630JU logo p2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7"/>
                      <wps:cNvSpPr>
                        <a:spLocks/>
                      </wps:cNvSpPr>
                      <wps:spPr bwMode="auto">
                        <a:xfrm>
                          <a:off x="6065520" y="426085"/>
                          <a:ext cx="134620" cy="162560"/>
                        </a:xfrm>
                        <a:custGeom>
                          <a:avLst/>
                          <a:gdLst>
                            <a:gd name="T0" fmla="*/ 138 w 212"/>
                            <a:gd name="T1" fmla="*/ 53 h 256"/>
                            <a:gd name="T2" fmla="*/ 138 w 212"/>
                            <a:gd name="T3" fmla="*/ 256 h 256"/>
                            <a:gd name="T4" fmla="*/ 74 w 212"/>
                            <a:gd name="T5" fmla="*/ 256 h 256"/>
                            <a:gd name="T6" fmla="*/ 74 w 212"/>
                            <a:gd name="T7" fmla="*/ 53 h 256"/>
                            <a:gd name="T8" fmla="*/ 0 w 212"/>
                            <a:gd name="T9" fmla="*/ 53 h 256"/>
                            <a:gd name="T10" fmla="*/ 0 w 212"/>
                            <a:gd name="T11" fmla="*/ 0 h 256"/>
                            <a:gd name="T12" fmla="*/ 212 w 212"/>
                            <a:gd name="T13" fmla="*/ 0 h 256"/>
                            <a:gd name="T14" fmla="*/ 212 w 212"/>
                            <a:gd name="T15" fmla="*/ 53 h 256"/>
                            <a:gd name="T16" fmla="*/ 138 w 212"/>
                            <a:gd name="T17" fmla="*/ 53 h 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12" h="256">
                              <a:moveTo>
                                <a:pt x="138" y="53"/>
                              </a:moveTo>
                              <a:lnTo>
                                <a:pt x="138" y="256"/>
                              </a:lnTo>
                              <a:lnTo>
                                <a:pt x="74" y="256"/>
                              </a:lnTo>
                              <a:lnTo>
                                <a:pt x="74" y="53"/>
                              </a:lnTo>
                              <a:lnTo>
                                <a:pt x="0" y="53"/>
                              </a:lnTo>
                              <a:lnTo>
                                <a:pt x="0" y="0"/>
                              </a:lnTo>
                              <a:lnTo>
                                <a:pt x="212" y="0"/>
                              </a:lnTo>
                              <a:lnTo>
                                <a:pt x="212" y="53"/>
                              </a:lnTo>
                              <a:lnTo>
                                <a:pt x="138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8"/>
                      <wps:cNvSpPr>
                        <a:spLocks/>
                      </wps:cNvSpPr>
                      <wps:spPr bwMode="auto">
                        <a:xfrm>
                          <a:off x="6215380" y="426085"/>
                          <a:ext cx="142240" cy="167005"/>
                        </a:xfrm>
                        <a:custGeom>
                          <a:avLst/>
                          <a:gdLst>
                            <a:gd name="T0" fmla="*/ 433 w 449"/>
                            <a:gd name="T1" fmla="*/ 402 h 524"/>
                            <a:gd name="T2" fmla="*/ 388 w 449"/>
                            <a:gd name="T3" fmla="*/ 467 h 524"/>
                            <a:gd name="T4" fmla="*/ 317 w 449"/>
                            <a:gd name="T5" fmla="*/ 509 h 524"/>
                            <a:gd name="T6" fmla="*/ 224 w 449"/>
                            <a:gd name="T7" fmla="*/ 524 h 524"/>
                            <a:gd name="T8" fmla="*/ 131 w 449"/>
                            <a:gd name="T9" fmla="*/ 509 h 524"/>
                            <a:gd name="T10" fmla="*/ 60 w 449"/>
                            <a:gd name="T11" fmla="*/ 467 h 524"/>
                            <a:gd name="T12" fmla="*/ 16 w 449"/>
                            <a:gd name="T13" fmla="*/ 402 h 524"/>
                            <a:gd name="T14" fmla="*/ 0 w 449"/>
                            <a:gd name="T15" fmla="*/ 318 h 524"/>
                            <a:gd name="T16" fmla="*/ 0 w 449"/>
                            <a:gd name="T17" fmla="*/ 0 h 524"/>
                            <a:gd name="T18" fmla="*/ 126 w 449"/>
                            <a:gd name="T19" fmla="*/ 0 h 524"/>
                            <a:gd name="T20" fmla="*/ 126 w 449"/>
                            <a:gd name="T21" fmla="*/ 308 h 524"/>
                            <a:gd name="T22" fmla="*/ 132 w 449"/>
                            <a:gd name="T23" fmla="*/ 348 h 524"/>
                            <a:gd name="T24" fmla="*/ 149 w 449"/>
                            <a:gd name="T25" fmla="*/ 381 h 524"/>
                            <a:gd name="T26" fmla="*/ 179 w 449"/>
                            <a:gd name="T27" fmla="*/ 405 h 524"/>
                            <a:gd name="T28" fmla="*/ 224 w 449"/>
                            <a:gd name="T29" fmla="*/ 413 h 524"/>
                            <a:gd name="T30" fmla="*/ 270 w 449"/>
                            <a:gd name="T31" fmla="*/ 405 h 524"/>
                            <a:gd name="T32" fmla="*/ 301 w 449"/>
                            <a:gd name="T33" fmla="*/ 381 h 524"/>
                            <a:gd name="T34" fmla="*/ 318 w 449"/>
                            <a:gd name="T35" fmla="*/ 348 h 524"/>
                            <a:gd name="T36" fmla="*/ 323 w 449"/>
                            <a:gd name="T37" fmla="*/ 308 h 524"/>
                            <a:gd name="T38" fmla="*/ 323 w 449"/>
                            <a:gd name="T39" fmla="*/ 0 h 524"/>
                            <a:gd name="T40" fmla="*/ 449 w 449"/>
                            <a:gd name="T41" fmla="*/ 0 h 524"/>
                            <a:gd name="T42" fmla="*/ 449 w 449"/>
                            <a:gd name="T43" fmla="*/ 318 h 524"/>
                            <a:gd name="T44" fmla="*/ 433 w 449"/>
                            <a:gd name="T45" fmla="*/ 402 h 5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449" h="524">
                              <a:moveTo>
                                <a:pt x="433" y="402"/>
                              </a:moveTo>
                              <a:cubicBezTo>
                                <a:pt x="423" y="427"/>
                                <a:pt x="408" y="449"/>
                                <a:pt x="388" y="467"/>
                              </a:cubicBezTo>
                              <a:cubicBezTo>
                                <a:pt x="368" y="485"/>
                                <a:pt x="344" y="499"/>
                                <a:pt x="317" y="509"/>
                              </a:cubicBezTo>
                              <a:cubicBezTo>
                                <a:pt x="289" y="519"/>
                                <a:pt x="258" y="524"/>
                                <a:pt x="224" y="524"/>
                              </a:cubicBezTo>
                              <a:cubicBezTo>
                                <a:pt x="189" y="524"/>
                                <a:pt x="158" y="519"/>
                                <a:pt x="131" y="509"/>
                              </a:cubicBezTo>
                              <a:cubicBezTo>
                                <a:pt x="103" y="499"/>
                                <a:pt x="80" y="485"/>
                                <a:pt x="60" y="467"/>
                              </a:cubicBezTo>
                              <a:cubicBezTo>
                                <a:pt x="41" y="449"/>
                                <a:pt x="26" y="427"/>
                                <a:pt x="16" y="402"/>
                              </a:cubicBezTo>
                              <a:cubicBezTo>
                                <a:pt x="6" y="377"/>
                                <a:pt x="0" y="349"/>
                                <a:pt x="0" y="31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26" y="0"/>
                                <a:pt x="126" y="0"/>
                                <a:pt x="126" y="0"/>
                              </a:cubicBezTo>
                              <a:cubicBezTo>
                                <a:pt x="126" y="308"/>
                                <a:pt x="126" y="308"/>
                                <a:pt x="126" y="308"/>
                              </a:cubicBezTo>
                              <a:cubicBezTo>
                                <a:pt x="126" y="322"/>
                                <a:pt x="128" y="335"/>
                                <a:pt x="132" y="348"/>
                              </a:cubicBezTo>
                              <a:cubicBezTo>
                                <a:pt x="135" y="360"/>
                                <a:pt x="141" y="372"/>
                                <a:pt x="149" y="381"/>
                              </a:cubicBezTo>
                              <a:cubicBezTo>
                                <a:pt x="156" y="391"/>
                                <a:pt x="166" y="399"/>
                                <a:pt x="179" y="405"/>
                              </a:cubicBezTo>
                              <a:cubicBezTo>
                                <a:pt x="192" y="411"/>
                                <a:pt x="207" y="413"/>
                                <a:pt x="224" y="413"/>
                              </a:cubicBezTo>
                              <a:cubicBezTo>
                                <a:pt x="242" y="413"/>
                                <a:pt x="257" y="411"/>
                                <a:pt x="270" y="405"/>
                              </a:cubicBezTo>
                              <a:cubicBezTo>
                                <a:pt x="283" y="399"/>
                                <a:pt x="293" y="391"/>
                                <a:pt x="301" y="381"/>
                              </a:cubicBezTo>
                              <a:cubicBezTo>
                                <a:pt x="309" y="372"/>
                                <a:pt x="314" y="360"/>
                                <a:pt x="318" y="348"/>
                              </a:cubicBezTo>
                              <a:cubicBezTo>
                                <a:pt x="321" y="335"/>
                                <a:pt x="323" y="322"/>
                                <a:pt x="323" y="308"/>
                              </a:cubicBezTo>
                              <a:cubicBezTo>
                                <a:pt x="323" y="0"/>
                                <a:pt x="323" y="0"/>
                                <a:pt x="323" y="0"/>
                              </a:cubicBezTo>
                              <a:cubicBezTo>
                                <a:pt x="449" y="0"/>
                                <a:pt x="449" y="0"/>
                                <a:pt x="449" y="0"/>
                              </a:cubicBezTo>
                              <a:cubicBezTo>
                                <a:pt x="449" y="318"/>
                                <a:pt x="449" y="318"/>
                                <a:pt x="449" y="318"/>
                              </a:cubicBezTo>
                              <a:cubicBezTo>
                                <a:pt x="449" y="349"/>
                                <a:pt x="444" y="377"/>
                                <a:pt x="433" y="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9"/>
                      <wps:cNvSpPr>
                        <a:spLocks/>
                      </wps:cNvSpPr>
                      <wps:spPr bwMode="auto">
                        <a:xfrm>
                          <a:off x="6353810" y="414020"/>
                          <a:ext cx="110490" cy="199390"/>
                        </a:xfrm>
                        <a:custGeom>
                          <a:avLst/>
                          <a:gdLst>
                            <a:gd name="T0" fmla="*/ 46 w 174"/>
                            <a:gd name="T1" fmla="*/ 314 h 314"/>
                            <a:gd name="T2" fmla="*/ 174 w 174"/>
                            <a:gd name="T3" fmla="*/ 0 h 314"/>
                            <a:gd name="T4" fmla="*/ 128 w 174"/>
                            <a:gd name="T5" fmla="*/ 0 h 314"/>
                            <a:gd name="T6" fmla="*/ 0 w 174"/>
                            <a:gd name="T7" fmla="*/ 314 h 314"/>
                            <a:gd name="T8" fmla="*/ 46 w 174"/>
                            <a:gd name="T9" fmla="*/ 314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74" h="314">
                              <a:moveTo>
                                <a:pt x="46" y="314"/>
                              </a:moveTo>
                              <a:lnTo>
                                <a:pt x="174" y="0"/>
                              </a:lnTo>
                              <a:lnTo>
                                <a:pt x="128" y="0"/>
                              </a:lnTo>
                              <a:lnTo>
                                <a:pt x="0" y="314"/>
                              </a:lnTo>
                              <a:lnTo>
                                <a:pt x="46" y="3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0"/>
                      <wps:cNvSpPr>
                        <a:spLocks noEditPoints="1"/>
                      </wps:cNvSpPr>
                      <wps:spPr bwMode="auto">
                        <a:xfrm>
                          <a:off x="6443345" y="471170"/>
                          <a:ext cx="121285" cy="121920"/>
                        </a:xfrm>
                        <a:custGeom>
                          <a:avLst/>
                          <a:gdLst>
                            <a:gd name="T0" fmla="*/ 191 w 382"/>
                            <a:gd name="T1" fmla="*/ 0 h 382"/>
                            <a:gd name="T2" fmla="*/ 0 w 382"/>
                            <a:gd name="T3" fmla="*/ 191 h 382"/>
                            <a:gd name="T4" fmla="*/ 191 w 382"/>
                            <a:gd name="T5" fmla="*/ 382 h 382"/>
                            <a:gd name="T6" fmla="*/ 365 w 382"/>
                            <a:gd name="T7" fmla="*/ 299 h 382"/>
                            <a:gd name="T8" fmla="*/ 278 w 382"/>
                            <a:gd name="T9" fmla="*/ 264 h 382"/>
                            <a:gd name="T10" fmla="*/ 191 w 382"/>
                            <a:gd name="T11" fmla="*/ 300 h 382"/>
                            <a:gd name="T12" fmla="*/ 87 w 382"/>
                            <a:gd name="T13" fmla="*/ 224 h 382"/>
                            <a:gd name="T14" fmla="*/ 379 w 382"/>
                            <a:gd name="T15" fmla="*/ 224 h 382"/>
                            <a:gd name="T16" fmla="*/ 382 w 382"/>
                            <a:gd name="T17" fmla="*/ 191 h 382"/>
                            <a:gd name="T18" fmla="*/ 191 w 382"/>
                            <a:gd name="T19" fmla="*/ 0 h 382"/>
                            <a:gd name="T20" fmla="*/ 191 w 382"/>
                            <a:gd name="T21" fmla="*/ 83 h 382"/>
                            <a:gd name="T22" fmla="*/ 291 w 382"/>
                            <a:gd name="T23" fmla="*/ 150 h 382"/>
                            <a:gd name="T24" fmla="*/ 90 w 382"/>
                            <a:gd name="T25" fmla="*/ 150 h 382"/>
                            <a:gd name="T26" fmla="*/ 191 w 382"/>
                            <a:gd name="T27" fmla="*/ 83 h 3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82" h="382">
                              <a:moveTo>
                                <a:pt x="191" y="0"/>
                              </a:moveTo>
                              <a:cubicBezTo>
                                <a:pt x="85" y="0"/>
                                <a:pt x="0" y="86"/>
                                <a:pt x="0" y="191"/>
                              </a:cubicBezTo>
                              <a:cubicBezTo>
                                <a:pt x="0" y="297"/>
                                <a:pt x="85" y="382"/>
                                <a:pt x="191" y="382"/>
                              </a:cubicBezTo>
                              <a:cubicBezTo>
                                <a:pt x="258" y="382"/>
                                <a:pt x="327" y="353"/>
                                <a:pt x="365" y="299"/>
                              </a:cubicBezTo>
                              <a:cubicBezTo>
                                <a:pt x="278" y="264"/>
                                <a:pt x="278" y="264"/>
                                <a:pt x="278" y="264"/>
                              </a:cubicBezTo>
                              <a:cubicBezTo>
                                <a:pt x="255" y="290"/>
                                <a:pt x="223" y="300"/>
                                <a:pt x="191" y="300"/>
                              </a:cubicBezTo>
                              <a:cubicBezTo>
                                <a:pt x="142" y="300"/>
                                <a:pt x="101" y="268"/>
                                <a:pt x="87" y="224"/>
                              </a:cubicBezTo>
                              <a:cubicBezTo>
                                <a:pt x="379" y="224"/>
                                <a:pt x="379" y="224"/>
                                <a:pt x="379" y="224"/>
                              </a:cubicBezTo>
                              <a:cubicBezTo>
                                <a:pt x="381" y="213"/>
                                <a:pt x="382" y="202"/>
                                <a:pt x="382" y="191"/>
                              </a:cubicBezTo>
                              <a:cubicBezTo>
                                <a:pt x="382" y="86"/>
                                <a:pt x="296" y="0"/>
                                <a:pt x="191" y="0"/>
                              </a:cubicBezTo>
                              <a:close/>
                              <a:moveTo>
                                <a:pt x="191" y="83"/>
                              </a:moveTo>
                              <a:cubicBezTo>
                                <a:pt x="236" y="83"/>
                                <a:pt x="275" y="111"/>
                                <a:pt x="291" y="150"/>
                              </a:cubicBezTo>
                              <a:cubicBezTo>
                                <a:pt x="90" y="150"/>
                                <a:pt x="90" y="150"/>
                                <a:pt x="90" y="150"/>
                              </a:cubicBezTo>
                              <a:cubicBezTo>
                                <a:pt x="106" y="111"/>
                                <a:pt x="145" y="83"/>
                                <a:pt x="191" y="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6A206A" id="JE1812111630JU logo p2 TU-E.emf" o:spid="_x0000_s1026" editas="canvas" style="position:absolute;margin-left:0;margin-top:0;width:595.3pt;height:57.1pt;z-index:-251655168;mso-position-horizontal-relative:page;mso-position-vertical-relative:page" coordsize="75603,72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7251;visibility:visible;mso-wrap-style:square">
                <v:fill o:detectmouseclick="t"/>
                <v:path o:connecttype="none"/>
              </v:shape>
              <v:shape id="Freeform 7" o:spid="_x0000_s1028" style="position:absolute;left:60655;top:4260;width:1346;height:1626;visibility:visible;mso-wrap-style:square;v-text-anchor:top" coordsize="212,2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" path="m138,53r,203l74,256,74,53,,53,,,212,r,53l138,53xe" fillcolor="#c51718" stroked="f">
                <v:path arrowok="t" o:connecttype="custom" o:connectlocs="87630,33655;87630,162560;46990,162560;46990,33655;0,33655;0,0;134620,0;134620,33655;87630,33655" o:connectangles="0,0,0,0,0,0,0,0,0"/>
              </v:shape>
              <v:shape id="Freeform 8" o:spid="_x0000_s1029" style="position:absolute;left:62153;top:4260;width:1423;height:1670;visibility:visible;mso-wrap-style:square;v-text-anchor:top" coordsize="449,5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" path="m433,402v-10,25,-25,47,-45,65c368,485,344,499,317,509v-28,10,-59,15,-93,15c189,524,158,519,131,509,103,499,80,485,60,467,41,449,26,427,16,402,6,377,,349,,318,,,,,,,126,,126,,126,v,308,,308,,308c126,322,128,335,132,348v3,12,9,24,17,33c156,391,166,399,179,405v13,6,28,8,45,8c242,413,257,411,270,405v13,-6,23,-14,31,-24c309,372,314,360,318,348v3,-13,5,-26,5,-40c323,,323,,323,,449,,449,,449,v,318,,318,,318c449,349,444,377,433,402xe" fillcolor="#c51718" stroked="f">
                <v:path arrowok="t" o:connecttype="custom" o:connectlocs="137171,128122;122916,148838;100423,162224;70962,167005;41500,162224;19008,148838;5069,128122;0,101350;0,0;39916,0;39916,98163;41817,110912;47202,121429;56706,129078;70962,131628;85534,129078;95355,121429;100740,110912;102324,98163;102324,0;142240,0;142240,101350;137171,128122" o:connectangles="0,0,0,0,0,0,0,0,0,0,0,0,0,0,0,0,0,0,0,0,0,0,0"/>
              </v:shape>
              <v:shape id="Freeform 9" o:spid="_x0000_s1030" style="position:absolute;left:63538;top:4140;width:1105;height:1994;visibility:visible;mso-wrap-style:square;v-text-anchor:top" coordsize="174,3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" path="m46,314l174,,128,,,314r46,xe" fillcolor="#c51718" stroked="f">
                <v:path arrowok="t" o:connecttype="custom" o:connectlocs="29210,199390;110490,0;81280,0;0,199390;29210,199390" o:connectangles="0,0,0,0,0"/>
              </v:shape>
              <v:shape id="Freeform 10" o:spid="_x0000_s1031" style="position:absolute;left:64433;top:4711;width:1213;height:1219;visibility:visible;mso-wrap-style:square;v-text-anchor:top" coordsize="382,3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" path="m191,c85,,,86,,191,,297,85,382,191,382v67,,136,-29,174,-83c278,264,278,264,278,264v-23,26,-55,36,-87,36c142,300,101,268,87,224v292,,292,,292,c381,213,382,202,382,191,382,86,296,,191,xm191,83v45,,84,28,100,67c90,150,90,150,90,150,106,111,145,83,191,83xe" fillcolor="#c51718" stroked="f">
                <v:path arrowok="t" o:connecttype="custom" o:connectlocs="60643,0;0,60960;60643,121920;115888,95430;88265,84259;60643,95749;27623,71492;120333,71492;121285,60960;60643,0;60643,26490;92393,47874;28575,47874;60643,26490" o:connectangles="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  <w:tbl>
    <w:tblPr>
      <w:tblpPr w:rightFromText="7000" w:vertAnchor="page" w:horzAnchor="margin" w:tblpY="63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82"/>
      <w:gridCol w:w="2583"/>
    </w:tblGrid>
    <w:tr w:rsidR="00201BEA" w:rsidRPr="004C6032" w14:paraId="17CFB2DF" w14:textId="77777777" w:rsidTr="00D13726">
      <w:trPr>
        <w:trHeight w:hRule="exact" w:val="184"/>
      </w:trPr>
      <w:tc>
        <w:tcPr>
          <w:tcW w:w="2582" w:type="dxa"/>
        </w:tcPr>
        <w:p w14:paraId="453E9770" w14:textId="77777777" w:rsidR="002B3B7D" w:rsidRPr="004C6032" w:rsidRDefault="000F1C61" w:rsidP="00906CD9">
          <w:pPr>
            <w:pStyle w:val="DocumentdataheadingTUEindhoven"/>
          </w:pPr>
          <w:r>
            <w:t>Date</w:t>
          </w:r>
        </w:p>
      </w:tc>
      <w:tc>
        <w:tcPr>
          <w:tcW w:w="2583" w:type="dxa"/>
        </w:tcPr>
        <w:p w14:paraId="0D447F2E" w14:textId="77777777" w:rsidR="002B3B7D" w:rsidRPr="006B370B" w:rsidRDefault="006B370B" w:rsidP="006B370B">
          <w:pPr>
            <w:pStyle w:val="DocumentdataheadingTUEindhoven"/>
            <w:rPr>
              <w:rFonts w:cs="Calibri"/>
            </w:rPr>
          </w:pPr>
          <w:r w:rsidRPr="000247F2">
            <w:rPr>
              <w:rFonts w:cs="Calibri"/>
            </w:rPr>
            <w:t>Our reference</w:t>
          </w:r>
        </w:p>
      </w:tc>
    </w:tr>
    <w:tr w:rsidR="00201BEA" w:rsidRPr="004C6032" w14:paraId="6923FEC9" w14:textId="77777777" w:rsidTr="00D13726">
      <w:trPr>
        <w:trHeight w:hRule="exact" w:val="205"/>
      </w:trPr>
      <w:tc>
        <w:tcPr>
          <w:tcW w:w="2582" w:type="dxa"/>
        </w:tcPr>
        <w:p w14:paraId="160DE078" w14:textId="3DC9E4EE" w:rsidR="001A7236" w:rsidRDefault="00A2115B" w:rsidP="00672466">
          <w:pPr>
            <w:pStyle w:val="DocumentdataTUEindhoven"/>
            <w:rPr>
              <w:rFonts w:asciiTheme="minorHAnsi" w:eastAsiaTheme="minorHAnsi" w:hAnsiTheme="minorHAnsi" w:cstheme="minorBidi"/>
              <w:noProof w:val="0"/>
              <w:color w:val="auto"/>
              <w:sz w:val="22"/>
              <w:szCs w:val="22"/>
              <w:lang w:val="nl-NL" w:bidi="ar-SA"/>
            </w:rPr>
          </w:pPr>
          <w:r>
            <w:rPr>
              <w:rFonts w:cs="Calibri"/>
            </w:rPr>
            <w:fldChar w:fldCharType="begin"/>
          </w:r>
          <w:r>
            <w:rPr>
              <w:rFonts w:cs="Calibri"/>
            </w:rPr>
            <w:instrText xml:space="preserve"> REF Date </w:instrText>
          </w:r>
          <w:r w:rsidR="00D13726">
            <w:rPr>
              <w:rFonts w:cs="Calibri"/>
            </w:rPr>
            <w:instrText xml:space="preserve"> \* MERGEFORMAT </w:instrText>
          </w:r>
          <w:r>
            <w:rPr>
              <w:rFonts w:cs="Calibri"/>
            </w:rPr>
            <w:fldChar w:fldCharType="separate"/>
          </w:r>
        </w:p>
        <w:tbl>
          <w:tblPr>
            <w:tblpPr w:leftFromText="31680" w:rightFromText="31680" w:topFromText="576" w:bottomFromText="1110" w:vertAnchor="page" w:horzAnchor="margin" w:tblpY="5223"/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577"/>
          </w:tblGrid>
          <w:tr w:rsidR="001A7236" w:rsidRPr="00E21C45" w14:paraId="31F29D08" w14:textId="77777777" w:rsidTr="00D13726">
            <w:trPr>
              <w:trHeight w:hRule="exact" w:val="205"/>
            </w:trPr>
            <w:tc>
              <w:tcPr>
                <w:tcW w:w="2577" w:type="dxa"/>
              </w:tcPr>
              <w:p w14:paraId="2D690BB3" w14:textId="401A336F" w:rsidR="001A7236" w:rsidRPr="00E21C45" w:rsidRDefault="00000000" w:rsidP="001A7236">
                <w:pPr>
                  <w:pStyle w:val="DocumentdataTUEindhoven"/>
                </w:pPr>
                <w:sdt>
                  <w:sdtPr>
                    <w:rPr>
                      <w:rFonts w:cs="Calibri"/>
                    </w:rPr>
                    <w:alias w:val="Date"/>
                    <w:tag w:val="Date"/>
                    <w:id w:val="646164034"/>
                    <w:placeholder>
                      <w:docPart w:val="BFEF5737A44DAC4E9AB124BFAA33534F"/>
                    </w:placeholder>
                    <w:date w:fullDate="2026-03-22T00:00:00Z">
                      <w:dateFormat w:val="MMMM d, 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r w:rsidR="00D13726">
                      <w:rPr>
                        <w:rFonts w:cs="Calibri"/>
                      </w:rPr>
                      <w:t>March 22, 2026</w:t>
                    </w:r>
                  </w:sdtContent>
                </w:sdt>
              </w:p>
            </w:tc>
          </w:tr>
        </w:tbl>
        <w:p w14:paraId="437F0EED" w14:textId="77777777" w:rsidR="002B3B7D" w:rsidRPr="006B370B" w:rsidRDefault="00A2115B" w:rsidP="00672466">
          <w:pPr>
            <w:pStyle w:val="DocumentdataTUEindhoven"/>
            <w:rPr>
              <w:rFonts w:cs="Calibri"/>
            </w:rPr>
          </w:pPr>
          <w:r>
            <w:rPr>
              <w:rFonts w:cs="Calibri"/>
            </w:rPr>
            <w:fldChar w:fldCharType="end"/>
          </w:r>
        </w:p>
      </w:tc>
      <w:tc>
        <w:tcPr>
          <w:tcW w:w="2583" w:type="dxa"/>
        </w:tcPr>
        <w:sdt>
          <w:sdtPr>
            <w:rPr>
              <w:rFonts w:cs="Calibri"/>
            </w:rPr>
            <w:id w:val="598541332"/>
            <w:placeholder>
              <w:docPart w:val="D89A9CB5F003C04DB262D4EDBCFF3E01"/>
            </w:placeholder>
          </w:sdtPr>
          <w:sdtContent>
            <w:p w14:paraId="7C6C7DD3" w14:textId="2DDC27AB" w:rsidR="002B3B7D" w:rsidRPr="006B370B" w:rsidRDefault="00D13726" w:rsidP="006B370B">
              <w:pPr>
                <w:pStyle w:val="DocumentdataTUEindhoven"/>
                <w:rPr>
                  <w:rFonts w:cs="Calibri"/>
                </w:rPr>
              </w:pPr>
              <w:r>
                <w:rPr>
                  <w:rFonts w:cs="Calibri"/>
                </w:rPr>
                <w:t xml:space="preserve">TU/e - Data Management Plan Template </w:t>
              </w:r>
            </w:p>
          </w:sdtContent>
        </w:sdt>
      </w:tc>
    </w:tr>
  </w:tbl>
  <w:p w14:paraId="24F25DE1" w14:textId="77777777" w:rsidR="002B3B7D" w:rsidRDefault="002B3B7D" w:rsidP="00544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0C33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727D4419" wp14:editId="4AAA558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2885090"/>
              <wp:effectExtent l="0" t="0" r="0" b="0"/>
              <wp:wrapNone/>
              <wp:docPr id="11" name="JE1812111629JU logo p1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4"/>
                      <wps:cNvSpPr>
                        <a:spLocks noEditPoints="1"/>
                      </wps:cNvSpPr>
                      <wps:spPr bwMode="auto">
                        <a:xfrm>
                          <a:off x="6072505" y="1652270"/>
                          <a:ext cx="1188720" cy="1012190"/>
                        </a:xfrm>
                        <a:custGeom>
                          <a:avLst/>
                          <a:gdLst>
                            <a:gd name="T0" fmla="*/ 65 w 3742"/>
                            <a:gd name="T1" fmla="*/ 2130 h 3188"/>
                            <a:gd name="T2" fmla="*/ 639 w 3742"/>
                            <a:gd name="T3" fmla="*/ 2245 h 3188"/>
                            <a:gd name="T4" fmla="*/ 449 w 3742"/>
                            <a:gd name="T5" fmla="*/ 2062 h 3188"/>
                            <a:gd name="T6" fmla="*/ 952 w 3742"/>
                            <a:gd name="T7" fmla="*/ 2168 h 3188"/>
                            <a:gd name="T8" fmla="*/ 867 w 3742"/>
                            <a:gd name="T9" fmla="*/ 2040 h 3188"/>
                            <a:gd name="T10" fmla="*/ 1261 w 3742"/>
                            <a:gd name="T11" fmla="*/ 1965 h 3188"/>
                            <a:gd name="T12" fmla="*/ 1606 w 3742"/>
                            <a:gd name="T13" fmla="*/ 2043 h 3188"/>
                            <a:gd name="T14" fmla="*/ 1324 w 3742"/>
                            <a:gd name="T15" fmla="*/ 2043 h 3188"/>
                            <a:gd name="T16" fmla="*/ 1465 w 3742"/>
                            <a:gd name="T17" fmla="*/ 2019 h 3188"/>
                            <a:gd name="T18" fmla="*/ 1523 w 3742"/>
                            <a:gd name="T19" fmla="*/ 2167 h 3188"/>
                            <a:gd name="T20" fmla="*/ 1906 w 3742"/>
                            <a:gd name="T21" fmla="*/ 1965 h 3188"/>
                            <a:gd name="T22" fmla="*/ 2127 w 3742"/>
                            <a:gd name="T23" fmla="*/ 1965 h 3188"/>
                            <a:gd name="T24" fmla="*/ 2189 w 3742"/>
                            <a:gd name="T25" fmla="*/ 1965 h 3188"/>
                            <a:gd name="T26" fmla="*/ 79 w 3742"/>
                            <a:gd name="T27" fmla="*/ 3181 h 3188"/>
                            <a:gd name="T28" fmla="*/ 328 w 3742"/>
                            <a:gd name="T29" fmla="*/ 3011 h 3188"/>
                            <a:gd name="T30" fmla="*/ 683 w 3742"/>
                            <a:gd name="T31" fmla="*/ 3118 h 3188"/>
                            <a:gd name="T32" fmla="*/ 681 w 3742"/>
                            <a:gd name="T33" fmla="*/ 2961 h 3188"/>
                            <a:gd name="T34" fmla="*/ 538 w 3742"/>
                            <a:gd name="T35" fmla="*/ 3147 h 3188"/>
                            <a:gd name="T36" fmla="*/ 790 w 3742"/>
                            <a:gd name="T37" fmla="*/ 2901 h 3188"/>
                            <a:gd name="T38" fmla="*/ 1291 w 3742"/>
                            <a:gd name="T39" fmla="*/ 3084 h 3188"/>
                            <a:gd name="T40" fmla="*/ 1355 w 3742"/>
                            <a:gd name="T41" fmla="*/ 2901 h 3188"/>
                            <a:gd name="T42" fmla="*/ 1450 w 3742"/>
                            <a:gd name="T43" fmla="*/ 3147 h 3188"/>
                            <a:gd name="T44" fmla="*/ 1639 w 3742"/>
                            <a:gd name="T45" fmla="*/ 3040 h 3188"/>
                            <a:gd name="T46" fmla="*/ 1501 w 3742"/>
                            <a:gd name="T47" fmla="*/ 3102 h 3188"/>
                            <a:gd name="T48" fmla="*/ 1939 w 3742"/>
                            <a:gd name="T49" fmla="*/ 3181 h 3188"/>
                            <a:gd name="T50" fmla="*/ 2051 w 3742"/>
                            <a:gd name="T51" fmla="*/ 3178 h 3188"/>
                            <a:gd name="T52" fmla="*/ 2253 w 3742"/>
                            <a:gd name="T53" fmla="*/ 2979 h 3188"/>
                            <a:gd name="T54" fmla="*/ 2038 w 3742"/>
                            <a:gd name="T55" fmla="*/ 3075 h 3188"/>
                            <a:gd name="T56" fmla="*/ 2501 w 3742"/>
                            <a:gd name="T57" fmla="*/ 3121 h 3188"/>
                            <a:gd name="T58" fmla="*/ 2456 w 3742"/>
                            <a:gd name="T59" fmla="*/ 2953 h 3188"/>
                            <a:gd name="T60" fmla="*/ 2313 w 3742"/>
                            <a:gd name="T61" fmla="*/ 3101 h 3188"/>
                            <a:gd name="T62" fmla="*/ 2667 w 3742"/>
                            <a:gd name="T63" fmla="*/ 2901 h 3188"/>
                            <a:gd name="T64" fmla="*/ 170 w 3742"/>
                            <a:gd name="T65" fmla="*/ 2624 h 3188"/>
                            <a:gd name="T66" fmla="*/ 0 w 3742"/>
                            <a:gd name="T67" fmla="*/ 2608 h 3188"/>
                            <a:gd name="T68" fmla="*/ 173 w 3742"/>
                            <a:gd name="T69" fmla="*/ 2433 h 3188"/>
                            <a:gd name="T70" fmla="*/ 367 w 3742"/>
                            <a:gd name="T71" fmla="*/ 2530 h 3188"/>
                            <a:gd name="T72" fmla="*/ 898 w 3742"/>
                            <a:gd name="T73" fmla="*/ 2713 h 3188"/>
                            <a:gd name="T74" fmla="*/ 1103 w 3742"/>
                            <a:gd name="T75" fmla="*/ 2655 h 3188"/>
                            <a:gd name="T76" fmla="*/ 1234 w 3742"/>
                            <a:gd name="T77" fmla="*/ 2713 h 3188"/>
                            <a:gd name="T78" fmla="*/ 1469 w 3742"/>
                            <a:gd name="T79" fmla="*/ 2451 h 3188"/>
                            <a:gd name="T80" fmla="*/ 1406 w 3742"/>
                            <a:gd name="T81" fmla="*/ 2489 h 3188"/>
                            <a:gd name="T82" fmla="*/ 1643 w 3742"/>
                            <a:gd name="T83" fmla="*/ 2483 h 3188"/>
                            <a:gd name="T84" fmla="*/ 1549 w 3742"/>
                            <a:gd name="T85" fmla="*/ 2514 h 3188"/>
                            <a:gd name="T86" fmla="*/ 1668 w 3742"/>
                            <a:gd name="T87" fmla="*/ 2658 h 3188"/>
                            <a:gd name="T88" fmla="*/ 1739 w 3742"/>
                            <a:gd name="T89" fmla="*/ 2669 h 3188"/>
                            <a:gd name="T90" fmla="*/ 1621 w 3742"/>
                            <a:gd name="T91" fmla="*/ 2496 h 3188"/>
                            <a:gd name="T92" fmla="*/ 2130 w 3742"/>
                            <a:gd name="T93" fmla="*/ 2433 h 3188"/>
                            <a:gd name="T94" fmla="*/ 2290 w 3742"/>
                            <a:gd name="T95" fmla="*/ 2537 h 3188"/>
                            <a:gd name="T96" fmla="*/ 2857 w 3742"/>
                            <a:gd name="T97" fmla="*/ 2572 h 3188"/>
                            <a:gd name="T98" fmla="*/ 2595 w 3742"/>
                            <a:gd name="T99" fmla="*/ 2465 h 3188"/>
                            <a:gd name="T100" fmla="*/ 2647 w 3742"/>
                            <a:gd name="T101" fmla="*/ 2634 h 3188"/>
                            <a:gd name="T102" fmla="*/ 2908 w 3742"/>
                            <a:gd name="T103" fmla="*/ 2713 h 3188"/>
                            <a:gd name="T104" fmla="*/ 2908 w 3742"/>
                            <a:gd name="T105" fmla="*/ 2713 h 3188"/>
                            <a:gd name="T106" fmla="*/ 1265 w 3742"/>
                            <a:gd name="T107" fmla="*/ 1206 h 3188"/>
                            <a:gd name="T108" fmla="*/ 1878 w 3742"/>
                            <a:gd name="T109" fmla="*/ 922 h 3188"/>
                            <a:gd name="T110" fmla="*/ 1122 w 3742"/>
                            <a:gd name="T111" fmla="*/ 851 h 3188"/>
                            <a:gd name="T112" fmla="*/ 3286 w 3742"/>
                            <a:gd name="T113" fmla="*/ 1145 h 3188"/>
                            <a:gd name="T114" fmla="*/ 3048 w 3742"/>
                            <a:gd name="T115" fmla="*/ 789 h 31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3742" h="3188">
                              <a:moveTo>
                                <a:pt x="195" y="2245"/>
                              </a:moveTo>
                              <a:cubicBezTo>
                                <a:pt x="0" y="2245"/>
                                <a:pt x="0" y="2245"/>
                                <a:pt x="0" y="2245"/>
                              </a:cubicBezTo>
                              <a:cubicBezTo>
                                <a:pt x="0" y="1965"/>
                                <a:pt x="0" y="1965"/>
                                <a:pt x="0" y="1965"/>
                              </a:cubicBezTo>
                              <a:cubicBezTo>
                                <a:pt x="188" y="1965"/>
                                <a:pt x="188" y="1965"/>
                                <a:pt x="188" y="1965"/>
                              </a:cubicBezTo>
                              <a:cubicBezTo>
                                <a:pt x="188" y="2022"/>
                                <a:pt x="188" y="2022"/>
                                <a:pt x="188" y="2022"/>
                              </a:cubicBezTo>
                              <a:cubicBezTo>
                                <a:pt x="65" y="2022"/>
                                <a:pt x="65" y="2022"/>
                                <a:pt x="65" y="2022"/>
                              </a:cubicBezTo>
                              <a:cubicBezTo>
                                <a:pt x="65" y="2075"/>
                                <a:pt x="65" y="2075"/>
                                <a:pt x="65" y="2075"/>
                              </a:cubicBezTo>
                              <a:cubicBezTo>
                                <a:pt x="182" y="2075"/>
                                <a:pt x="182" y="2075"/>
                                <a:pt x="182" y="2075"/>
                              </a:cubicBezTo>
                              <a:cubicBezTo>
                                <a:pt x="182" y="2130"/>
                                <a:pt x="182" y="2130"/>
                                <a:pt x="182" y="2130"/>
                              </a:cubicBezTo>
                              <a:cubicBezTo>
                                <a:pt x="65" y="2130"/>
                                <a:pt x="65" y="2130"/>
                                <a:pt x="65" y="2130"/>
                              </a:cubicBezTo>
                              <a:cubicBezTo>
                                <a:pt x="65" y="2188"/>
                                <a:pt x="65" y="2188"/>
                                <a:pt x="65" y="2188"/>
                              </a:cubicBezTo>
                              <a:cubicBezTo>
                                <a:pt x="195" y="2188"/>
                                <a:pt x="195" y="2188"/>
                                <a:pt x="195" y="2188"/>
                              </a:cubicBezTo>
                              <a:lnTo>
                                <a:pt x="195" y="2245"/>
                              </a:lnTo>
                              <a:close/>
                              <a:moveTo>
                                <a:pt x="318" y="1965"/>
                              </a:moveTo>
                              <a:cubicBezTo>
                                <a:pt x="250" y="1965"/>
                                <a:pt x="250" y="1965"/>
                                <a:pt x="250" y="1965"/>
                              </a:cubicBezTo>
                              <a:cubicBezTo>
                                <a:pt x="250" y="2245"/>
                                <a:pt x="250" y="2245"/>
                                <a:pt x="250" y="2245"/>
                              </a:cubicBezTo>
                              <a:cubicBezTo>
                                <a:pt x="318" y="2245"/>
                                <a:pt x="318" y="2245"/>
                                <a:pt x="318" y="2245"/>
                              </a:cubicBezTo>
                              <a:lnTo>
                                <a:pt x="318" y="1965"/>
                              </a:lnTo>
                              <a:close/>
                              <a:moveTo>
                                <a:pt x="562" y="2245"/>
                              </a:moveTo>
                              <a:cubicBezTo>
                                <a:pt x="639" y="2245"/>
                                <a:pt x="639" y="2245"/>
                                <a:pt x="639" y="2245"/>
                              </a:cubicBezTo>
                              <a:cubicBezTo>
                                <a:pt x="639" y="1965"/>
                                <a:pt x="639" y="1965"/>
                                <a:pt x="639" y="1965"/>
                              </a:cubicBezTo>
                              <a:cubicBezTo>
                                <a:pt x="573" y="1965"/>
                                <a:pt x="573" y="1965"/>
                                <a:pt x="573" y="1965"/>
                              </a:cubicBezTo>
                              <a:cubicBezTo>
                                <a:pt x="574" y="2148"/>
                                <a:pt x="574" y="2148"/>
                                <a:pt x="574" y="2148"/>
                              </a:cubicBezTo>
                              <a:cubicBezTo>
                                <a:pt x="573" y="2148"/>
                                <a:pt x="573" y="2148"/>
                                <a:pt x="573" y="2148"/>
                              </a:cubicBezTo>
                              <a:cubicBezTo>
                                <a:pt x="461" y="1965"/>
                                <a:pt x="461" y="1965"/>
                                <a:pt x="461" y="1965"/>
                              </a:cubicBezTo>
                              <a:cubicBezTo>
                                <a:pt x="384" y="1965"/>
                                <a:pt x="384" y="1965"/>
                                <a:pt x="384" y="1965"/>
                              </a:cubicBezTo>
                              <a:cubicBezTo>
                                <a:pt x="384" y="2245"/>
                                <a:pt x="384" y="2245"/>
                                <a:pt x="384" y="2245"/>
                              </a:cubicBezTo>
                              <a:cubicBezTo>
                                <a:pt x="449" y="2245"/>
                                <a:pt x="449" y="2245"/>
                                <a:pt x="449" y="2245"/>
                              </a:cubicBezTo>
                              <a:cubicBezTo>
                                <a:pt x="448" y="2062"/>
                                <a:pt x="448" y="2062"/>
                                <a:pt x="448" y="2062"/>
                              </a:cubicBezTo>
                              <a:cubicBezTo>
                                <a:pt x="449" y="2062"/>
                                <a:pt x="449" y="2062"/>
                                <a:pt x="449" y="2062"/>
                              </a:cubicBezTo>
                              <a:lnTo>
                                <a:pt x="562" y="2245"/>
                              </a:lnTo>
                              <a:close/>
                              <a:moveTo>
                                <a:pt x="808" y="2245"/>
                              </a:moveTo>
                              <a:cubicBezTo>
                                <a:pt x="704" y="2245"/>
                                <a:pt x="704" y="2245"/>
                                <a:pt x="704" y="2245"/>
                              </a:cubicBezTo>
                              <a:cubicBezTo>
                                <a:pt x="704" y="1965"/>
                                <a:pt x="704" y="1965"/>
                                <a:pt x="704" y="1965"/>
                              </a:cubicBezTo>
                              <a:cubicBezTo>
                                <a:pt x="805" y="1965"/>
                                <a:pt x="805" y="1965"/>
                                <a:pt x="805" y="1965"/>
                              </a:cubicBezTo>
                              <a:cubicBezTo>
                                <a:pt x="825" y="1965"/>
                                <a:pt x="844" y="1968"/>
                                <a:pt x="864" y="1972"/>
                              </a:cubicBezTo>
                              <a:cubicBezTo>
                                <a:pt x="883" y="1977"/>
                                <a:pt x="900" y="1985"/>
                                <a:pt x="915" y="1995"/>
                              </a:cubicBezTo>
                              <a:cubicBezTo>
                                <a:pt x="930" y="2006"/>
                                <a:pt x="942" y="2020"/>
                                <a:pt x="952" y="2038"/>
                              </a:cubicBezTo>
                              <a:cubicBezTo>
                                <a:pt x="961" y="2056"/>
                                <a:pt x="966" y="2078"/>
                                <a:pt x="966" y="2105"/>
                              </a:cubicBezTo>
                              <a:cubicBezTo>
                                <a:pt x="966" y="2129"/>
                                <a:pt x="961" y="2150"/>
                                <a:pt x="952" y="2168"/>
                              </a:cubicBezTo>
                              <a:cubicBezTo>
                                <a:pt x="943" y="2186"/>
                                <a:pt x="931" y="2201"/>
                                <a:pt x="916" y="2212"/>
                              </a:cubicBezTo>
                              <a:cubicBezTo>
                                <a:pt x="901" y="2223"/>
                                <a:pt x="884" y="2232"/>
                                <a:pt x="865" y="2237"/>
                              </a:cubicBezTo>
                              <a:cubicBezTo>
                                <a:pt x="847" y="2243"/>
                                <a:pt x="828" y="2245"/>
                                <a:pt x="808" y="2245"/>
                              </a:cubicBezTo>
                              <a:close/>
                              <a:moveTo>
                                <a:pt x="802" y="2187"/>
                              </a:moveTo>
                              <a:cubicBezTo>
                                <a:pt x="814" y="2187"/>
                                <a:pt x="826" y="2186"/>
                                <a:pt x="837" y="2183"/>
                              </a:cubicBezTo>
                              <a:cubicBezTo>
                                <a:pt x="848" y="2180"/>
                                <a:pt x="858" y="2175"/>
                                <a:pt x="867" y="2169"/>
                              </a:cubicBezTo>
                              <a:cubicBezTo>
                                <a:pt x="875" y="2163"/>
                                <a:pt x="882" y="2154"/>
                                <a:pt x="887" y="2144"/>
                              </a:cubicBezTo>
                              <a:cubicBezTo>
                                <a:pt x="892" y="2133"/>
                                <a:pt x="895" y="2120"/>
                                <a:pt x="895" y="2105"/>
                              </a:cubicBezTo>
                              <a:cubicBezTo>
                                <a:pt x="895" y="2089"/>
                                <a:pt x="892" y="2076"/>
                                <a:pt x="887" y="2065"/>
                              </a:cubicBezTo>
                              <a:cubicBezTo>
                                <a:pt x="882" y="2055"/>
                                <a:pt x="875" y="2047"/>
                                <a:pt x="867" y="2040"/>
                              </a:cubicBezTo>
                              <a:cubicBezTo>
                                <a:pt x="858" y="2034"/>
                                <a:pt x="848" y="2030"/>
                                <a:pt x="837" y="2027"/>
                              </a:cubicBezTo>
                              <a:cubicBezTo>
                                <a:pt x="826" y="2024"/>
                                <a:pt x="815" y="2023"/>
                                <a:pt x="804" y="2023"/>
                              </a:cubicBezTo>
                              <a:cubicBezTo>
                                <a:pt x="770" y="2023"/>
                                <a:pt x="770" y="2023"/>
                                <a:pt x="770" y="2023"/>
                              </a:cubicBezTo>
                              <a:cubicBezTo>
                                <a:pt x="770" y="2187"/>
                                <a:pt x="770" y="2187"/>
                                <a:pt x="770" y="2187"/>
                              </a:cubicBezTo>
                              <a:lnTo>
                                <a:pt x="802" y="2187"/>
                              </a:lnTo>
                              <a:close/>
                              <a:moveTo>
                                <a:pt x="1084" y="2128"/>
                              </a:moveTo>
                              <a:cubicBezTo>
                                <a:pt x="1193" y="2128"/>
                                <a:pt x="1193" y="2128"/>
                                <a:pt x="1193" y="2128"/>
                              </a:cubicBezTo>
                              <a:cubicBezTo>
                                <a:pt x="1193" y="2245"/>
                                <a:pt x="1193" y="2245"/>
                                <a:pt x="1193" y="2245"/>
                              </a:cubicBezTo>
                              <a:cubicBezTo>
                                <a:pt x="1261" y="2245"/>
                                <a:pt x="1261" y="2245"/>
                                <a:pt x="1261" y="2245"/>
                              </a:cubicBezTo>
                              <a:cubicBezTo>
                                <a:pt x="1261" y="1965"/>
                                <a:pt x="1261" y="1965"/>
                                <a:pt x="1261" y="1965"/>
                              </a:cubicBezTo>
                              <a:cubicBezTo>
                                <a:pt x="1193" y="1965"/>
                                <a:pt x="1193" y="1965"/>
                                <a:pt x="1193" y="1965"/>
                              </a:cubicBezTo>
                              <a:cubicBezTo>
                                <a:pt x="1193" y="2071"/>
                                <a:pt x="1193" y="2071"/>
                                <a:pt x="1193" y="2071"/>
                              </a:cubicBezTo>
                              <a:cubicBezTo>
                                <a:pt x="1084" y="2071"/>
                                <a:pt x="1084" y="2071"/>
                                <a:pt x="1084" y="2071"/>
                              </a:cubicBezTo>
                              <a:cubicBezTo>
                                <a:pt x="1084" y="1965"/>
                                <a:pt x="1084" y="1965"/>
                                <a:pt x="1084" y="1965"/>
                              </a:cubicBezTo>
                              <a:cubicBezTo>
                                <a:pt x="1016" y="1965"/>
                                <a:pt x="1016" y="1965"/>
                                <a:pt x="1016" y="1965"/>
                              </a:cubicBezTo>
                              <a:cubicBezTo>
                                <a:pt x="1016" y="2245"/>
                                <a:pt x="1016" y="2245"/>
                                <a:pt x="1016" y="2245"/>
                              </a:cubicBezTo>
                              <a:cubicBezTo>
                                <a:pt x="1084" y="2245"/>
                                <a:pt x="1084" y="2245"/>
                                <a:pt x="1084" y="2245"/>
                              </a:cubicBezTo>
                              <a:lnTo>
                                <a:pt x="1084" y="2128"/>
                              </a:lnTo>
                              <a:close/>
                              <a:moveTo>
                                <a:pt x="1575" y="1997"/>
                              </a:moveTo>
                              <a:cubicBezTo>
                                <a:pt x="1588" y="2010"/>
                                <a:pt x="1599" y="2025"/>
                                <a:pt x="1606" y="2043"/>
                              </a:cubicBezTo>
                              <a:cubicBezTo>
                                <a:pt x="1614" y="2062"/>
                                <a:pt x="1618" y="2082"/>
                                <a:pt x="1618" y="2104"/>
                              </a:cubicBezTo>
                              <a:cubicBezTo>
                                <a:pt x="1618" y="2126"/>
                                <a:pt x="1614" y="2147"/>
                                <a:pt x="1606" y="2165"/>
                              </a:cubicBezTo>
                              <a:cubicBezTo>
                                <a:pt x="1599" y="2183"/>
                                <a:pt x="1588" y="2199"/>
                                <a:pt x="1575" y="2212"/>
                              </a:cubicBezTo>
                              <a:cubicBezTo>
                                <a:pt x="1561" y="2225"/>
                                <a:pt x="1545" y="2235"/>
                                <a:pt x="1526" y="2242"/>
                              </a:cubicBezTo>
                              <a:cubicBezTo>
                                <a:pt x="1507" y="2249"/>
                                <a:pt x="1487" y="2253"/>
                                <a:pt x="1465" y="2253"/>
                              </a:cubicBezTo>
                              <a:cubicBezTo>
                                <a:pt x="1443" y="2253"/>
                                <a:pt x="1423" y="2249"/>
                                <a:pt x="1404" y="2242"/>
                              </a:cubicBezTo>
                              <a:cubicBezTo>
                                <a:pt x="1386" y="2235"/>
                                <a:pt x="1370" y="2225"/>
                                <a:pt x="1356" y="2212"/>
                              </a:cubicBezTo>
                              <a:cubicBezTo>
                                <a:pt x="1342" y="2199"/>
                                <a:pt x="1332" y="2183"/>
                                <a:pt x="1324" y="2165"/>
                              </a:cubicBezTo>
                              <a:cubicBezTo>
                                <a:pt x="1316" y="2147"/>
                                <a:pt x="1313" y="2126"/>
                                <a:pt x="1313" y="2104"/>
                              </a:cubicBezTo>
                              <a:cubicBezTo>
                                <a:pt x="1313" y="2082"/>
                                <a:pt x="1316" y="2062"/>
                                <a:pt x="1324" y="2043"/>
                              </a:cubicBezTo>
                              <a:cubicBezTo>
                                <a:pt x="1332" y="2025"/>
                                <a:pt x="1342" y="2010"/>
                                <a:pt x="1356" y="1997"/>
                              </a:cubicBezTo>
                              <a:cubicBezTo>
                                <a:pt x="1370" y="1985"/>
                                <a:pt x="1386" y="1975"/>
                                <a:pt x="1404" y="1968"/>
                              </a:cubicBezTo>
                              <a:cubicBezTo>
                                <a:pt x="1423" y="1961"/>
                                <a:pt x="1443" y="1958"/>
                                <a:pt x="1465" y="1958"/>
                              </a:cubicBezTo>
                              <a:cubicBezTo>
                                <a:pt x="1487" y="1958"/>
                                <a:pt x="1507" y="1961"/>
                                <a:pt x="1526" y="1968"/>
                              </a:cubicBezTo>
                              <a:cubicBezTo>
                                <a:pt x="1545" y="1975"/>
                                <a:pt x="1561" y="1985"/>
                                <a:pt x="1575" y="1997"/>
                              </a:cubicBezTo>
                              <a:close/>
                              <a:moveTo>
                                <a:pt x="1546" y="2104"/>
                              </a:moveTo>
                              <a:cubicBezTo>
                                <a:pt x="1546" y="2092"/>
                                <a:pt x="1544" y="2081"/>
                                <a:pt x="1540" y="2070"/>
                              </a:cubicBezTo>
                              <a:cubicBezTo>
                                <a:pt x="1536" y="2060"/>
                                <a:pt x="1530" y="2051"/>
                                <a:pt x="1523" y="2043"/>
                              </a:cubicBezTo>
                              <a:cubicBezTo>
                                <a:pt x="1516" y="2036"/>
                                <a:pt x="1508" y="2030"/>
                                <a:pt x="1498" y="2025"/>
                              </a:cubicBezTo>
                              <a:cubicBezTo>
                                <a:pt x="1488" y="2021"/>
                                <a:pt x="1477" y="2019"/>
                                <a:pt x="1465" y="2019"/>
                              </a:cubicBezTo>
                              <a:cubicBezTo>
                                <a:pt x="1453" y="2019"/>
                                <a:pt x="1442" y="2021"/>
                                <a:pt x="1433" y="2025"/>
                              </a:cubicBezTo>
                              <a:cubicBezTo>
                                <a:pt x="1423" y="2030"/>
                                <a:pt x="1414" y="2036"/>
                                <a:pt x="1407" y="2043"/>
                              </a:cubicBezTo>
                              <a:cubicBezTo>
                                <a:pt x="1400" y="2051"/>
                                <a:pt x="1395" y="2060"/>
                                <a:pt x="1391" y="2070"/>
                              </a:cubicBezTo>
                              <a:cubicBezTo>
                                <a:pt x="1387" y="2081"/>
                                <a:pt x="1385" y="2092"/>
                                <a:pt x="1385" y="2104"/>
                              </a:cubicBezTo>
                              <a:cubicBezTo>
                                <a:pt x="1385" y="2117"/>
                                <a:pt x="1387" y="2129"/>
                                <a:pt x="1391" y="2139"/>
                              </a:cubicBezTo>
                              <a:cubicBezTo>
                                <a:pt x="1395" y="2150"/>
                                <a:pt x="1401" y="2159"/>
                                <a:pt x="1408" y="2167"/>
                              </a:cubicBezTo>
                              <a:cubicBezTo>
                                <a:pt x="1415" y="2174"/>
                                <a:pt x="1423" y="2180"/>
                                <a:pt x="1433" y="2185"/>
                              </a:cubicBezTo>
                              <a:cubicBezTo>
                                <a:pt x="1442" y="2189"/>
                                <a:pt x="1453" y="2191"/>
                                <a:pt x="1465" y="2191"/>
                              </a:cubicBezTo>
                              <a:cubicBezTo>
                                <a:pt x="1477" y="2191"/>
                                <a:pt x="1488" y="2189"/>
                                <a:pt x="1498" y="2185"/>
                              </a:cubicBezTo>
                              <a:cubicBezTo>
                                <a:pt x="1507" y="2180"/>
                                <a:pt x="1516" y="2174"/>
                                <a:pt x="1523" y="2167"/>
                              </a:cubicBezTo>
                              <a:cubicBezTo>
                                <a:pt x="1530" y="2159"/>
                                <a:pt x="1536" y="2150"/>
                                <a:pt x="1540" y="2139"/>
                              </a:cubicBezTo>
                              <a:cubicBezTo>
                                <a:pt x="1544" y="2129"/>
                                <a:pt x="1546" y="2117"/>
                                <a:pt x="1546" y="2104"/>
                              </a:cubicBezTo>
                              <a:close/>
                              <a:moveTo>
                                <a:pt x="1832" y="1965"/>
                              </a:moveTo>
                              <a:cubicBezTo>
                                <a:pt x="1767" y="2164"/>
                                <a:pt x="1767" y="2164"/>
                                <a:pt x="1767" y="2164"/>
                              </a:cubicBezTo>
                              <a:cubicBezTo>
                                <a:pt x="1765" y="2164"/>
                                <a:pt x="1765" y="2164"/>
                                <a:pt x="1765" y="2164"/>
                              </a:cubicBezTo>
                              <a:cubicBezTo>
                                <a:pt x="1701" y="1965"/>
                                <a:pt x="1701" y="1965"/>
                                <a:pt x="1701" y="1965"/>
                              </a:cubicBezTo>
                              <a:cubicBezTo>
                                <a:pt x="1624" y="1965"/>
                                <a:pt x="1624" y="1965"/>
                                <a:pt x="1624" y="1965"/>
                              </a:cubicBezTo>
                              <a:cubicBezTo>
                                <a:pt x="1731" y="2245"/>
                                <a:pt x="1731" y="2245"/>
                                <a:pt x="1731" y="2245"/>
                              </a:cubicBezTo>
                              <a:cubicBezTo>
                                <a:pt x="1798" y="2245"/>
                                <a:pt x="1798" y="2245"/>
                                <a:pt x="1798" y="2245"/>
                              </a:cubicBezTo>
                              <a:cubicBezTo>
                                <a:pt x="1906" y="1965"/>
                                <a:pt x="1906" y="1965"/>
                                <a:pt x="1906" y="1965"/>
                              </a:cubicBezTo>
                              <a:lnTo>
                                <a:pt x="1832" y="1965"/>
                              </a:lnTo>
                              <a:close/>
                              <a:moveTo>
                                <a:pt x="2134" y="2188"/>
                              </a:moveTo>
                              <a:cubicBezTo>
                                <a:pt x="2004" y="2188"/>
                                <a:pt x="2004" y="2188"/>
                                <a:pt x="2004" y="2188"/>
                              </a:cubicBezTo>
                              <a:cubicBezTo>
                                <a:pt x="2004" y="2130"/>
                                <a:pt x="2004" y="2130"/>
                                <a:pt x="2004" y="2130"/>
                              </a:cubicBezTo>
                              <a:cubicBezTo>
                                <a:pt x="2120" y="2130"/>
                                <a:pt x="2120" y="2130"/>
                                <a:pt x="2120" y="2130"/>
                              </a:cubicBezTo>
                              <a:cubicBezTo>
                                <a:pt x="2120" y="2075"/>
                                <a:pt x="2120" y="2075"/>
                                <a:pt x="2120" y="2075"/>
                              </a:cubicBezTo>
                              <a:cubicBezTo>
                                <a:pt x="2004" y="2075"/>
                                <a:pt x="2004" y="2075"/>
                                <a:pt x="2004" y="2075"/>
                              </a:cubicBezTo>
                              <a:cubicBezTo>
                                <a:pt x="2004" y="2022"/>
                                <a:pt x="2004" y="2022"/>
                                <a:pt x="2004" y="2022"/>
                              </a:cubicBezTo>
                              <a:cubicBezTo>
                                <a:pt x="2127" y="2022"/>
                                <a:pt x="2127" y="2022"/>
                                <a:pt x="2127" y="2022"/>
                              </a:cubicBezTo>
                              <a:cubicBezTo>
                                <a:pt x="2127" y="1965"/>
                                <a:pt x="2127" y="1965"/>
                                <a:pt x="2127" y="1965"/>
                              </a:cubicBezTo>
                              <a:cubicBezTo>
                                <a:pt x="1939" y="1965"/>
                                <a:pt x="1939" y="1965"/>
                                <a:pt x="1939" y="1965"/>
                              </a:cubicBezTo>
                              <a:cubicBezTo>
                                <a:pt x="1939" y="2245"/>
                                <a:pt x="1939" y="2245"/>
                                <a:pt x="1939" y="2245"/>
                              </a:cubicBezTo>
                              <a:cubicBezTo>
                                <a:pt x="2134" y="2245"/>
                                <a:pt x="2134" y="2245"/>
                                <a:pt x="2134" y="2245"/>
                              </a:cubicBezTo>
                              <a:lnTo>
                                <a:pt x="2134" y="2188"/>
                              </a:lnTo>
                              <a:close/>
                              <a:moveTo>
                                <a:pt x="2444" y="1965"/>
                              </a:moveTo>
                              <a:cubicBezTo>
                                <a:pt x="2378" y="1965"/>
                                <a:pt x="2378" y="1965"/>
                                <a:pt x="2378" y="1965"/>
                              </a:cubicBezTo>
                              <a:cubicBezTo>
                                <a:pt x="2380" y="2148"/>
                                <a:pt x="2380" y="2148"/>
                                <a:pt x="2380" y="2148"/>
                              </a:cubicBezTo>
                              <a:cubicBezTo>
                                <a:pt x="2379" y="2148"/>
                                <a:pt x="2379" y="2148"/>
                                <a:pt x="2379" y="2148"/>
                              </a:cubicBezTo>
                              <a:cubicBezTo>
                                <a:pt x="2266" y="1965"/>
                                <a:pt x="2266" y="1965"/>
                                <a:pt x="2266" y="1965"/>
                              </a:cubicBezTo>
                              <a:cubicBezTo>
                                <a:pt x="2189" y="1965"/>
                                <a:pt x="2189" y="1965"/>
                                <a:pt x="2189" y="1965"/>
                              </a:cubicBezTo>
                              <a:cubicBezTo>
                                <a:pt x="2189" y="2245"/>
                                <a:pt x="2189" y="2245"/>
                                <a:pt x="2189" y="2245"/>
                              </a:cubicBezTo>
                              <a:cubicBezTo>
                                <a:pt x="2255" y="2245"/>
                                <a:pt x="2255" y="2245"/>
                                <a:pt x="2255" y="2245"/>
                              </a:cubicBezTo>
                              <a:cubicBezTo>
                                <a:pt x="2253" y="2062"/>
                                <a:pt x="2253" y="2062"/>
                                <a:pt x="2253" y="2062"/>
                              </a:cubicBezTo>
                              <a:cubicBezTo>
                                <a:pt x="2254" y="2062"/>
                                <a:pt x="2254" y="2062"/>
                                <a:pt x="2254" y="2062"/>
                              </a:cubicBezTo>
                              <a:cubicBezTo>
                                <a:pt x="2367" y="2245"/>
                                <a:pt x="2367" y="2245"/>
                                <a:pt x="2367" y="2245"/>
                              </a:cubicBezTo>
                              <a:cubicBezTo>
                                <a:pt x="2444" y="2245"/>
                                <a:pt x="2444" y="2245"/>
                                <a:pt x="2444" y="2245"/>
                              </a:cubicBezTo>
                              <a:lnTo>
                                <a:pt x="2444" y="1965"/>
                              </a:lnTo>
                              <a:close/>
                              <a:moveTo>
                                <a:pt x="0" y="2959"/>
                              </a:moveTo>
                              <a:cubicBezTo>
                                <a:pt x="79" y="2959"/>
                                <a:pt x="79" y="2959"/>
                                <a:pt x="79" y="2959"/>
                              </a:cubicBezTo>
                              <a:cubicBezTo>
                                <a:pt x="79" y="3181"/>
                                <a:pt x="79" y="3181"/>
                                <a:pt x="79" y="3181"/>
                              </a:cubicBezTo>
                              <a:cubicBezTo>
                                <a:pt x="147" y="3181"/>
                                <a:pt x="147" y="3181"/>
                                <a:pt x="147" y="3181"/>
                              </a:cubicBezTo>
                              <a:cubicBezTo>
                                <a:pt x="147" y="2959"/>
                                <a:pt x="147" y="2959"/>
                                <a:pt x="147" y="2959"/>
                              </a:cubicBezTo>
                              <a:cubicBezTo>
                                <a:pt x="226" y="2959"/>
                                <a:pt x="226" y="2959"/>
                                <a:pt x="226" y="2959"/>
                              </a:cubicBezTo>
                              <a:cubicBezTo>
                                <a:pt x="226" y="2901"/>
                                <a:pt x="226" y="2901"/>
                                <a:pt x="226" y="2901"/>
                              </a:cubicBezTo>
                              <a:cubicBezTo>
                                <a:pt x="0" y="2901"/>
                                <a:pt x="0" y="2901"/>
                                <a:pt x="0" y="2901"/>
                              </a:cubicBezTo>
                              <a:lnTo>
                                <a:pt x="0" y="2959"/>
                              </a:lnTo>
                              <a:close/>
                              <a:moveTo>
                                <a:pt x="328" y="3065"/>
                              </a:moveTo>
                              <a:cubicBezTo>
                                <a:pt x="444" y="3065"/>
                                <a:pt x="444" y="3065"/>
                                <a:pt x="444" y="3065"/>
                              </a:cubicBezTo>
                              <a:cubicBezTo>
                                <a:pt x="444" y="3011"/>
                                <a:pt x="444" y="3011"/>
                                <a:pt x="444" y="3011"/>
                              </a:cubicBezTo>
                              <a:cubicBezTo>
                                <a:pt x="328" y="3011"/>
                                <a:pt x="328" y="3011"/>
                                <a:pt x="328" y="3011"/>
                              </a:cubicBezTo>
                              <a:cubicBezTo>
                                <a:pt x="328" y="2958"/>
                                <a:pt x="328" y="2958"/>
                                <a:pt x="328" y="2958"/>
                              </a:cubicBezTo>
                              <a:cubicBezTo>
                                <a:pt x="451" y="2958"/>
                                <a:pt x="451" y="2958"/>
                                <a:pt x="451" y="2958"/>
                              </a:cubicBezTo>
                              <a:cubicBezTo>
                                <a:pt x="451" y="2901"/>
                                <a:pt x="451" y="2901"/>
                                <a:pt x="451" y="2901"/>
                              </a:cubicBezTo>
                              <a:cubicBezTo>
                                <a:pt x="262" y="2901"/>
                                <a:pt x="262" y="2901"/>
                                <a:pt x="262" y="2901"/>
                              </a:cubicBezTo>
                              <a:cubicBezTo>
                                <a:pt x="262" y="3181"/>
                                <a:pt x="262" y="3181"/>
                                <a:pt x="262" y="3181"/>
                              </a:cubicBezTo>
                              <a:cubicBezTo>
                                <a:pt x="458" y="3181"/>
                                <a:pt x="458" y="3181"/>
                                <a:pt x="458" y="3181"/>
                              </a:cubicBezTo>
                              <a:cubicBezTo>
                                <a:pt x="458" y="3123"/>
                                <a:pt x="458" y="3123"/>
                                <a:pt x="458" y="3123"/>
                              </a:cubicBezTo>
                              <a:cubicBezTo>
                                <a:pt x="328" y="3123"/>
                                <a:pt x="328" y="3123"/>
                                <a:pt x="328" y="3123"/>
                              </a:cubicBezTo>
                              <a:lnTo>
                                <a:pt x="328" y="3065"/>
                              </a:lnTo>
                              <a:close/>
                              <a:moveTo>
                                <a:pt x="683" y="3118"/>
                              </a:moveTo>
                              <a:cubicBezTo>
                                <a:pt x="673" y="3124"/>
                                <a:pt x="661" y="3126"/>
                                <a:pt x="648" y="3126"/>
                              </a:cubicBezTo>
                              <a:cubicBezTo>
                                <a:pt x="636" y="3126"/>
                                <a:pt x="626" y="3124"/>
                                <a:pt x="616" y="3120"/>
                              </a:cubicBezTo>
                              <a:cubicBezTo>
                                <a:pt x="606" y="3116"/>
                                <a:pt x="598" y="3110"/>
                                <a:pt x="591" y="3102"/>
                              </a:cubicBezTo>
                              <a:cubicBezTo>
                                <a:pt x="584" y="3095"/>
                                <a:pt x="578" y="3086"/>
                                <a:pt x="574" y="3075"/>
                              </a:cubicBezTo>
                              <a:cubicBezTo>
                                <a:pt x="570" y="3065"/>
                                <a:pt x="568" y="3053"/>
                                <a:pt x="568" y="3040"/>
                              </a:cubicBezTo>
                              <a:cubicBezTo>
                                <a:pt x="568" y="3028"/>
                                <a:pt x="570" y="3017"/>
                                <a:pt x="574" y="3006"/>
                              </a:cubicBezTo>
                              <a:cubicBezTo>
                                <a:pt x="578" y="2996"/>
                                <a:pt x="584" y="2987"/>
                                <a:pt x="591" y="2979"/>
                              </a:cubicBezTo>
                              <a:cubicBezTo>
                                <a:pt x="598" y="2972"/>
                                <a:pt x="607" y="2965"/>
                                <a:pt x="616" y="2961"/>
                              </a:cubicBezTo>
                              <a:cubicBezTo>
                                <a:pt x="626" y="2957"/>
                                <a:pt x="637" y="2955"/>
                                <a:pt x="649" y="2955"/>
                              </a:cubicBezTo>
                              <a:cubicBezTo>
                                <a:pt x="660" y="2955"/>
                                <a:pt x="670" y="2957"/>
                                <a:pt x="681" y="2961"/>
                              </a:cubicBezTo>
                              <a:cubicBezTo>
                                <a:pt x="691" y="2965"/>
                                <a:pt x="699" y="2972"/>
                                <a:pt x="706" y="2980"/>
                              </a:cubicBezTo>
                              <a:cubicBezTo>
                                <a:pt x="752" y="2934"/>
                                <a:pt x="752" y="2934"/>
                                <a:pt x="752" y="2934"/>
                              </a:cubicBezTo>
                              <a:cubicBezTo>
                                <a:pt x="740" y="2921"/>
                                <a:pt x="724" y="2911"/>
                                <a:pt x="705" y="2904"/>
                              </a:cubicBezTo>
                              <a:cubicBezTo>
                                <a:pt x="686" y="2897"/>
                                <a:pt x="667" y="2893"/>
                                <a:pt x="647" y="2893"/>
                              </a:cubicBezTo>
                              <a:cubicBezTo>
                                <a:pt x="625" y="2893"/>
                                <a:pt x="605" y="2897"/>
                                <a:pt x="587" y="2904"/>
                              </a:cubicBezTo>
                              <a:cubicBezTo>
                                <a:pt x="568" y="2910"/>
                                <a:pt x="552" y="2920"/>
                                <a:pt x="539" y="2933"/>
                              </a:cubicBezTo>
                              <a:cubicBezTo>
                                <a:pt x="525" y="2946"/>
                                <a:pt x="514" y="2961"/>
                                <a:pt x="506" y="2980"/>
                              </a:cubicBezTo>
                              <a:cubicBezTo>
                                <a:pt x="499" y="2998"/>
                                <a:pt x="495" y="3018"/>
                                <a:pt x="495" y="3040"/>
                              </a:cubicBezTo>
                              <a:cubicBezTo>
                                <a:pt x="495" y="3062"/>
                                <a:pt x="499" y="3082"/>
                                <a:pt x="506" y="3101"/>
                              </a:cubicBezTo>
                              <a:cubicBezTo>
                                <a:pt x="514" y="3119"/>
                                <a:pt x="524" y="3134"/>
                                <a:pt x="538" y="3147"/>
                              </a:cubicBezTo>
                              <a:cubicBezTo>
                                <a:pt x="551" y="3160"/>
                                <a:pt x="567" y="3171"/>
                                <a:pt x="586" y="3178"/>
                              </a:cubicBezTo>
                              <a:cubicBezTo>
                                <a:pt x="604" y="3185"/>
                                <a:pt x="624" y="3188"/>
                                <a:pt x="646" y="3188"/>
                              </a:cubicBezTo>
                              <a:cubicBezTo>
                                <a:pt x="669" y="3188"/>
                                <a:pt x="690" y="3184"/>
                                <a:pt x="709" y="3176"/>
                              </a:cubicBezTo>
                              <a:cubicBezTo>
                                <a:pt x="727" y="3168"/>
                                <a:pt x="742" y="3156"/>
                                <a:pt x="754" y="3142"/>
                              </a:cubicBezTo>
                              <a:cubicBezTo>
                                <a:pt x="707" y="3098"/>
                                <a:pt x="707" y="3098"/>
                                <a:pt x="707" y="3098"/>
                              </a:cubicBezTo>
                              <a:cubicBezTo>
                                <a:pt x="701" y="3106"/>
                                <a:pt x="693" y="3113"/>
                                <a:pt x="683" y="3118"/>
                              </a:cubicBezTo>
                              <a:close/>
                              <a:moveTo>
                                <a:pt x="967" y="3007"/>
                              </a:moveTo>
                              <a:cubicBezTo>
                                <a:pt x="858" y="3007"/>
                                <a:pt x="858" y="3007"/>
                                <a:pt x="858" y="3007"/>
                              </a:cubicBezTo>
                              <a:cubicBezTo>
                                <a:pt x="858" y="2901"/>
                                <a:pt x="858" y="2901"/>
                                <a:pt x="858" y="2901"/>
                              </a:cubicBezTo>
                              <a:cubicBezTo>
                                <a:pt x="790" y="2901"/>
                                <a:pt x="790" y="2901"/>
                                <a:pt x="790" y="2901"/>
                              </a:cubicBezTo>
                              <a:cubicBezTo>
                                <a:pt x="790" y="3181"/>
                                <a:pt x="790" y="3181"/>
                                <a:pt x="790" y="3181"/>
                              </a:cubicBezTo>
                              <a:cubicBezTo>
                                <a:pt x="858" y="3181"/>
                                <a:pt x="858" y="3181"/>
                                <a:pt x="858" y="3181"/>
                              </a:cubicBezTo>
                              <a:cubicBezTo>
                                <a:pt x="858" y="3064"/>
                                <a:pt x="858" y="3064"/>
                                <a:pt x="858" y="3064"/>
                              </a:cubicBezTo>
                              <a:cubicBezTo>
                                <a:pt x="967" y="3064"/>
                                <a:pt x="967" y="3064"/>
                                <a:pt x="967" y="3064"/>
                              </a:cubicBezTo>
                              <a:cubicBezTo>
                                <a:pt x="967" y="3181"/>
                                <a:pt x="967" y="3181"/>
                                <a:pt x="967" y="3181"/>
                              </a:cubicBezTo>
                              <a:cubicBezTo>
                                <a:pt x="1035" y="3181"/>
                                <a:pt x="1035" y="3181"/>
                                <a:pt x="1035" y="3181"/>
                              </a:cubicBezTo>
                              <a:cubicBezTo>
                                <a:pt x="1035" y="2901"/>
                                <a:pt x="1035" y="2901"/>
                                <a:pt x="1035" y="2901"/>
                              </a:cubicBezTo>
                              <a:cubicBezTo>
                                <a:pt x="967" y="2901"/>
                                <a:pt x="967" y="2901"/>
                                <a:pt x="967" y="2901"/>
                              </a:cubicBezTo>
                              <a:lnTo>
                                <a:pt x="967" y="3007"/>
                              </a:lnTo>
                              <a:close/>
                              <a:moveTo>
                                <a:pt x="1291" y="3084"/>
                              </a:moveTo>
                              <a:cubicBezTo>
                                <a:pt x="1290" y="3084"/>
                                <a:pt x="1290" y="3084"/>
                                <a:pt x="1290" y="3084"/>
                              </a:cubicBezTo>
                              <a:cubicBezTo>
                                <a:pt x="1177" y="2901"/>
                                <a:pt x="1177" y="2901"/>
                                <a:pt x="1177" y="2901"/>
                              </a:cubicBezTo>
                              <a:cubicBezTo>
                                <a:pt x="1100" y="2901"/>
                                <a:pt x="1100" y="2901"/>
                                <a:pt x="1100" y="2901"/>
                              </a:cubicBezTo>
                              <a:cubicBezTo>
                                <a:pt x="1100" y="3181"/>
                                <a:pt x="1100" y="3181"/>
                                <a:pt x="1100" y="3181"/>
                              </a:cubicBezTo>
                              <a:cubicBezTo>
                                <a:pt x="1166" y="3181"/>
                                <a:pt x="1166" y="3181"/>
                                <a:pt x="1166" y="3181"/>
                              </a:cubicBezTo>
                              <a:cubicBezTo>
                                <a:pt x="1164" y="2998"/>
                                <a:pt x="1164" y="2998"/>
                                <a:pt x="1164" y="2998"/>
                              </a:cubicBezTo>
                              <a:cubicBezTo>
                                <a:pt x="1165" y="2998"/>
                                <a:pt x="1165" y="2998"/>
                                <a:pt x="1165" y="2998"/>
                              </a:cubicBezTo>
                              <a:cubicBezTo>
                                <a:pt x="1278" y="3181"/>
                                <a:pt x="1278" y="3181"/>
                                <a:pt x="1278" y="3181"/>
                              </a:cubicBezTo>
                              <a:cubicBezTo>
                                <a:pt x="1355" y="3181"/>
                                <a:pt x="1355" y="3181"/>
                                <a:pt x="1355" y="3181"/>
                              </a:cubicBezTo>
                              <a:cubicBezTo>
                                <a:pt x="1355" y="2901"/>
                                <a:pt x="1355" y="2901"/>
                                <a:pt x="1355" y="2901"/>
                              </a:cubicBezTo>
                              <a:cubicBezTo>
                                <a:pt x="1289" y="2901"/>
                                <a:pt x="1289" y="2901"/>
                                <a:pt x="1289" y="2901"/>
                              </a:cubicBezTo>
                              <a:lnTo>
                                <a:pt x="1291" y="3084"/>
                              </a:lnTo>
                              <a:close/>
                              <a:moveTo>
                                <a:pt x="1700" y="2979"/>
                              </a:moveTo>
                              <a:cubicBezTo>
                                <a:pt x="1708" y="2997"/>
                                <a:pt x="1712" y="3017"/>
                                <a:pt x="1712" y="3040"/>
                              </a:cubicBezTo>
                              <a:cubicBezTo>
                                <a:pt x="1712" y="3062"/>
                                <a:pt x="1708" y="3082"/>
                                <a:pt x="1700" y="3100"/>
                              </a:cubicBezTo>
                              <a:cubicBezTo>
                                <a:pt x="1693" y="3119"/>
                                <a:pt x="1682" y="3134"/>
                                <a:pt x="1668" y="3147"/>
                              </a:cubicBezTo>
                              <a:cubicBezTo>
                                <a:pt x="1655" y="3161"/>
                                <a:pt x="1639" y="3171"/>
                                <a:pt x="1620" y="3178"/>
                              </a:cubicBezTo>
                              <a:cubicBezTo>
                                <a:pt x="1601" y="3185"/>
                                <a:pt x="1581" y="3188"/>
                                <a:pt x="1559" y="3188"/>
                              </a:cubicBezTo>
                              <a:cubicBezTo>
                                <a:pt x="1537" y="3188"/>
                                <a:pt x="1517" y="3185"/>
                                <a:pt x="1498" y="3178"/>
                              </a:cubicBezTo>
                              <a:cubicBezTo>
                                <a:pt x="1480" y="3171"/>
                                <a:pt x="1463" y="3161"/>
                                <a:pt x="1450" y="3147"/>
                              </a:cubicBezTo>
                              <a:cubicBezTo>
                                <a:pt x="1436" y="3134"/>
                                <a:pt x="1426" y="3119"/>
                                <a:pt x="1418" y="3100"/>
                              </a:cubicBezTo>
                              <a:cubicBezTo>
                                <a:pt x="1410" y="3082"/>
                                <a:pt x="1406" y="3062"/>
                                <a:pt x="1406" y="3040"/>
                              </a:cubicBezTo>
                              <a:cubicBezTo>
                                <a:pt x="1406" y="3017"/>
                                <a:pt x="1410" y="2997"/>
                                <a:pt x="1418" y="2979"/>
                              </a:cubicBezTo>
                              <a:cubicBezTo>
                                <a:pt x="1426" y="2961"/>
                                <a:pt x="1436" y="2946"/>
                                <a:pt x="1450" y="2933"/>
                              </a:cubicBezTo>
                              <a:cubicBezTo>
                                <a:pt x="1463" y="2920"/>
                                <a:pt x="1480" y="2910"/>
                                <a:pt x="1498" y="2904"/>
                              </a:cubicBezTo>
                              <a:cubicBezTo>
                                <a:pt x="1517" y="2897"/>
                                <a:pt x="1537" y="2893"/>
                                <a:pt x="1559" y="2893"/>
                              </a:cubicBezTo>
                              <a:cubicBezTo>
                                <a:pt x="1581" y="2893"/>
                                <a:pt x="1601" y="2897"/>
                                <a:pt x="1620" y="2904"/>
                              </a:cubicBezTo>
                              <a:cubicBezTo>
                                <a:pt x="1639" y="2910"/>
                                <a:pt x="1655" y="2920"/>
                                <a:pt x="1668" y="2933"/>
                              </a:cubicBezTo>
                              <a:cubicBezTo>
                                <a:pt x="1682" y="2946"/>
                                <a:pt x="1693" y="2961"/>
                                <a:pt x="1700" y="2979"/>
                              </a:cubicBezTo>
                              <a:close/>
                              <a:moveTo>
                                <a:pt x="1639" y="3040"/>
                              </a:moveTo>
                              <a:cubicBezTo>
                                <a:pt x="1639" y="3028"/>
                                <a:pt x="1637" y="3016"/>
                                <a:pt x="1633" y="3006"/>
                              </a:cubicBezTo>
                              <a:cubicBezTo>
                                <a:pt x="1629" y="2995"/>
                                <a:pt x="1624" y="2986"/>
                                <a:pt x="1617" y="2979"/>
                              </a:cubicBezTo>
                              <a:cubicBezTo>
                                <a:pt x="1610" y="2971"/>
                                <a:pt x="1601" y="2965"/>
                                <a:pt x="1592" y="2961"/>
                              </a:cubicBezTo>
                              <a:cubicBezTo>
                                <a:pt x="1582" y="2956"/>
                                <a:pt x="1571" y="2954"/>
                                <a:pt x="1559" y="2954"/>
                              </a:cubicBezTo>
                              <a:cubicBezTo>
                                <a:pt x="1547" y="2954"/>
                                <a:pt x="1536" y="2956"/>
                                <a:pt x="1526" y="2961"/>
                              </a:cubicBezTo>
                              <a:cubicBezTo>
                                <a:pt x="1517" y="2965"/>
                                <a:pt x="1508" y="2971"/>
                                <a:pt x="1501" y="2979"/>
                              </a:cubicBezTo>
                              <a:cubicBezTo>
                                <a:pt x="1494" y="2986"/>
                                <a:pt x="1488" y="2995"/>
                                <a:pt x="1485" y="3006"/>
                              </a:cubicBezTo>
                              <a:cubicBezTo>
                                <a:pt x="1481" y="3016"/>
                                <a:pt x="1479" y="3028"/>
                                <a:pt x="1479" y="3040"/>
                              </a:cubicBezTo>
                              <a:cubicBezTo>
                                <a:pt x="1479" y="3052"/>
                                <a:pt x="1481" y="3064"/>
                                <a:pt x="1485" y="3075"/>
                              </a:cubicBezTo>
                              <a:cubicBezTo>
                                <a:pt x="1489" y="3085"/>
                                <a:pt x="1494" y="3095"/>
                                <a:pt x="1501" y="3102"/>
                              </a:cubicBezTo>
                              <a:cubicBezTo>
                                <a:pt x="1508" y="3110"/>
                                <a:pt x="1517" y="3116"/>
                                <a:pt x="1526" y="3120"/>
                              </a:cubicBezTo>
                              <a:cubicBezTo>
                                <a:pt x="1536" y="3125"/>
                                <a:pt x="1547" y="3127"/>
                                <a:pt x="1559" y="3127"/>
                              </a:cubicBezTo>
                              <a:cubicBezTo>
                                <a:pt x="1571" y="3127"/>
                                <a:pt x="1582" y="3125"/>
                                <a:pt x="1591" y="3120"/>
                              </a:cubicBezTo>
                              <a:cubicBezTo>
                                <a:pt x="1601" y="3116"/>
                                <a:pt x="1610" y="3110"/>
                                <a:pt x="1617" y="3102"/>
                              </a:cubicBezTo>
                              <a:cubicBezTo>
                                <a:pt x="1624" y="3095"/>
                                <a:pt x="1629" y="3085"/>
                                <a:pt x="1633" y="3075"/>
                              </a:cubicBezTo>
                              <a:cubicBezTo>
                                <a:pt x="1637" y="3064"/>
                                <a:pt x="1639" y="3052"/>
                                <a:pt x="1639" y="3040"/>
                              </a:cubicBezTo>
                              <a:close/>
                              <a:moveTo>
                                <a:pt x="1831" y="2901"/>
                              </a:moveTo>
                              <a:cubicBezTo>
                                <a:pt x="1763" y="2901"/>
                                <a:pt x="1763" y="2901"/>
                                <a:pt x="1763" y="2901"/>
                              </a:cubicBezTo>
                              <a:cubicBezTo>
                                <a:pt x="1763" y="3181"/>
                                <a:pt x="1763" y="3181"/>
                                <a:pt x="1763" y="3181"/>
                              </a:cubicBezTo>
                              <a:cubicBezTo>
                                <a:pt x="1939" y="3181"/>
                                <a:pt x="1939" y="3181"/>
                                <a:pt x="1939" y="3181"/>
                              </a:cubicBezTo>
                              <a:cubicBezTo>
                                <a:pt x="1939" y="3122"/>
                                <a:pt x="1939" y="3122"/>
                                <a:pt x="1939" y="3122"/>
                              </a:cubicBezTo>
                              <a:cubicBezTo>
                                <a:pt x="1831" y="3122"/>
                                <a:pt x="1831" y="3122"/>
                                <a:pt x="1831" y="3122"/>
                              </a:cubicBezTo>
                              <a:lnTo>
                                <a:pt x="1831" y="2901"/>
                              </a:lnTo>
                              <a:close/>
                              <a:moveTo>
                                <a:pt x="2253" y="2979"/>
                              </a:moveTo>
                              <a:cubicBezTo>
                                <a:pt x="2261" y="2997"/>
                                <a:pt x="2265" y="3017"/>
                                <a:pt x="2265" y="3040"/>
                              </a:cubicBezTo>
                              <a:cubicBezTo>
                                <a:pt x="2265" y="3062"/>
                                <a:pt x="2261" y="3082"/>
                                <a:pt x="2253" y="3100"/>
                              </a:cubicBezTo>
                              <a:cubicBezTo>
                                <a:pt x="2246" y="3119"/>
                                <a:pt x="2235" y="3134"/>
                                <a:pt x="2221" y="3147"/>
                              </a:cubicBezTo>
                              <a:cubicBezTo>
                                <a:pt x="2208" y="3161"/>
                                <a:pt x="2192" y="3171"/>
                                <a:pt x="2173" y="3178"/>
                              </a:cubicBezTo>
                              <a:cubicBezTo>
                                <a:pt x="2154" y="3185"/>
                                <a:pt x="2134" y="3188"/>
                                <a:pt x="2112" y="3188"/>
                              </a:cubicBezTo>
                              <a:cubicBezTo>
                                <a:pt x="2090" y="3188"/>
                                <a:pt x="2070" y="3185"/>
                                <a:pt x="2051" y="3178"/>
                              </a:cubicBezTo>
                              <a:cubicBezTo>
                                <a:pt x="2033" y="3171"/>
                                <a:pt x="2016" y="3161"/>
                                <a:pt x="2003" y="3147"/>
                              </a:cubicBezTo>
                              <a:cubicBezTo>
                                <a:pt x="1989" y="3134"/>
                                <a:pt x="1979" y="3119"/>
                                <a:pt x="1971" y="3100"/>
                              </a:cubicBezTo>
                              <a:cubicBezTo>
                                <a:pt x="1963" y="3082"/>
                                <a:pt x="1959" y="3062"/>
                                <a:pt x="1959" y="3040"/>
                              </a:cubicBezTo>
                              <a:cubicBezTo>
                                <a:pt x="1959" y="3017"/>
                                <a:pt x="1963" y="2997"/>
                                <a:pt x="1971" y="2979"/>
                              </a:cubicBezTo>
                              <a:cubicBezTo>
                                <a:pt x="1979" y="2961"/>
                                <a:pt x="1989" y="2946"/>
                                <a:pt x="2003" y="2933"/>
                              </a:cubicBezTo>
                              <a:cubicBezTo>
                                <a:pt x="2016" y="2920"/>
                                <a:pt x="2033" y="2910"/>
                                <a:pt x="2051" y="2904"/>
                              </a:cubicBezTo>
                              <a:cubicBezTo>
                                <a:pt x="2070" y="2897"/>
                                <a:pt x="2090" y="2893"/>
                                <a:pt x="2112" y="2893"/>
                              </a:cubicBezTo>
                              <a:cubicBezTo>
                                <a:pt x="2134" y="2893"/>
                                <a:pt x="2154" y="2897"/>
                                <a:pt x="2173" y="2904"/>
                              </a:cubicBezTo>
                              <a:cubicBezTo>
                                <a:pt x="2192" y="2910"/>
                                <a:pt x="2208" y="2920"/>
                                <a:pt x="2221" y="2933"/>
                              </a:cubicBezTo>
                              <a:cubicBezTo>
                                <a:pt x="2235" y="2946"/>
                                <a:pt x="2246" y="2961"/>
                                <a:pt x="2253" y="2979"/>
                              </a:cubicBezTo>
                              <a:close/>
                              <a:moveTo>
                                <a:pt x="2192" y="3040"/>
                              </a:moveTo>
                              <a:cubicBezTo>
                                <a:pt x="2192" y="3028"/>
                                <a:pt x="2190" y="3016"/>
                                <a:pt x="2186" y="3006"/>
                              </a:cubicBezTo>
                              <a:cubicBezTo>
                                <a:pt x="2182" y="2995"/>
                                <a:pt x="2177" y="2986"/>
                                <a:pt x="2170" y="2979"/>
                              </a:cubicBezTo>
                              <a:cubicBezTo>
                                <a:pt x="2163" y="2971"/>
                                <a:pt x="2154" y="2965"/>
                                <a:pt x="2145" y="2961"/>
                              </a:cubicBezTo>
                              <a:cubicBezTo>
                                <a:pt x="2135" y="2956"/>
                                <a:pt x="2124" y="2954"/>
                                <a:pt x="2112" y="2954"/>
                              </a:cubicBezTo>
                              <a:cubicBezTo>
                                <a:pt x="2100" y="2954"/>
                                <a:pt x="2089" y="2956"/>
                                <a:pt x="2079" y="2961"/>
                              </a:cubicBezTo>
                              <a:cubicBezTo>
                                <a:pt x="2070" y="2965"/>
                                <a:pt x="2061" y="2971"/>
                                <a:pt x="2054" y="2979"/>
                              </a:cubicBezTo>
                              <a:cubicBezTo>
                                <a:pt x="2047" y="2986"/>
                                <a:pt x="2041" y="2995"/>
                                <a:pt x="2038" y="3006"/>
                              </a:cubicBezTo>
                              <a:cubicBezTo>
                                <a:pt x="2034" y="3016"/>
                                <a:pt x="2032" y="3028"/>
                                <a:pt x="2032" y="3040"/>
                              </a:cubicBezTo>
                              <a:cubicBezTo>
                                <a:pt x="2032" y="3052"/>
                                <a:pt x="2034" y="3064"/>
                                <a:pt x="2038" y="3075"/>
                              </a:cubicBezTo>
                              <a:cubicBezTo>
                                <a:pt x="2042" y="3085"/>
                                <a:pt x="2047" y="3095"/>
                                <a:pt x="2054" y="3102"/>
                              </a:cubicBezTo>
                              <a:cubicBezTo>
                                <a:pt x="2061" y="3110"/>
                                <a:pt x="2070" y="3116"/>
                                <a:pt x="2079" y="3120"/>
                              </a:cubicBezTo>
                              <a:cubicBezTo>
                                <a:pt x="2089" y="3125"/>
                                <a:pt x="2100" y="3127"/>
                                <a:pt x="2112" y="3127"/>
                              </a:cubicBezTo>
                              <a:cubicBezTo>
                                <a:pt x="2124" y="3127"/>
                                <a:pt x="2135" y="3125"/>
                                <a:pt x="2144" y="3120"/>
                              </a:cubicBezTo>
                              <a:cubicBezTo>
                                <a:pt x="2154" y="3116"/>
                                <a:pt x="2163" y="3110"/>
                                <a:pt x="2170" y="3102"/>
                              </a:cubicBezTo>
                              <a:cubicBezTo>
                                <a:pt x="2177" y="3095"/>
                                <a:pt x="2182" y="3085"/>
                                <a:pt x="2186" y="3075"/>
                              </a:cubicBezTo>
                              <a:cubicBezTo>
                                <a:pt x="2190" y="3064"/>
                                <a:pt x="2192" y="3052"/>
                                <a:pt x="2192" y="3040"/>
                              </a:cubicBezTo>
                              <a:close/>
                              <a:moveTo>
                                <a:pt x="2448" y="3070"/>
                              </a:moveTo>
                              <a:cubicBezTo>
                                <a:pt x="2501" y="3070"/>
                                <a:pt x="2501" y="3070"/>
                                <a:pt x="2501" y="3070"/>
                              </a:cubicBezTo>
                              <a:cubicBezTo>
                                <a:pt x="2501" y="3121"/>
                                <a:pt x="2501" y="3121"/>
                                <a:pt x="2501" y="3121"/>
                              </a:cubicBezTo>
                              <a:cubicBezTo>
                                <a:pt x="2495" y="3124"/>
                                <a:pt x="2489" y="3126"/>
                                <a:pt x="2482" y="3127"/>
                              </a:cubicBezTo>
                              <a:cubicBezTo>
                                <a:pt x="2475" y="3128"/>
                                <a:pt x="2467" y="3129"/>
                                <a:pt x="2459" y="3129"/>
                              </a:cubicBezTo>
                              <a:cubicBezTo>
                                <a:pt x="2445" y="3129"/>
                                <a:pt x="2433" y="3126"/>
                                <a:pt x="2422" y="3122"/>
                              </a:cubicBezTo>
                              <a:cubicBezTo>
                                <a:pt x="2412" y="3118"/>
                                <a:pt x="2403" y="3112"/>
                                <a:pt x="2396" y="3104"/>
                              </a:cubicBezTo>
                              <a:cubicBezTo>
                                <a:pt x="2388" y="3096"/>
                                <a:pt x="2383" y="3087"/>
                                <a:pt x="2379" y="3076"/>
                              </a:cubicBezTo>
                              <a:cubicBezTo>
                                <a:pt x="2375" y="3065"/>
                                <a:pt x="2374" y="3053"/>
                                <a:pt x="2374" y="3040"/>
                              </a:cubicBezTo>
                              <a:cubicBezTo>
                                <a:pt x="2374" y="3028"/>
                                <a:pt x="2376" y="3016"/>
                                <a:pt x="2380" y="3005"/>
                              </a:cubicBezTo>
                              <a:cubicBezTo>
                                <a:pt x="2384" y="2995"/>
                                <a:pt x="2390" y="2986"/>
                                <a:pt x="2397" y="2978"/>
                              </a:cubicBezTo>
                              <a:cubicBezTo>
                                <a:pt x="2404" y="2970"/>
                                <a:pt x="2413" y="2964"/>
                                <a:pt x="2423" y="2960"/>
                              </a:cubicBezTo>
                              <a:cubicBezTo>
                                <a:pt x="2433" y="2955"/>
                                <a:pt x="2444" y="2953"/>
                                <a:pt x="2456" y="2953"/>
                              </a:cubicBezTo>
                              <a:cubicBezTo>
                                <a:pt x="2470" y="2953"/>
                                <a:pt x="2482" y="2955"/>
                                <a:pt x="2493" y="2960"/>
                              </a:cubicBezTo>
                              <a:cubicBezTo>
                                <a:pt x="2504" y="2965"/>
                                <a:pt x="2512" y="2972"/>
                                <a:pt x="2519" y="2979"/>
                              </a:cubicBezTo>
                              <a:cubicBezTo>
                                <a:pt x="2562" y="2931"/>
                                <a:pt x="2562" y="2931"/>
                                <a:pt x="2562" y="2931"/>
                              </a:cubicBezTo>
                              <a:cubicBezTo>
                                <a:pt x="2550" y="2919"/>
                                <a:pt x="2534" y="2910"/>
                                <a:pt x="2515" y="2903"/>
                              </a:cubicBezTo>
                              <a:cubicBezTo>
                                <a:pt x="2496" y="2897"/>
                                <a:pt x="2476" y="2893"/>
                                <a:pt x="2454" y="2893"/>
                              </a:cubicBezTo>
                              <a:cubicBezTo>
                                <a:pt x="2432" y="2893"/>
                                <a:pt x="2412" y="2897"/>
                                <a:pt x="2394" y="2904"/>
                              </a:cubicBezTo>
                              <a:cubicBezTo>
                                <a:pt x="2375" y="2910"/>
                                <a:pt x="2359" y="2920"/>
                                <a:pt x="2345" y="2933"/>
                              </a:cubicBezTo>
                              <a:cubicBezTo>
                                <a:pt x="2332" y="2946"/>
                                <a:pt x="2321" y="2961"/>
                                <a:pt x="2313" y="2980"/>
                              </a:cubicBezTo>
                              <a:cubicBezTo>
                                <a:pt x="2305" y="2998"/>
                                <a:pt x="2301" y="3018"/>
                                <a:pt x="2301" y="3040"/>
                              </a:cubicBezTo>
                              <a:cubicBezTo>
                                <a:pt x="2301" y="3063"/>
                                <a:pt x="2305" y="3083"/>
                                <a:pt x="2313" y="3101"/>
                              </a:cubicBezTo>
                              <a:cubicBezTo>
                                <a:pt x="2321" y="3119"/>
                                <a:pt x="2331" y="3134"/>
                                <a:pt x="2345" y="3147"/>
                              </a:cubicBezTo>
                              <a:cubicBezTo>
                                <a:pt x="2358" y="3160"/>
                                <a:pt x="2375" y="3170"/>
                                <a:pt x="2394" y="3177"/>
                              </a:cubicBezTo>
                              <a:cubicBezTo>
                                <a:pt x="2412" y="3184"/>
                                <a:pt x="2433" y="3188"/>
                                <a:pt x="2456" y="3188"/>
                              </a:cubicBezTo>
                              <a:cubicBezTo>
                                <a:pt x="2477" y="3188"/>
                                <a:pt x="2497" y="3186"/>
                                <a:pt x="2516" y="3181"/>
                              </a:cubicBezTo>
                              <a:cubicBezTo>
                                <a:pt x="2534" y="3177"/>
                                <a:pt x="2550" y="3171"/>
                                <a:pt x="2564" y="3164"/>
                              </a:cubicBezTo>
                              <a:cubicBezTo>
                                <a:pt x="2564" y="3016"/>
                                <a:pt x="2564" y="3016"/>
                                <a:pt x="2564" y="3016"/>
                              </a:cubicBezTo>
                              <a:cubicBezTo>
                                <a:pt x="2448" y="3016"/>
                                <a:pt x="2448" y="3016"/>
                                <a:pt x="2448" y="3016"/>
                              </a:cubicBezTo>
                              <a:lnTo>
                                <a:pt x="2448" y="3070"/>
                              </a:lnTo>
                              <a:close/>
                              <a:moveTo>
                                <a:pt x="2727" y="3004"/>
                              </a:moveTo>
                              <a:cubicBezTo>
                                <a:pt x="2667" y="2901"/>
                                <a:pt x="2667" y="2901"/>
                                <a:pt x="2667" y="2901"/>
                              </a:cubicBezTo>
                              <a:cubicBezTo>
                                <a:pt x="2585" y="2901"/>
                                <a:pt x="2585" y="2901"/>
                                <a:pt x="2585" y="2901"/>
                              </a:cubicBezTo>
                              <a:cubicBezTo>
                                <a:pt x="2691" y="3062"/>
                                <a:pt x="2691" y="3062"/>
                                <a:pt x="2691" y="3062"/>
                              </a:cubicBezTo>
                              <a:cubicBezTo>
                                <a:pt x="2691" y="3181"/>
                                <a:pt x="2691" y="3181"/>
                                <a:pt x="2691" y="3181"/>
                              </a:cubicBezTo>
                              <a:cubicBezTo>
                                <a:pt x="2758" y="3181"/>
                                <a:pt x="2758" y="3181"/>
                                <a:pt x="2758" y="3181"/>
                              </a:cubicBezTo>
                              <a:cubicBezTo>
                                <a:pt x="2758" y="3062"/>
                                <a:pt x="2758" y="3062"/>
                                <a:pt x="2758" y="3062"/>
                              </a:cubicBezTo>
                              <a:cubicBezTo>
                                <a:pt x="2866" y="2901"/>
                                <a:pt x="2866" y="2901"/>
                                <a:pt x="2866" y="2901"/>
                              </a:cubicBezTo>
                              <a:cubicBezTo>
                                <a:pt x="2787" y="2901"/>
                                <a:pt x="2787" y="2901"/>
                                <a:pt x="2787" y="2901"/>
                              </a:cubicBezTo>
                              <a:lnTo>
                                <a:pt x="2727" y="3004"/>
                              </a:lnTo>
                              <a:close/>
                              <a:moveTo>
                                <a:pt x="173" y="2602"/>
                              </a:moveTo>
                              <a:cubicBezTo>
                                <a:pt x="173" y="2610"/>
                                <a:pt x="172" y="2617"/>
                                <a:pt x="170" y="2624"/>
                              </a:cubicBezTo>
                              <a:cubicBezTo>
                                <a:pt x="168" y="2631"/>
                                <a:pt x="165" y="2637"/>
                                <a:pt x="161" y="2642"/>
                              </a:cubicBezTo>
                              <a:cubicBezTo>
                                <a:pt x="156" y="2648"/>
                                <a:pt x="151" y="2652"/>
                                <a:pt x="144" y="2655"/>
                              </a:cubicBezTo>
                              <a:cubicBezTo>
                                <a:pt x="137" y="2658"/>
                                <a:pt x="129" y="2660"/>
                                <a:pt x="120" y="2660"/>
                              </a:cubicBezTo>
                              <a:cubicBezTo>
                                <a:pt x="110" y="2660"/>
                                <a:pt x="102" y="2658"/>
                                <a:pt x="95" y="2655"/>
                              </a:cubicBezTo>
                              <a:cubicBezTo>
                                <a:pt x="89" y="2652"/>
                                <a:pt x="83" y="2648"/>
                                <a:pt x="79" y="2642"/>
                              </a:cubicBezTo>
                              <a:cubicBezTo>
                                <a:pt x="75" y="2637"/>
                                <a:pt x="72" y="2631"/>
                                <a:pt x="70" y="2624"/>
                              </a:cubicBezTo>
                              <a:cubicBezTo>
                                <a:pt x="68" y="2617"/>
                                <a:pt x="67" y="2610"/>
                                <a:pt x="67" y="2602"/>
                              </a:cubicBezTo>
                              <a:cubicBezTo>
                                <a:pt x="67" y="2433"/>
                                <a:pt x="67" y="2433"/>
                                <a:pt x="67" y="2433"/>
                              </a:cubicBezTo>
                              <a:cubicBezTo>
                                <a:pt x="0" y="2433"/>
                                <a:pt x="0" y="2433"/>
                                <a:pt x="0" y="2433"/>
                              </a:cubicBezTo>
                              <a:cubicBezTo>
                                <a:pt x="0" y="2608"/>
                                <a:pt x="0" y="2608"/>
                                <a:pt x="0" y="2608"/>
                              </a:cubicBezTo>
                              <a:cubicBezTo>
                                <a:pt x="0" y="2624"/>
                                <a:pt x="3" y="2640"/>
                                <a:pt x="8" y="2654"/>
                              </a:cubicBezTo>
                              <a:cubicBezTo>
                                <a:pt x="14" y="2667"/>
                                <a:pt x="22" y="2679"/>
                                <a:pt x="32" y="2689"/>
                              </a:cubicBezTo>
                              <a:cubicBezTo>
                                <a:pt x="42" y="2699"/>
                                <a:pt x="55" y="2707"/>
                                <a:pt x="70" y="2712"/>
                              </a:cubicBezTo>
                              <a:cubicBezTo>
                                <a:pt x="84" y="2718"/>
                                <a:pt x="101" y="2721"/>
                                <a:pt x="119" y="2721"/>
                              </a:cubicBezTo>
                              <a:cubicBezTo>
                                <a:pt x="138" y="2721"/>
                                <a:pt x="154" y="2718"/>
                                <a:pt x="169" y="2712"/>
                              </a:cubicBezTo>
                              <a:cubicBezTo>
                                <a:pt x="184" y="2707"/>
                                <a:pt x="197" y="2699"/>
                                <a:pt x="207" y="2689"/>
                              </a:cubicBezTo>
                              <a:cubicBezTo>
                                <a:pt x="218" y="2679"/>
                                <a:pt x="226" y="2667"/>
                                <a:pt x="232" y="2654"/>
                              </a:cubicBezTo>
                              <a:cubicBezTo>
                                <a:pt x="237" y="2640"/>
                                <a:pt x="240" y="2624"/>
                                <a:pt x="240" y="2608"/>
                              </a:cubicBezTo>
                              <a:cubicBezTo>
                                <a:pt x="240" y="2433"/>
                                <a:pt x="240" y="2433"/>
                                <a:pt x="240" y="2433"/>
                              </a:cubicBezTo>
                              <a:cubicBezTo>
                                <a:pt x="173" y="2433"/>
                                <a:pt x="173" y="2433"/>
                                <a:pt x="173" y="2433"/>
                              </a:cubicBezTo>
                              <a:lnTo>
                                <a:pt x="173" y="2602"/>
                              </a:lnTo>
                              <a:close/>
                              <a:moveTo>
                                <a:pt x="558" y="2433"/>
                              </a:moveTo>
                              <a:cubicBezTo>
                                <a:pt x="492" y="2433"/>
                                <a:pt x="492" y="2433"/>
                                <a:pt x="492" y="2433"/>
                              </a:cubicBezTo>
                              <a:cubicBezTo>
                                <a:pt x="494" y="2616"/>
                                <a:pt x="494" y="2616"/>
                                <a:pt x="494" y="2616"/>
                              </a:cubicBezTo>
                              <a:cubicBezTo>
                                <a:pt x="493" y="2616"/>
                                <a:pt x="493" y="2616"/>
                                <a:pt x="493" y="2616"/>
                              </a:cubicBezTo>
                              <a:cubicBezTo>
                                <a:pt x="380" y="2433"/>
                                <a:pt x="380" y="2433"/>
                                <a:pt x="380" y="2433"/>
                              </a:cubicBezTo>
                              <a:cubicBezTo>
                                <a:pt x="303" y="2433"/>
                                <a:pt x="303" y="2433"/>
                                <a:pt x="303" y="2433"/>
                              </a:cubicBezTo>
                              <a:cubicBezTo>
                                <a:pt x="303" y="2713"/>
                                <a:pt x="303" y="2713"/>
                                <a:pt x="303" y="2713"/>
                              </a:cubicBezTo>
                              <a:cubicBezTo>
                                <a:pt x="369" y="2713"/>
                                <a:pt x="369" y="2713"/>
                                <a:pt x="369" y="2713"/>
                              </a:cubicBezTo>
                              <a:cubicBezTo>
                                <a:pt x="367" y="2530"/>
                                <a:pt x="367" y="2530"/>
                                <a:pt x="367" y="2530"/>
                              </a:cubicBezTo>
                              <a:cubicBezTo>
                                <a:pt x="368" y="2530"/>
                                <a:pt x="368" y="2530"/>
                                <a:pt x="368" y="2530"/>
                              </a:cubicBezTo>
                              <a:cubicBezTo>
                                <a:pt x="481" y="2713"/>
                                <a:pt x="481" y="2713"/>
                                <a:pt x="481" y="2713"/>
                              </a:cubicBezTo>
                              <a:cubicBezTo>
                                <a:pt x="558" y="2713"/>
                                <a:pt x="558" y="2713"/>
                                <a:pt x="558" y="2713"/>
                              </a:cubicBezTo>
                              <a:lnTo>
                                <a:pt x="558" y="2433"/>
                              </a:lnTo>
                              <a:close/>
                              <a:moveTo>
                                <a:pt x="691" y="2433"/>
                              </a:moveTo>
                              <a:cubicBezTo>
                                <a:pt x="623" y="2433"/>
                                <a:pt x="623" y="2433"/>
                                <a:pt x="623" y="2433"/>
                              </a:cubicBezTo>
                              <a:cubicBezTo>
                                <a:pt x="623" y="2713"/>
                                <a:pt x="623" y="2713"/>
                                <a:pt x="623" y="2713"/>
                              </a:cubicBezTo>
                              <a:cubicBezTo>
                                <a:pt x="691" y="2713"/>
                                <a:pt x="691" y="2713"/>
                                <a:pt x="691" y="2713"/>
                              </a:cubicBezTo>
                              <a:lnTo>
                                <a:pt x="691" y="2433"/>
                              </a:lnTo>
                              <a:close/>
                              <a:moveTo>
                                <a:pt x="898" y="2713"/>
                              </a:moveTo>
                              <a:cubicBezTo>
                                <a:pt x="1006" y="2433"/>
                                <a:pt x="1006" y="2433"/>
                                <a:pt x="1006" y="2433"/>
                              </a:cubicBezTo>
                              <a:cubicBezTo>
                                <a:pt x="931" y="2433"/>
                                <a:pt x="931" y="2433"/>
                                <a:pt x="931" y="2433"/>
                              </a:cubicBezTo>
                              <a:cubicBezTo>
                                <a:pt x="866" y="2632"/>
                                <a:pt x="866" y="2632"/>
                                <a:pt x="866" y="2632"/>
                              </a:cubicBezTo>
                              <a:cubicBezTo>
                                <a:pt x="865" y="2632"/>
                                <a:pt x="865" y="2632"/>
                                <a:pt x="865" y="2632"/>
                              </a:cubicBezTo>
                              <a:cubicBezTo>
                                <a:pt x="800" y="2433"/>
                                <a:pt x="800" y="2433"/>
                                <a:pt x="800" y="2433"/>
                              </a:cubicBezTo>
                              <a:cubicBezTo>
                                <a:pt x="724" y="2433"/>
                                <a:pt x="724" y="2433"/>
                                <a:pt x="724" y="2433"/>
                              </a:cubicBezTo>
                              <a:cubicBezTo>
                                <a:pt x="830" y="2713"/>
                                <a:pt x="830" y="2713"/>
                                <a:pt x="830" y="2713"/>
                              </a:cubicBezTo>
                              <a:lnTo>
                                <a:pt x="898" y="2713"/>
                              </a:lnTo>
                              <a:close/>
                              <a:moveTo>
                                <a:pt x="1234" y="2655"/>
                              </a:moveTo>
                              <a:cubicBezTo>
                                <a:pt x="1103" y="2655"/>
                                <a:pt x="1103" y="2655"/>
                                <a:pt x="1103" y="2655"/>
                              </a:cubicBezTo>
                              <a:cubicBezTo>
                                <a:pt x="1103" y="2597"/>
                                <a:pt x="1103" y="2597"/>
                                <a:pt x="1103" y="2597"/>
                              </a:cubicBezTo>
                              <a:cubicBezTo>
                                <a:pt x="1220" y="2597"/>
                                <a:pt x="1220" y="2597"/>
                                <a:pt x="1220" y="2597"/>
                              </a:cubicBezTo>
                              <a:cubicBezTo>
                                <a:pt x="1220" y="2543"/>
                                <a:pt x="1220" y="2543"/>
                                <a:pt x="1220" y="2543"/>
                              </a:cubicBezTo>
                              <a:cubicBezTo>
                                <a:pt x="1103" y="2543"/>
                                <a:pt x="1103" y="2543"/>
                                <a:pt x="1103" y="2543"/>
                              </a:cubicBezTo>
                              <a:cubicBezTo>
                                <a:pt x="1103" y="2490"/>
                                <a:pt x="1103" y="2490"/>
                                <a:pt x="1103" y="2490"/>
                              </a:cubicBezTo>
                              <a:cubicBezTo>
                                <a:pt x="1226" y="2490"/>
                                <a:pt x="1226" y="2490"/>
                                <a:pt x="1226" y="2490"/>
                              </a:cubicBezTo>
                              <a:cubicBezTo>
                                <a:pt x="1226" y="2433"/>
                                <a:pt x="1226" y="2433"/>
                                <a:pt x="1226" y="2433"/>
                              </a:cubicBezTo>
                              <a:cubicBezTo>
                                <a:pt x="1038" y="2433"/>
                                <a:pt x="1038" y="2433"/>
                                <a:pt x="1038" y="2433"/>
                              </a:cubicBezTo>
                              <a:cubicBezTo>
                                <a:pt x="1038" y="2713"/>
                                <a:pt x="1038" y="2713"/>
                                <a:pt x="1038" y="2713"/>
                              </a:cubicBezTo>
                              <a:cubicBezTo>
                                <a:pt x="1234" y="2713"/>
                                <a:pt x="1234" y="2713"/>
                                <a:pt x="1234" y="2713"/>
                              </a:cubicBezTo>
                              <a:lnTo>
                                <a:pt x="1234" y="2655"/>
                              </a:lnTo>
                              <a:close/>
                              <a:moveTo>
                                <a:pt x="1438" y="2713"/>
                              </a:moveTo>
                              <a:cubicBezTo>
                                <a:pt x="1377" y="2602"/>
                                <a:pt x="1377" y="2602"/>
                                <a:pt x="1377" y="2602"/>
                              </a:cubicBezTo>
                              <a:cubicBezTo>
                                <a:pt x="1354" y="2602"/>
                                <a:pt x="1354" y="2602"/>
                                <a:pt x="1354" y="2602"/>
                              </a:cubicBezTo>
                              <a:cubicBezTo>
                                <a:pt x="1354" y="2713"/>
                                <a:pt x="1354" y="2713"/>
                                <a:pt x="1354" y="2713"/>
                              </a:cubicBezTo>
                              <a:cubicBezTo>
                                <a:pt x="1288" y="2713"/>
                                <a:pt x="1288" y="2713"/>
                                <a:pt x="1288" y="2713"/>
                              </a:cubicBezTo>
                              <a:cubicBezTo>
                                <a:pt x="1288" y="2433"/>
                                <a:pt x="1288" y="2433"/>
                                <a:pt x="1288" y="2433"/>
                              </a:cubicBezTo>
                              <a:cubicBezTo>
                                <a:pt x="1395" y="2433"/>
                                <a:pt x="1395" y="2433"/>
                                <a:pt x="1395" y="2433"/>
                              </a:cubicBezTo>
                              <a:cubicBezTo>
                                <a:pt x="1408" y="2433"/>
                                <a:pt x="1422" y="2435"/>
                                <a:pt x="1434" y="2437"/>
                              </a:cubicBezTo>
                              <a:cubicBezTo>
                                <a:pt x="1447" y="2440"/>
                                <a:pt x="1459" y="2445"/>
                                <a:pt x="1469" y="2451"/>
                              </a:cubicBezTo>
                              <a:cubicBezTo>
                                <a:pt x="1479" y="2458"/>
                                <a:pt x="1487" y="2467"/>
                                <a:pt x="1493" y="2477"/>
                              </a:cubicBezTo>
                              <a:cubicBezTo>
                                <a:pt x="1499" y="2488"/>
                                <a:pt x="1502" y="2502"/>
                                <a:pt x="1502" y="2518"/>
                              </a:cubicBezTo>
                              <a:cubicBezTo>
                                <a:pt x="1502" y="2537"/>
                                <a:pt x="1497" y="2553"/>
                                <a:pt x="1487" y="2566"/>
                              </a:cubicBezTo>
                              <a:cubicBezTo>
                                <a:pt x="1477" y="2579"/>
                                <a:pt x="1462" y="2588"/>
                                <a:pt x="1444" y="2593"/>
                              </a:cubicBezTo>
                              <a:cubicBezTo>
                                <a:pt x="1517" y="2713"/>
                                <a:pt x="1517" y="2713"/>
                                <a:pt x="1517" y="2713"/>
                              </a:cubicBezTo>
                              <a:lnTo>
                                <a:pt x="1438" y="2713"/>
                              </a:lnTo>
                              <a:close/>
                              <a:moveTo>
                                <a:pt x="1435" y="2519"/>
                              </a:moveTo>
                              <a:cubicBezTo>
                                <a:pt x="1435" y="2512"/>
                                <a:pt x="1434" y="2507"/>
                                <a:pt x="1431" y="2503"/>
                              </a:cubicBezTo>
                              <a:cubicBezTo>
                                <a:pt x="1428" y="2499"/>
                                <a:pt x="1425" y="2496"/>
                                <a:pt x="1420" y="2493"/>
                              </a:cubicBezTo>
                              <a:cubicBezTo>
                                <a:pt x="1416" y="2491"/>
                                <a:pt x="1411" y="2490"/>
                                <a:pt x="1406" y="2489"/>
                              </a:cubicBezTo>
                              <a:cubicBezTo>
                                <a:pt x="1400" y="2488"/>
                                <a:pt x="1395" y="2488"/>
                                <a:pt x="1390" y="2488"/>
                              </a:cubicBezTo>
                              <a:cubicBezTo>
                                <a:pt x="1354" y="2488"/>
                                <a:pt x="1354" y="2488"/>
                                <a:pt x="1354" y="2488"/>
                              </a:cubicBezTo>
                              <a:cubicBezTo>
                                <a:pt x="1354" y="2553"/>
                                <a:pt x="1354" y="2553"/>
                                <a:pt x="1354" y="2553"/>
                              </a:cubicBezTo>
                              <a:cubicBezTo>
                                <a:pt x="1386" y="2553"/>
                                <a:pt x="1386" y="2553"/>
                                <a:pt x="1386" y="2553"/>
                              </a:cubicBezTo>
                              <a:cubicBezTo>
                                <a:pt x="1392" y="2553"/>
                                <a:pt x="1397" y="2553"/>
                                <a:pt x="1403" y="2552"/>
                              </a:cubicBezTo>
                              <a:cubicBezTo>
                                <a:pt x="1409" y="2551"/>
                                <a:pt x="1414" y="2549"/>
                                <a:pt x="1419" y="2547"/>
                              </a:cubicBezTo>
                              <a:cubicBezTo>
                                <a:pt x="1424" y="2544"/>
                                <a:pt x="1428" y="2541"/>
                                <a:pt x="1431" y="2536"/>
                              </a:cubicBezTo>
                              <a:cubicBezTo>
                                <a:pt x="1434" y="2532"/>
                                <a:pt x="1435" y="2526"/>
                                <a:pt x="1435" y="2519"/>
                              </a:cubicBezTo>
                              <a:close/>
                              <a:moveTo>
                                <a:pt x="1631" y="2487"/>
                              </a:moveTo>
                              <a:cubicBezTo>
                                <a:pt x="1634" y="2485"/>
                                <a:pt x="1638" y="2484"/>
                                <a:pt x="1643" y="2483"/>
                              </a:cubicBezTo>
                              <a:cubicBezTo>
                                <a:pt x="1648" y="2482"/>
                                <a:pt x="1652" y="2482"/>
                                <a:pt x="1657" y="2482"/>
                              </a:cubicBezTo>
                              <a:cubicBezTo>
                                <a:pt x="1665" y="2482"/>
                                <a:pt x="1674" y="2484"/>
                                <a:pt x="1684" y="2488"/>
                              </a:cubicBezTo>
                              <a:cubicBezTo>
                                <a:pt x="1693" y="2493"/>
                                <a:pt x="1701" y="2498"/>
                                <a:pt x="1707" y="2506"/>
                              </a:cubicBezTo>
                              <a:cubicBezTo>
                                <a:pt x="1750" y="2460"/>
                                <a:pt x="1750" y="2460"/>
                                <a:pt x="1750" y="2460"/>
                              </a:cubicBezTo>
                              <a:cubicBezTo>
                                <a:pt x="1737" y="2449"/>
                                <a:pt x="1723" y="2440"/>
                                <a:pt x="1706" y="2435"/>
                              </a:cubicBezTo>
                              <a:cubicBezTo>
                                <a:pt x="1690" y="2429"/>
                                <a:pt x="1674" y="2426"/>
                                <a:pt x="1658" y="2426"/>
                              </a:cubicBezTo>
                              <a:cubicBezTo>
                                <a:pt x="1645" y="2426"/>
                                <a:pt x="1632" y="2428"/>
                                <a:pt x="1619" y="2431"/>
                              </a:cubicBezTo>
                              <a:cubicBezTo>
                                <a:pt x="1606" y="2434"/>
                                <a:pt x="1594" y="2439"/>
                                <a:pt x="1584" y="2447"/>
                              </a:cubicBezTo>
                              <a:cubicBezTo>
                                <a:pt x="1574" y="2454"/>
                                <a:pt x="1565" y="2463"/>
                                <a:pt x="1559" y="2474"/>
                              </a:cubicBezTo>
                              <a:cubicBezTo>
                                <a:pt x="1553" y="2485"/>
                                <a:pt x="1549" y="2498"/>
                                <a:pt x="1549" y="2514"/>
                              </a:cubicBezTo>
                              <a:cubicBezTo>
                                <a:pt x="1549" y="2526"/>
                                <a:pt x="1551" y="2537"/>
                                <a:pt x="1556" y="2546"/>
                              </a:cubicBezTo>
                              <a:cubicBezTo>
                                <a:pt x="1560" y="2555"/>
                                <a:pt x="1565" y="2562"/>
                                <a:pt x="1572" y="2569"/>
                              </a:cubicBezTo>
                              <a:cubicBezTo>
                                <a:pt x="1579" y="2575"/>
                                <a:pt x="1586" y="2580"/>
                                <a:pt x="1595" y="2584"/>
                              </a:cubicBezTo>
                              <a:cubicBezTo>
                                <a:pt x="1603" y="2588"/>
                                <a:pt x="1612" y="2591"/>
                                <a:pt x="1621" y="2594"/>
                              </a:cubicBezTo>
                              <a:cubicBezTo>
                                <a:pt x="1630" y="2597"/>
                                <a:pt x="1639" y="2600"/>
                                <a:pt x="1646" y="2602"/>
                              </a:cubicBezTo>
                              <a:cubicBezTo>
                                <a:pt x="1653" y="2605"/>
                                <a:pt x="1659" y="2607"/>
                                <a:pt x="1664" y="2610"/>
                              </a:cubicBezTo>
                              <a:cubicBezTo>
                                <a:pt x="1669" y="2614"/>
                                <a:pt x="1673" y="2617"/>
                                <a:pt x="1675" y="2621"/>
                              </a:cubicBezTo>
                              <a:cubicBezTo>
                                <a:pt x="1678" y="2624"/>
                                <a:pt x="1679" y="2629"/>
                                <a:pt x="1679" y="2634"/>
                              </a:cubicBezTo>
                              <a:cubicBezTo>
                                <a:pt x="1679" y="2640"/>
                                <a:pt x="1678" y="2644"/>
                                <a:pt x="1676" y="2648"/>
                              </a:cubicBezTo>
                              <a:cubicBezTo>
                                <a:pt x="1674" y="2652"/>
                                <a:pt x="1671" y="2655"/>
                                <a:pt x="1668" y="2658"/>
                              </a:cubicBezTo>
                              <a:cubicBezTo>
                                <a:pt x="1664" y="2660"/>
                                <a:pt x="1660" y="2662"/>
                                <a:pt x="1655" y="2663"/>
                              </a:cubicBezTo>
                              <a:cubicBezTo>
                                <a:pt x="1650" y="2664"/>
                                <a:pt x="1646" y="2664"/>
                                <a:pt x="1641" y="2664"/>
                              </a:cubicBezTo>
                              <a:cubicBezTo>
                                <a:pt x="1629" y="2664"/>
                                <a:pt x="1618" y="2662"/>
                                <a:pt x="1607" y="2656"/>
                              </a:cubicBezTo>
                              <a:cubicBezTo>
                                <a:pt x="1596" y="2650"/>
                                <a:pt x="1587" y="2643"/>
                                <a:pt x="1580" y="2635"/>
                              </a:cubicBezTo>
                              <a:cubicBezTo>
                                <a:pt x="1536" y="2680"/>
                                <a:pt x="1536" y="2680"/>
                                <a:pt x="1536" y="2680"/>
                              </a:cubicBezTo>
                              <a:cubicBezTo>
                                <a:pt x="1548" y="2693"/>
                                <a:pt x="1564" y="2703"/>
                                <a:pt x="1582" y="2710"/>
                              </a:cubicBezTo>
                              <a:cubicBezTo>
                                <a:pt x="1601" y="2717"/>
                                <a:pt x="1620" y="2720"/>
                                <a:pt x="1641" y="2720"/>
                              </a:cubicBezTo>
                              <a:cubicBezTo>
                                <a:pt x="1654" y="2720"/>
                                <a:pt x="1668" y="2718"/>
                                <a:pt x="1681" y="2715"/>
                              </a:cubicBezTo>
                              <a:cubicBezTo>
                                <a:pt x="1693" y="2711"/>
                                <a:pt x="1705" y="2705"/>
                                <a:pt x="1715" y="2698"/>
                              </a:cubicBezTo>
                              <a:cubicBezTo>
                                <a:pt x="1725" y="2690"/>
                                <a:pt x="1733" y="2680"/>
                                <a:pt x="1739" y="2669"/>
                              </a:cubicBezTo>
                              <a:cubicBezTo>
                                <a:pt x="1745" y="2657"/>
                                <a:pt x="1748" y="2643"/>
                                <a:pt x="1748" y="2627"/>
                              </a:cubicBezTo>
                              <a:cubicBezTo>
                                <a:pt x="1748" y="2613"/>
                                <a:pt x="1745" y="2601"/>
                                <a:pt x="1740" y="2592"/>
                              </a:cubicBezTo>
                              <a:cubicBezTo>
                                <a:pt x="1734" y="2583"/>
                                <a:pt x="1727" y="2575"/>
                                <a:pt x="1719" y="2568"/>
                              </a:cubicBezTo>
                              <a:cubicBezTo>
                                <a:pt x="1710" y="2562"/>
                                <a:pt x="1701" y="2557"/>
                                <a:pt x="1690" y="2553"/>
                              </a:cubicBezTo>
                              <a:cubicBezTo>
                                <a:pt x="1680" y="2549"/>
                                <a:pt x="1670" y="2546"/>
                                <a:pt x="1661" y="2543"/>
                              </a:cubicBezTo>
                              <a:cubicBezTo>
                                <a:pt x="1654" y="2541"/>
                                <a:pt x="1648" y="2538"/>
                                <a:pt x="1643" y="2537"/>
                              </a:cubicBezTo>
                              <a:cubicBezTo>
                                <a:pt x="1638" y="2535"/>
                                <a:pt x="1633" y="2532"/>
                                <a:pt x="1629" y="2530"/>
                              </a:cubicBezTo>
                              <a:cubicBezTo>
                                <a:pt x="1625" y="2528"/>
                                <a:pt x="1622" y="2525"/>
                                <a:pt x="1621" y="2522"/>
                              </a:cubicBezTo>
                              <a:cubicBezTo>
                                <a:pt x="1619" y="2519"/>
                                <a:pt x="1618" y="2515"/>
                                <a:pt x="1618" y="2510"/>
                              </a:cubicBezTo>
                              <a:cubicBezTo>
                                <a:pt x="1618" y="2504"/>
                                <a:pt x="1619" y="2500"/>
                                <a:pt x="1621" y="2496"/>
                              </a:cubicBezTo>
                              <a:cubicBezTo>
                                <a:pt x="1624" y="2493"/>
                                <a:pt x="1627" y="2490"/>
                                <a:pt x="1631" y="2487"/>
                              </a:cubicBezTo>
                              <a:close/>
                              <a:moveTo>
                                <a:pt x="1868" y="2713"/>
                              </a:moveTo>
                              <a:cubicBezTo>
                                <a:pt x="1868" y="2433"/>
                                <a:pt x="1868" y="2433"/>
                                <a:pt x="1868" y="2433"/>
                              </a:cubicBezTo>
                              <a:cubicBezTo>
                                <a:pt x="1800" y="2433"/>
                                <a:pt x="1800" y="2433"/>
                                <a:pt x="1800" y="2433"/>
                              </a:cubicBezTo>
                              <a:cubicBezTo>
                                <a:pt x="1800" y="2713"/>
                                <a:pt x="1800" y="2713"/>
                                <a:pt x="1800" y="2713"/>
                              </a:cubicBezTo>
                              <a:lnTo>
                                <a:pt x="1868" y="2713"/>
                              </a:lnTo>
                              <a:close/>
                              <a:moveTo>
                                <a:pt x="2051" y="2713"/>
                              </a:moveTo>
                              <a:cubicBezTo>
                                <a:pt x="2051" y="2491"/>
                                <a:pt x="2051" y="2491"/>
                                <a:pt x="2051" y="2491"/>
                              </a:cubicBezTo>
                              <a:cubicBezTo>
                                <a:pt x="2130" y="2491"/>
                                <a:pt x="2130" y="2491"/>
                                <a:pt x="2130" y="2491"/>
                              </a:cubicBezTo>
                              <a:cubicBezTo>
                                <a:pt x="2130" y="2433"/>
                                <a:pt x="2130" y="2433"/>
                                <a:pt x="2130" y="2433"/>
                              </a:cubicBezTo>
                              <a:cubicBezTo>
                                <a:pt x="1904" y="2433"/>
                                <a:pt x="1904" y="2433"/>
                                <a:pt x="1904" y="2433"/>
                              </a:cubicBezTo>
                              <a:cubicBezTo>
                                <a:pt x="1904" y="2491"/>
                                <a:pt x="1904" y="2491"/>
                                <a:pt x="1904" y="2491"/>
                              </a:cubicBezTo>
                              <a:cubicBezTo>
                                <a:pt x="1983" y="2491"/>
                                <a:pt x="1983" y="2491"/>
                                <a:pt x="1983" y="2491"/>
                              </a:cubicBezTo>
                              <a:cubicBezTo>
                                <a:pt x="1983" y="2713"/>
                                <a:pt x="1983" y="2713"/>
                                <a:pt x="1983" y="2713"/>
                              </a:cubicBezTo>
                              <a:lnTo>
                                <a:pt x="2051" y="2713"/>
                              </a:lnTo>
                              <a:close/>
                              <a:moveTo>
                                <a:pt x="2322" y="2713"/>
                              </a:moveTo>
                              <a:cubicBezTo>
                                <a:pt x="2322" y="2594"/>
                                <a:pt x="2322" y="2594"/>
                                <a:pt x="2322" y="2594"/>
                              </a:cubicBezTo>
                              <a:cubicBezTo>
                                <a:pt x="2429" y="2433"/>
                                <a:pt x="2429" y="2433"/>
                                <a:pt x="2429" y="2433"/>
                              </a:cubicBezTo>
                              <a:cubicBezTo>
                                <a:pt x="2350" y="2433"/>
                                <a:pt x="2350" y="2433"/>
                                <a:pt x="2350" y="2433"/>
                              </a:cubicBezTo>
                              <a:cubicBezTo>
                                <a:pt x="2290" y="2537"/>
                                <a:pt x="2290" y="2537"/>
                                <a:pt x="2290" y="2537"/>
                              </a:cubicBezTo>
                              <a:cubicBezTo>
                                <a:pt x="2231" y="2433"/>
                                <a:pt x="2231" y="2433"/>
                                <a:pt x="2231" y="2433"/>
                              </a:cubicBezTo>
                              <a:cubicBezTo>
                                <a:pt x="2149" y="2433"/>
                                <a:pt x="2149" y="2433"/>
                                <a:pt x="2149" y="2433"/>
                              </a:cubicBezTo>
                              <a:cubicBezTo>
                                <a:pt x="2254" y="2594"/>
                                <a:pt x="2254" y="2594"/>
                                <a:pt x="2254" y="2594"/>
                              </a:cubicBezTo>
                              <a:cubicBezTo>
                                <a:pt x="2254" y="2713"/>
                                <a:pt x="2254" y="2713"/>
                                <a:pt x="2254" y="2713"/>
                              </a:cubicBezTo>
                              <a:lnTo>
                                <a:pt x="2322" y="2713"/>
                              </a:lnTo>
                              <a:close/>
                              <a:moveTo>
                                <a:pt x="2705" y="2426"/>
                              </a:moveTo>
                              <a:cubicBezTo>
                                <a:pt x="2726" y="2426"/>
                                <a:pt x="2747" y="2429"/>
                                <a:pt x="2766" y="2436"/>
                              </a:cubicBezTo>
                              <a:cubicBezTo>
                                <a:pt x="2784" y="2443"/>
                                <a:pt x="2800" y="2453"/>
                                <a:pt x="2814" y="2465"/>
                              </a:cubicBezTo>
                              <a:cubicBezTo>
                                <a:pt x="2828" y="2478"/>
                                <a:pt x="2838" y="2493"/>
                                <a:pt x="2846" y="2511"/>
                              </a:cubicBezTo>
                              <a:cubicBezTo>
                                <a:pt x="2854" y="2529"/>
                                <a:pt x="2857" y="2550"/>
                                <a:pt x="2857" y="2572"/>
                              </a:cubicBezTo>
                              <a:cubicBezTo>
                                <a:pt x="2857" y="2594"/>
                                <a:pt x="2854" y="2614"/>
                                <a:pt x="2846" y="2633"/>
                              </a:cubicBezTo>
                              <a:cubicBezTo>
                                <a:pt x="2838" y="2651"/>
                                <a:pt x="2828" y="2667"/>
                                <a:pt x="2814" y="2680"/>
                              </a:cubicBezTo>
                              <a:cubicBezTo>
                                <a:pt x="2800" y="2693"/>
                                <a:pt x="2784" y="2703"/>
                                <a:pt x="2766" y="2710"/>
                              </a:cubicBezTo>
                              <a:cubicBezTo>
                                <a:pt x="2747" y="2717"/>
                                <a:pt x="2726" y="2721"/>
                                <a:pt x="2705" y="2721"/>
                              </a:cubicBezTo>
                              <a:cubicBezTo>
                                <a:pt x="2683" y="2721"/>
                                <a:pt x="2662" y="2717"/>
                                <a:pt x="2644" y="2710"/>
                              </a:cubicBezTo>
                              <a:cubicBezTo>
                                <a:pt x="2625" y="2703"/>
                                <a:pt x="2609" y="2693"/>
                                <a:pt x="2595" y="2680"/>
                              </a:cubicBezTo>
                              <a:cubicBezTo>
                                <a:pt x="2582" y="2667"/>
                                <a:pt x="2571" y="2651"/>
                                <a:pt x="2564" y="2633"/>
                              </a:cubicBezTo>
                              <a:cubicBezTo>
                                <a:pt x="2556" y="2614"/>
                                <a:pt x="2552" y="2594"/>
                                <a:pt x="2552" y="2572"/>
                              </a:cubicBezTo>
                              <a:cubicBezTo>
                                <a:pt x="2552" y="2550"/>
                                <a:pt x="2556" y="2529"/>
                                <a:pt x="2564" y="2511"/>
                              </a:cubicBezTo>
                              <a:cubicBezTo>
                                <a:pt x="2571" y="2493"/>
                                <a:pt x="2582" y="2478"/>
                                <a:pt x="2595" y="2465"/>
                              </a:cubicBezTo>
                              <a:cubicBezTo>
                                <a:pt x="2609" y="2453"/>
                                <a:pt x="2625" y="2443"/>
                                <a:pt x="2644" y="2436"/>
                              </a:cubicBezTo>
                              <a:cubicBezTo>
                                <a:pt x="2662" y="2429"/>
                                <a:pt x="2683" y="2426"/>
                                <a:pt x="2705" y="2426"/>
                              </a:cubicBezTo>
                              <a:close/>
                              <a:moveTo>
                                <a:pt x="2737" y="2493"/>
                              </a:moveTo>
                              <a:cubicBezTo>
                                <a:pt x="2727" y="2489"/>
                                <a:pt x="2716" y="2487"/>
                                <a:pt x="2705" y="2487"/>
                              </a:cubicBezTo>
                              <a:cubicBezTo>
                                <a:pt x="2693" y="2487"/>
                                <a:pt x="2682" y="2489"/>
                                <a:pt x="2672" y="2493"/>
                              </a:cubicBezTo>
                              <a:cubicBezTo>
                                <a:pt x="2662" y="2497"/>
                                <a:pt x="2654" y="2503"/>
                                <a:pt x="2647" y="2511"/>
                              </a:cubicBezTo>
                              <a:cubicBezTo>
                                <a:pt x="2640" y="2518"/>
                                <a:pt x="2634" y="2527"/>
                                <a:pt x="2630" y="2538"/>
                              </a:cubicBezTo>
                              <a:cubicBezTo>
                                <a:pt x="2626" y="2549"/>
                                <a:pt x="2625" y="2560"/>
                                <a:pt x="2625" y="2572"/>
                              </a:cubicBezTo>
                              <a:cubicBezTo>
                                <a:pt x="2625" y="2585"/>
                                <a:pt x="2627" y="2596"/>
                                <a:pt x="2630" y="2607"/>
                              </a:cubicBezTo>
                              <a:cubicBezTo>
                                <a:pt x="2634" y="2618"/>
                                <a:pt x="2640" y="2627"/>
                                <a:pt x="2647" y="2634"/>
                              </a:cubicBezTo>
                              <a:cubicBezTo>
                                <a:pt x="2654" y="2642"/>
                                <a:pt x="2662" y="2648"/>
                                <a:pt x="2672" y="2652"/>
                              </a:cubicBezTo>
                              <a:cubicBezTo>
                                <a:pt x="2682" y="2657"/>
                                <a:pt x="2693" y="2659"/>
                                <a:pt x="2705" y="2659"/>
                              </a:cubicBezTo>
                              <a:cubicBezTo>
                                <a:pt x="2716" y="2659"/>
                                <a:pt x="2727" y="2657"/>
                                <a:pt x="2737" y="2652"/>
                              </a:cubicBezTo>
                              <a:cubicBezTo>
                                <a:pt x="2747" y="2648"/>
                                <a:pt x="2755" y="2642"/>
                                <a:pt x="2762" y="2634"/>
                              </a:cubicBezTo>
                              <a:cubicBezTo>
                                <a:pt x="2769" y="2627"/>
                                <a:pt x="2775" y="2618"/>
                                <a:pt x="2779" y="2607"/>
                              </a:cubicBezTo>
                              <a:cubicBezTo>
                                <a:pt x="2783" y="2596"/>
                                <a:pt x="2785" y="2585"/>
                                <a:pt x="2785" y="2572"/>
                              </a:cubicBezTo>
                              <a:cubicBezTo>
                                <a:pt x="2785" y="2560"/>
                                <a:pt x="2783" y="2549"/>
                                <a:pt x="2779" y="2538"/>
                              </a:cubicBezTo>
                              <a:cubicBezTo>
                                <a:pt x="2775" y="2527"/>
                                <a:pt x="2770" y="2518"/>
                                <a:pt x="2763" y="2511"/>
                              </a:cubicBezTo>
                              <a:cubicBezTo>
                                <a:pt x="2756" y="2503"/>
                                <a:pt x="2747" y="2497"/>
                                <a:pt x="2737" y="2493"/>
                              </a:cubicBezTo>
                              <a:close/>
                              <a:moveTo>
                                <a:pt x="2908" y="2713"/>
                              </a:moveTo>
                              <a:cubicBezTo>
                                <a:pt x="2975" y="2713"/>
                                <a:pt x="2975" y="2713"/>
                                <a:pt x="2975" y="2713"/>
                              </a:cubicBezTo>
                              <a:cubicBezTo>
                                <a:pt x="2975" y="2604"/>
                                <a:pt x="2975" y="2604"/>
                                <a:pt x="2975" y="2604"/>
                              </a:cubicBezTo>
                              <a:cubicBezTo>
                                <a:pt x="3084" y="2604"/>
                                <a:pt x="3084" y="2604"/>
                                <a:pt x="3084" y="2604"/>
                              </a:cubicBezTo>
                              <a:cubicBezTo>
                                <a:pt x="3084" y="2549"/>
                                <a:pt x="3084" y="2549"/>
                                <a:pt x="3084" y="2549"/>
                              </a:cubicBezTo>
                              <a:cubicBezTo>
                                <a:pt x="2975" y="2549"/>
                                <a:pt x="2975" y="2549"/>
                                <a:pt x="2975" y="2549"/>
                              </a:cubicBezTo>
                              <a:cubicBezTo>
                                <a:pt x="2975" y="2491"/>
                                <a:pt x="2975" y="2491"/>
                                <a:pt x="2975" y="2491"/>
                              </a:cubicBezTo>
                              <a:cubicBezTo>
                                <a:pt x="3093" y="2491"/>
                                <a:pt x="3093" y="2491"/>
                                <a:pt x="3093" y="2491"/>
                              </a:cubicBezTo>
                              <a:cubicBezTo>
                                <a:pt x="3093" y="2433"/>
                                <a:pt x="3093" y="2433"/>
                                <a:pt x="3093" y="2433"/>
                              </a:cubicBezTo>
                              <a:cubicBezTo>
                                <a:pt x="2908" y="2433"/>
                                <a:pt x="2908" y="2433"/>
                                <a:pt x="2908" y="2433"/>
                              </a:cubicBezTo>
                              <a:lnTo>
                                <a:pt x="2908" y="2713"/>
                              </a:lnTo>
                              <a:close/>
                              <a:moveTo>
                                <a:pt x="352" y="1310"/>
                              </a:moveTo>
                              <a:cubicBezTo>
                                <a:pt x="654" y="1310"/>
                                <a:pt x="654" y="1310"/>
                                <a:pt x="654" y="1310"/>
                              </a:cubicBezTo>
                              <a:cubicBezTo>
                                <a:pt x="654" y="345"/>
                                <a:pt x="654" y="345"/>
                                <a:pt x="654" y="345"/>
                              </a:cubicBezTo>
                              <a:cubicBezTo>
                                <a:pt x="1006" y="345"/>
                                <a:pt x="1006" y="345"/>
                                <a:pt x="1006" y="345"/>
                              </a:cubicBezTo>
                              <a:cubicBezTo>
                                <a:pt x="1006" y="94"/>
                                <a:pt x="1006" y="94"/>
                                <a:pt x="1006" y="94"/>
                              </a:cubicBezTo>
                              <a:cubicBezTo>
                                <a:pt x="0" y="94"/>
                                <a:pt x="0" y="94"/>
                                <a:pt x="0" y="94"/>
                              </a:cubicBezTo>
                              <a:cubicBezTo>
                                <a:pt x="0" y="345"/>
                                <a:pt x="0" y="345"/>
                                <a:pt x="0" y="345"/>
                              </a:cubicBezTo>
                              <a:cubicBezTo>
                                <a:pt x="352" y="345"/>
                                <a:pt x="352" y="345"/>
                                <a:pt x="352" y="345"/>
                              </a:cubicBezTo>
                              <a:lnTo>
                                <a:pt x="352" y="1310"/>
                              </a:lnTo>
                              <a:close/>
                              <a:moveTo>
                                <a:pt x="1265" y="1206"/>
                              </a:moveTo>
                              <a:cubicBezTo>
                                <a:pt x="1311" y="1249"/>
                                <a:pt x="1367" y="1282"/>
                                <a:pt x="1433" y="1306"/>
                              </a:cubicBezTo>
                              <a:cubicBezTo>
                                <a:pt x="1498" y="1330"/>
                                <a:pt x="1572" y="1342"/>
                                <a:pt x="1655" y="1342"/>
                              </a:cubicBezTo>
                              <a:cubicBezTo>
                                <a:pt x="1736" y="1342"/>
                                <a:pt x="1809" y="1330"/>
                                <a:pt x="1876" y="1306"/>
                              </a:cubicBezTo>
                              <a:cubicBezTo>
                                <a:pt x="1942" y="1282"/>
                                <a:pt x="1999" y="1249"/>
                                <a:pt x="2046" y="1206"/>
                              </a:cubicBezTo>
                              <a:cubicBezTo>
                                <a:pt x="2093" y="1163"/>
                                <a:pt x="2129" y="1111"/>
                                <a:pt x="2154" y="1051"/>
                              </a:cubicBezTo>
                              <a:cubicBezTo>
                                <a:pt x="2180" y="991"/>
                                <a:pt x="2192" y="925"/>
                                <a:pt x="2192" y="851"/>
                              </a:cubicBezTo>
                              <a:cubicBezTo>
                                <a:pt x="2192" y="94"/>
                                <a:pt x="2192" y="94"/>
                                <a:pt x="2192" y="94"/>
                              </a:cubicBezTo>
                              <a:cubicBezTo>
                                <a:pt x="1891" y="94"/>
                                <a:pt x="1891" y="94"/>
                                <a:pt x="1891" y="94"/>
                              </a:cubicBezTo>
                              <a:cubicBezTo>
                                <a:pt x="1891" y="827"/>
                                <a:pt x="1891" y="827"/>
                                <a:pt x="1891" y="827"/>
                              </a:cubicBezTo>
                              <a:cubicBezTo>
                                <a:pt x="1891" y="860"/>
                                <a:pt x="1887" y="892"/>
                                <a:pt x="1878" y="922"/>
                              </a:cubicBezTo>
                              <a:cubicBezTo>
                                <a:pt x="1870" y="952"/>
                                <a:pt x="1857" y="978"/>
                                <a:pt x="1838" y="1002"/>
                              </a:cubicBezTo>
                              <a:cubicBezTo>
                                <a:pt x="1819" y="1025"/>
                                <a:pt x="1795" y="1044"/>
                                <a:pt x="1765" y="1057"/>
                              </a:cubicBezTo>
                              <a:cubicBezTo>
                                <a:pt x="1735" y="1071"/>
                                <a:pt x="1699" y="1078"/>
                                <a:pt x="1656" y="1078"/>
                              </a:cubicBezTo>
                              <a:cubicBezTo>
                                <a:pt x="1614" y="1078"/>
                                <a:pt x="1578" y="1071"/>
                                <a:pt x="1548" y="1057"/>
                              </a:cubicBezTo>
                              <a:cubicBezTo>
                                <a:pt x="1518" y="1044"/>
                                <a:pt x="1494" y="1025"/>
                                <a:pt x="1476" y="1002"/>
                              </a:cubicBezTo>
                              <a:cubicBezTo>
                                <a:pt x="1458" y="978"/>
                                <a:pt x="1444" y="952"/>
                                <a:pt x="1435" y="922"/>
                              </a:cubicBezTo>
                              <a:cubicBezTo>
                                <a:pt x="1426" y="892"/>
                                <a:pt x="1422" y="860"/>
                                <a:pt x="1422" y="827"/>
                              </a:cubicBezTo>
                              <a:cubicBezTo>
                                <a:pt x="1422" y="94"/>
                                <a:pt x="1422" y="94"/>
                                <a:pt x="1422" y="94"/>
                              </a:cubicBezTo>
                              <a:cubicBezTo>
                                <a:pt x="1122" y="94"/>
                                <a:pt x="1122" y="94"/>
                                <a:pt x="1122" y="94"/>
                              </a:cubicBezTo>
                              <a:cubicBezTo>
                                <a:pt x="1122" y="851"/>
                                <a:pt x="1122" y="851"/>
                                <a:pt x="1122" y="851"/>
                              </a:cubicBezTo>
                              <a:cubicBezTo>
                                <a:pt x="1122" y="925"/>
                                <a:pt x="1135" y="991"/>
                                <a:pt x="1159" y="1051"/>
                              </a:cubicBezTo>
                              <a:cubicBezTo>
                                <a:pt x="1184" y="1111"/>
                                <a:pt x="1219" y="1163"/>
                                <a:pt x="1265" y="1206"/>
                              </a:cubicBezTo>
                              <a:close/>
                              <a:moveTo>
                                <a:pt x="2379" y="1497"/>
                              </a:moveTo>
                              <a:cubicBezTo>
                                <a:pt x="2990" y="0"/>
                                <a:pt x="2990" y="0"/>
                                <a:pt x="2990" y="0"/>
                              </a:cubicBezTo>
                              <a:cubicBezTo>
                                <a:pt x="2771" y="0"/>
                                <a:pt x="2771" y="0"/>
                                <a:pt x="2771" y="0"/>
                              </a:cubicBezTo>
                              <a:cubicBezTo>
                                <a:pt x="2160" y="1497"/>
                                <a:pt x="2160" y="1497"/>
                                <a:pt x="2160" y="1497"/>
                              </a:cubicBezTo>
                              <a:lnTo>
                                <a:pt x="2379" y="1497"/>
                              </a:lnTo>
                              <a:close/>
                              <a:moveTo>
                                <a:pt x="3735" y="964"/>
                              </a:moveTo>
                              <a:cubicBezTo>
                                <a:pt x="3040" y="964"/>
                                <a:pt x="3040" y="964"/>
                                <a:pt x="3040" y="964"/>
                              </a:cubicBezTo>
                              <a:cubicBezTo>
                                <a:pt x="3073" y="1069"/>
                                <a:pt x="3171" y="1145"/>
                                <a:pt x="3286" y="1145"/>
                              </a:cubicBezTo>
                              <a:cubicBezTo>
                                <a:pt x="3365" y="1145"/>
                                <a:pt x="3440" y="1121"/>
                                <a:pt x="3495" y="1060"/>
                              </a:cubicBezTo>
                              <a:cubicBezTo>
                                <a:pt x="3702" y="1145"/>
                                <a:pt x="3702" y="1145"/>
                                <a:pt x="3702" y="1145"/>
                              </a:cubicBezTo>
                              <a:cubicBezTo>
                                <a:pt x="3613" y="1272"/>
                                <a:pt x="3448" y="1342"/>
                                <a:pt x="3286" y="1342"/>
                              </a:cubicBezTo>
                              <a:cubicBezTo>
                                <a:pt x="3035" y="1342"/>
                                <a:pt x="2831" y="1139"/>
                                <a:pt x="2831" y="887"/>
                              </a:cubicBezTo>
                              <a:cubicBezTo>
                                <a:pt x="2831" y="636"/>
                                <a:pt x="3035" y="432"/>
                                <a:pt x="3286" y="432"/>
                              </a:cubicBezTo>
                              <a:cubicBezTo>
                                <a:pt x="3538" y="432"/>
                                <a:pt x="3742" y="636"/>
                                <a:pt x="3742" y="887"/>
                              </a:cubicBezTo>
                              <a:cubicBezTo>
                                <a:pt x="3742" y="914"/>
                                <a:pt x="3739" y="939"/>
                                <a:pt x="3735" y="964"/>
                              </a:cubicBezTo>
                              <a:close/>
                              <a:moveTo>
                                <a:pt x="3525" y="789"/>
                              </a:moveTo>
                              <a:cubicBezTo>
                                <a:pt x="3487" y="695"/>
                                <a:pt x="3394" y="629"/>
                                <a:pt x="3286" y="629"/>
                              </a:cubicBezTo>
                              <a:cubicBezTo>
                                <a:pt x="3179" y="629"/>
                                <a:pt x="3086" y="695"/>
                                <a:pt x="3048" y="789"/>
                              </a:cubicBezTo>
                              <a:lnTo>
                                <a:pt x="3525" y="7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7CD7C4" id="JE1812111629JU logo p1 TU-E.emf" o:spid="_x0000_s1026" editas="canvas" style="position:absolute;margin-left:0;margin-top:0;width:595.3pt;height:227.15pt;z-index:-251657216;mso-position-horizontal-relative:page;mso-position-vertical-relative:page" coordsize="75603,288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28848;visibility:visible;mso-wrap-style:square">
                <v:fill o:detectmouseclick="t"/>
                <v:path o:connecttype="none"/>
              </v:shape>
              <v:shape id="Freeform 4" o:spid="_x0000_s1028" style="position:absolute;left:60725;top:16522;width:11887;height:10122;visibility:visible;mso-wrap-style:square;v-text-anchor:top" coordsize="3742,318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" path="m195,2245c,2245,,2245,,2245,,1965,,1965,,1965v188,,188,,188,c188,2022,188,2022,188,2022v-123,,-123,,-123,c65,2075,65,2075,65,2075v117,,117,,117,c182,2130,182,2130,182,2130v-117,,-117,,-117,c65,2188,65,2188,65,2188v130,,130,,130,l195,2245xm318,1965v-68,,-68,,-68,c250,2245,250,2245,250,2245v68,,68,,68,l318,1965xm562,2245v77,,77,,77,c639,1965,639,1965,639,1965v-66,,-66,,-66,c574,2148,574,2148,574,2148v-1,,-1,,-1,c461,1965,461,1965,461,1965v-77,,-77,,-77,c384,2245,384,2245,384,2245v65,,65,,65,c448,2062,448,2062,448,2062v1,,1,,1,l562,2245xm808,2245v-104,,-104,,-104,c704,1965,704,1965,704,1965v101,,101,,101,c825,1965,844,1968,864,1972v19,5,36,13,51,23c930,2006,942,2020,952,2038v9,18,14,40,14,67c966,2129,961,2150,952,2168v-9,18,-21,33,-36,44c901,2223,884,2232,865,2237v-18,6,-37,8,-57,8xm802,2187v12,,24,-1,35,-4c848,2180,858,2175,867,2169v8,-6,15,-15,20,-25c892,2133,895,2120,895,2105v,-16,-3,-29,-8,-40c882,2055,875,2047,867,2040v-9,-6,-19,-10,-30,-13c826,2024,815,2023,804,2023v-34,,-34,,-34,c770,2187,770,2187,770,2187r32,xm1084,2128v109,,109,,109,c1193,2245,1193,2245,1193,2245v68,,68,,68,c1261,1965,1261,1965,1261,1965v-68,,-68,,-68,c1193,2071,1193,2071,1193,2071v-109,,-109,,-109,c1084,1965,1084,1965,1084,1965v-68,,-68,,-68,c1016,2245,1016,2245,1016,2245v68,,68,,68,l1084,2128xm1575,1997v13,13,24,28,31,46c1614,2062,1618,2082,1618,2104v,22,-4,43,-12,61c1599,2183,1588,2199,1575,2212v-14,13,-30,23,-49,30c1507,2249,1487,2253,1465,2253v-22,,-42,-4,-61,-11c1386,2235,1370,2225,1356,2212v-14,-13,-24,-29,-32,-47c1316,2147,1313,2126,1313,2104v,-22,3,-42,11,-61c1332,2025,1342,2010,1356,1997v14,-12,30,-22,48,-29c1423,1961,1443,1958,1465,1958v22,,42,3,61,10c1545,1975,1561,1985,1575,1997xm1546,2104v,-12,-2,-23,-6,-34c1536,2060,1530,2051,1523,2043v-7,-7,-15,-13,-25,-18c1488,2021,1477,2019,1465,2019v-12,,-23,2,-32,6c1423,2030,1414,2036,1407,2043v-7,8,-12,17,-16,27c1387,2081,1385,2092,1385,2104v,13,2,25,6,35c1395,2150,1401,2159,1408,2167v7,7,15,13,25,18c1442,2189,1453,2191,1465,2191v12,,23,-2,33,-6c1507,2180,1516,2174,1523,2167v7,-8,13,-17,17,-28c1544,2129,1546,2117,1546,2104xm1832,1965v-65,199,-65,199,-65,199c1765,2164,1765,2164,1765,2164v-64,-199,-64,-199,-64,-199c1624,1965,1624,1965,1624,1965v107,280,107,280,107,280c1798,2245,1798,2245,1798,2245v108,-280,108,-280,108,-280l1832,1965xm2134,2188v-130,,-130,,-130,c2004,2130,2004,2130,2004,2130v116,,116,,116,c2120,2075,2120,2075,2120,2075v-116,,-116,,-116,c2004,2022,2004,2022,2004,2022v123,,123,,123,c2127,1965,2127,1965,2127,1965v-188,,-188,,-188,c1939,2245,1939,2245,1939,2245v195,,195,,195,l2134,2188xm2444,1965v-66,,-66,,-66,c2380,2148,2380,2148,2380,2148v-1,,-1,,-1,c2266,1965,2266,1965,2266,1965v-77,,-77,,-77,c2189,2245,2189,2245,2189,2245v66,,66,,66,c2253,2062,2253,2062,2253,2062v1,,1,,1,c2367,2245,2367,2245,2367,2245v77,,77,,77,l2444,1965xm,2959v79,,79,,79,c79,3181,79,3181,79,3181v68,,68,,68,c147,2959,147,2959,147,2959v79,,79,,79,c226,2901,226,2901,226,2901,,2901,,2901,,2901r,58xm328,3065v116,,116,,116,c444,3011,444,3011,444,3011v-116,,-116,,-116,c328,2958,328,2958,328,2958v123,,123,,123,c451,2901,451,2901,451,2901v-189,,-189,,-189,c262,3181,262,3181,262,3181v196,,196,,196,c458,3123,458,3123,458,3123v-130,,-130,,-130,l328,3065xm683,3118v-10,6,-22,8,-35,8c636,3126,626,3124,616,3120v-10,-4,-18,-10,-25,-18c584,3095,578,3086,574,3075v-4,-10,-6,-22,-6,-35c568,3028,570,3017,574,3006v4,-10,10,-19,17,-27c598,2972,607,2965,616,2961v10,-4,21,-6,33,-6c660,2955,670,2957,681,2961v10,4,18,11,25,19c752,2934,752,2934,752,2934v-12,-13,-28,-23,-47,-30c686,2897,667,2893,647,2893v-22,,-42,4,-60,11c568,2910,552,2920,539,2933v-14,13,-25,28,-33,47c499,2998,495,3018,495,3040v,22,4,42,11,61c514,3119,524,3134,538,3147v13,13,29,24,48,31c604,3185,624,3188,646,3188v23,,44,-4,63,-12c727,3168,742,3156,754,3142v-47,-44,-47,-44,-47,-44c701,3106,693,3113,683,3118xm967,3007v-109,,-109,,-109,c858,2901,858,2901,858,2901v-68,,-68,,-68,c790,3181,790,3181,790,3181v68,,68,,68,c858,3064,858,3064,858,3064v109,,109,,109,c967,3181,967,3181,967,3181v68,,68,,68,c1035,2901,1035,2901,1035,2901v-68,,-68,,-68,l967,3007xm1291,3084v-1,,-1,,-1,c1177,2901,1177,2901,1177,2901v-77,,-77,,-77,c1100,3181,1100,3181,1100,3181v66,,66,,66,c1164,2998,1164,2998,1164,2998v1,,1,,1,c1278,3181,1278,3181,1278,3181v77,,77,,77,c1355,2901,1355,2901,1355,2901v-66,,-66,,-66,l1291,3084xm1700,2979v8,18,12,38,12,61c1712,3062,1708,3082,1700,3100v-7,19,-18,34,-32,47c1655,3161,1639,3171,1620,3178v-19,7,-39,10,-61,10c1537,3188,1517,3185,1498,3178v-18,-7,-35,-17,-48,-31c1436,3134,1426,3119,1418,3100v-8,-18,-12,-38,-12,-60c1406,3017,1410,2997,1418,2979v8,-18,18,-33,32,-46c1463,2920,1480,2910,1498,2904v19,-7,39,-11,61,-11c1581,2893,1601,2897,1620,2904v19,6,35,16,48,29c1682,2946,1693,2961,1700,2979xm1639,3040v,-12,-2,-24,-6,-34c1629,2995,1624,2986,1617,2979v-7,-8,-16,-14,-25,-18c1582,2956,1571,2954,1559,2954v-12,,-23,2,-33,7c1517,2965,1508,2971,1501,2979v-7,7,-13,16,-16,27c1481,3016,1479,3028,1479,3040v,12,2,24,6,35c1489,3085,1494,3095,1501,3102v7,8,16,14,25,18c1536,3125,1547,3127,1559,3127v12,,23,-2,32,-7c1601,3116,1610,3110,1617,3102v7,-7,12,-17,16,-27c1637,3064,1639,3052,1639,3040xm1831,2901v-68,,-68,,-68,c1763,3181,1763,3181,1763,3181v176,,176,,176,c1939,3122,1939,3122,1939,3122v-108,,-108,,-108,l1831,2901xm2253,2979v8,18,12,38,12,61c2265,3062,2261,3082,2253,3100v-7,19,-18,34,-32,47c2208,3161,2192,3171,2173,3178v-19,7,-39,10,-61,10c2090,3188,2070,3185,2051,3178v-18,-7,-35,-17,-48,-31c1989,3134,1979,3119,1971,3100v-8,-18,-12,-38,-12,-60c1959,3017,1963,2997,1971,2979v8,-18,18,-33,32,-46c2016,2920,2033,2910,2051,2904v19,-7,39,-11,61,-11c2134,2893,2154,2897,2173,2904v19,6,35,16,48,29c2235,2946,2246,2961,2253,2979xm2192,3040v,-12,-2,-24,-6,-34c2182,2995,2177,2986,2170,2979v-7,-8,-16,-14,-25,-18c2135,2956,2124,2954,2112,2954v-12,,-23,2,-33,7c2070,2965,2061,2971,2054,2979v-7,7,-13,16,-16,27c2034,3016,2032,3028,2032,3040v,12,2,24,6,35c2042,3085,2047,3095,2054,3102v7,8,16,14,25,18c2089,3125,2100,3127,2112,3127v12,,23,-2,32,-7c2154,3116,2163,3110,2170,3102v7,-7,12,-17,16,-27c2190,3064,2192,3052,2192,3040xm2448,3070v53,,53,,53,c2501,3121,2501,3121,2501,3121v-6,3,-12,5,-19,6c2475,3128,2467,3129,2459,3129v-14,,-26,-3,-37,-7c2412,3118,2403,3112,2396,3104v-8,-8,-13,-17,-17,-28c2375,3065,2374,3053,2374,3040v,-12,2,-24,6,-35c2384,2995,2390,2986,2397,2978v7,-8,16,-14,26,-18c2433,2955,2444,2953,2456,2953v14,,26,2,37,7c2504,2965,2512,2972,2519,2979v43,-48,43,-48,43,-48c2550,2919,2534,2910,2515,2903v-19,-6,-39,-10,-61,-10c2432,2893,2412,2897,2394,2904v-19,6,-35,16,-49,29c2332,2946,2321,2961,2313,2980v-8,18,-12,38,-12,60c2301,3063,2305,3083,2313,3101v8,18,18,33,32,46c2358,3160,2375,3170,2394,3177v18,7,39,11,62,11c2477,3188,2497,3186,2516,3181v18,-4,34,-10,48,-17c2564,3016,2564,3016,2564,3016v-116,,-116,,-116,l2448,3070xm2727,3004v-60,-103,-60,-103,-60,-103c2585,2901,2585,2901,2585,2901v106,161,106,161,106,161c2691,3181,2691,3181,2691,3181v67,,67,,67,c2758,3062,2758,3062,2758,3062v108,-161,108,-161,108,-161c2787,2901,2787,2901,2787,2901r-60,103xm173,2602v,8,-1,15,-3,22c168,2631,165,2637,161,2642v-5,6,-10,10,-17,13c137,2658,129,2660,120,2660v-10,,-18,-2,-25,-5c89,2652,83,2648,79,2642v-4,-5,-7,-11,-9,-18c68,2617,67,2610,67,2602v,-169,,-169,,-169c,2433,,2433,,2433v,175,,175,,175c,2624,3,2640,8,2654v6,13,14,25,24,35c42,2699,55,2707,70,2712v14,6,31,9,49,9c138,2721,154,2718,169,2712v15,-5,28,-13,38,-23c218,2679,226,2667,232,2654v5,-14,8,-30,8,-46c240,2433,240,2433,240,2433v-67,,-67,,-67,l173,2602xm558,2433v-66,,-66,,-66,c494,2616,494,2616,494,2616v-1,,-1,,-1,c380,2433,380,2433,380,2433v-77,,-77,,-77,c303,2713,303,2713,303,2713v66,,66,,66,c367,2530,367,2530,367,2530v1,,1,,1,c481,2713,481,2713,481,2713v77,,77,,77,l558,2433xm691,2433v-68,,-68,,-68,c623,2713,623,2713,623,2713v68,,68,,68,l691,2433xm898,2713v108,-280,108,-280,108,-280c931,2433,931,2433,931,2433v-65,199,-65,199,-65,199c865,2632,865,2632,865,2632,800,2433,800,2433,800,2433v-76,,-76,,-76,c830,2713,830,2713,830,2713r68,xm1234,2655v-131,,-131,,-131,c1103,2597,1103,2597,1103,2597v117,,117,,117,c1220,2543,1220,2543,1220,2543v-117,,-117,,-117,c1103,2490,1103,2490,1103,2490v123,,123,,123,c1226,2433,1226,2433,1226,2433v-188,,-188,,-188,c1038,2713,1038,2713,1038,2713v196,,196,,196,l1234,2655xm1438,2713v-61,-111,-61,-111,-61,-111c1354,2602,1354,2602,1354,2602v,111,,111,,111c1288,2713,1288,2713,1288,2713v,-280,,-280,,-280c1395,2433,1395,2433,1395,2433v13,,27,2,39,4c1447,2440,1459,2445,1469,2451v10,7,18,16,24,26c1499,2488,1502,2502,1502,2518v,19,-5,35,-15,48c1477,2579,1462,2588,1444,2593v73,120,73,120,73,120l1438,2713xm1435,2519v,-7,-1,-12,-4,-16c1428,2499,1425,2496,1420,2493v-4,-2,-9,-3,-14,-4c1400,2488,1395,2488,1390,2488v-36,,-36,,-36,c1354,2553,1354,2553,1354,2553v32,,32,,32,c1392,2553,1397,2553,1403,2552v6,-1,11,-3,16,-5c1424,2544,1428,2541,1431,2536v3,-4,4,-10,4,-17xm1631,2487v3,-2,7,-3,12,-4c1648,2482,1652,2482,1657,2482v8,,17,2,27,6c1693,2493,1701,2498,1707,2506v43,-46,43,-46,43,-46c1737,2449,1723,2440,1706,2435v-16,-6,-32,-9,-48,-9c1645,2426,1632,2428,1619,2431v-13,3,-25,8,-35,16c1574,2454,1565,2463,1559,2474v-6,11,-10,24,-10,40c1549,2526,1551,2537,1556,2546v4,9,9,16,16,23c1579,2575,1586,2580,1595,2584v8,4,17,7,26,10c1630,2597,1639,2600,1646,2602v7,3,13,5,18,8c1669,2614,1673,2617,1675,2621v3,3,4,8,4,13c1679,2640,1678,2644,1676,2648v-2,4,-5,7,-8,10c1664,2660,1660,2662,1655,2663v-5,1,-9,1,-14,1c1629,2664,1618,2662,1607,2656v-11,-6,-20,-13,-27,-21c1536,2680,1536,2680,1536,2680v12,13,28,23,46,30c1601,2717,1620,2720,1641,2720v13,,27,-2,40,-5c1693,2711,1705,2705,1715,2698v10,-8,18,-18,24,-29c1745,2657,1748,2643,1748,2627v,-14,-3,-26,-8,-35c1734,2583,1727,2575,1719,2568v-9,-6,-18,-11,-29,-15c1680,2549,1670,2546,1661,2543v-7,-2,-13,-5,-18,-6c1638,2535,1633,2532,1629,2530v-4,-2,-7,-5,-8,-8c1619,2519,1618,2515,1618,2510v,-6,1,-10,3,-14c1624,2493,1627,2490,1631,2487xm1868,2713v,-280,,-280,,-280c1800,2433,1800,2433,1800,2433v,280,,280,,280l1868,2713xm2051,2713v,-222,,-222,,-222c2130,2491,2130,2491,2130,2491v,-58,,-58,,-58c1904,2433,1904,2433,1904,2433v,58,,58,,58c1983,2491,1983,2491,1983,2491v,222,,222,,222l2051,2713xm2322,2713v,-119,,-119,,-119c2429,2433,2429,2433,2429,2433v-79,,-79,,-79,c2290,2537,2290,2537,2290,2537v-59,-104,-59,-104,-59,-104c2149,2433,2149,2433,2149,2433v105,161,105,161,105,161c2254,2713,2254,2713,2254,2713r68,xm2705,2426v21,,42,3,61,10c2784,2443,2800,2453,2814,2465v14,13,24,28,32,46c2854,2529,2857,2550,2857,2572v,22,-3,42,-11,61c2838,2651,2828,2667,2814,2680v-14,13,-30,23,-48,30c2747,2717,2726,2721,2705,2721v-22,,-43,-4,-61,-11c2625,2703,2609,2693,2595,2680v-13,-13,-24,-29,-31,-47c2556,2614,2552,2594,2552,2572v,-22,4,-43,12,-61c2571,2493,2582,2478,2595,2465v14,-12,30,-22,49,-29c2662,2429,2683,2426,2705,2426xm2737,2493v-10,-4,-21,-6,-32,-6c2693,2487,2682,2489,2672,2493v-10,4,-18,10,-25,18c2640,2518,2634,2527,2630,2538v-4,11,-5,22,-5,34c2625,2585,2627,2596,2630,2607v4,11,10,20,17,27c2654,2642,2662,2648,2672,2652v10,5,21,7,33,7c2716,2659,2727,2657,2737,2652v10,-4,18,-10,25,-18c2769,2627,2775,2618,2779,2607v4,-11,6,-22,6,-35c2785,2560,2783,2549,2779,2538v-4,-11,-9,-20,-16,-27c2756,2503,2747,2497,2737,2493xm2908,2713v67,,67,,67,c2975,2604,2975,2604,2975,2604v109,,109,,109,c3084,2549,3084,2549,3084,2549v-109,,-109,,-109,c2975,2491,2975,2491,2975,2491v118,,118,,118,c3093,2433,3093,2433,3093,2433v-185,,-185,,-185,l2908,2713xm352,1310v302,,302,,302,c654,345,654,345,654,345v352,,352,,352,c1006,94,1006,94,1006,94,,94,,94,,94,,345,,345,,345v352,,352,,352,l352,1310xm1265,1206v46,43,102,76,168,100c1498,1330,1572,1342,1655,1342v81,,154,-12,221,-36c1942,1282,1999,1249,2046,1206v47,-43,83,-95,108,-155c2180,991,2192,925,2192,851v,-757,,-757,,-757c1891,94,1891,94,1891,94v,733,,733,,733c1891,860,1887,892,1878,922v-8,30,-21,56,-40,80c1819,1025,1795,1044,1765,1057v-30,14,-66,21,-109,21c1614,1078,1578,1071,1548,1057v-30,-13,-54,-32,-72,-55c1458,978,1444,952,1435,922v-9,-30,-13,-62,-13,-95c1422,94,1422,94,1422,94v-300,,-300,,-300,c1122,851,1122,851,1122,851v,74,13,140,37,200c1184,1111,1219,1163,1265,1206xm2379,1497c2990,,2990,,2990,,2771,,2771,,2771,,2160,1497,2160,1497,2160,1497r219,xm3735,964v-695,,-695,,-695,c3073,1069,3171,1145,3286,1145v79,,154,-24,209,-85c3702,1145,3702,1145,3702,1145v-89,127,-254,197,-416,197c3035,1342,2831,1139,2831,887v,-251,204,-455,455,-455c3538,432,3742,636,3742,887v,27,-3,52,-7,77xm3525,789c3487,695,3394,629,3286,629v-107,,-200,66,-238,160l3525,789xe" fillcolor="#c51718" stroked="f">
                <v:path arrowok="t" o:connecttype="custom" o:connectlocs="20649,676275;202991,712788;142634,654685;302422,688340;275420,647700;400581,623888;510178,648653;420595,648653;465386,641033;483811,688023;605478,623888;675683,623888;695379,623888;25096,1009968;104196,955993;216968,989965;216333,940118;170906,999173;250959,921068;410112,979170;430442,921068;460621,999173;520661,965200;476822,984885;615962,1009968;651541,1009015;715710,945833;647411,976313;794492,990918;780197,937578;734770,984568;847225,921068;54004,833120;0,828040;54957,772478;116585,803275;285267,861378;350390,842963;392004,861378;466657,778193;446644,790258;521931,788353;492070,798195;529873,843915;552428,847408;514943,792480;676636,772478;727464,805498;907582,816610;824353,782638;840872,836295;923783,861378;923783,861378;401852,382905;596584,292735;356425,270193;1043863,363538;968257,250508" o:connectangles="0,0,0,0,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41F9"/>
    <w:multiLevelType w:val="multilevel"/>
    <w:tmpl w:val="3A90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2D49F1"/>
    <w:multiLevelType w:val="multilevel"/>
    <w:tmpl w:val="F168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A70598"/>
    <w:multiLevelType w:val="multilevel"/>
    <w:tmpl w:val="90C0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9F3DF2"/>
    <w:multiLevelType w:val="multilevel"/>
    <w:tmpl w:val="4DB6D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23457"/>
    <w:multiLevelType w:val="multilevel"/>
    <w:tmpl w:val="58E6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550001"/>
    <w:multiLevelType w:val="multilevel"/>
    <w:tmpl w:val="ABF2E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883720"/>
    <w:multiLevelType w:val="multilevel"/>
    <w:tmpl w:val="F8CC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241680"/>
    <w:multiLevelType w:val="multilevel"/>
    <w:tmpl w:val="A4F6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B0229"/>
    <w:multiLevelType w:val="multilevel"/>
    <w:tmpl w:val="40D6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ECC4AF6"/>
    <w:multiLevelType w:val="multilevel"/>
    <w:tmpl w:val="F0F0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274AAB"/>
    <w:multiLevelType w:val="multilevel"/>
    <w:tmpl w:val="7548C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0E00A3B"/>
    <w:multiLevelType w:val="multilevel"/>
    <w:tmpl w:val="60A2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8D379C"/>
    <w:multiLevelType w:val="multilevel"/>
    <w:tmpl w:val="152C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3B5214"/>
    <w:multiLevelType w:val="multilevel"/>
    <w:tmpl w:val="230E5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6B02391"/>
    <w:multiLevelType w:val="multilevel"/>
    <w:tmpl w:val="417C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7B523E5"/>
    <w:multiLevelType w:val="multilevel"/>
    <w:tmpl w:val="62B65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9C5E84"/>
    <w:multiLevelType w:val="multilevel"/>
    <w:tmpl w:val="5D58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8DB4DCD"/>
    <w:multiLevelType w:val="multilevel"/>
    <w:tmpl w:val="07BC0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F6557F"/>
    <w:multiLevelType w:val="multilevel"/>
    <w:tmpl w:val="4F16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99B7883"/>
    <w:multiLevelType w:val="multilevel"/>
    <w:tmpl w:val="3110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A8213D6"/>
    <w:multiLevelType w:val="multilevel"/>
    <w:tmpl w:val="4E7A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C744DCB"/>
    <w:multiLevelType w:val="multilevel"/>
    <w:tmpl w:val="5BC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13A669C"/>
    <w:multiLevelType w:val="multilevel"/>
    <w:tmpl w:val="6BB6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7B11CE"/>
    <w:multiLevelType w:val="multilevel"/>
    <w:tmpl w:val="64185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314003"/>
    <w:multiLevelType w:val="multilevel"/>
    <w:tmpl w:val="FA46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3507E07"/>
    <w:multiLevelType w:val="multilevel"/>
    <w:tmpl w:val="5350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3C332FE"/>
    <w:multiLevelType w:val="multilevel"/>
    <w:tmpl w:val="DE92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81D263D"/>
    <w:multiLevelType w:val="multilevel"/>
    <w:tmpl w:val="7A3A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9A13680"/>
    <w:multiLevelType w:val="multilevel"/>
    <w:tmpl w:val="1D6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9AD06D1"/>
    <w:multiLevelType w:val="multilevel"/>
    <w:tmpl w:val="421A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2C0181"/>
    <w:multiLevelType w:val="multilevel"/>
    <w:tmpl w:val="A39E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D6F26EF"/>
    <w:multiLevelType w:val="multilevel"/>
    <w:tmpl w:val="BA525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DC10F34"/>
    <w:multiLevelType w:val="multilevel"/>
    <w:tmpl w:val="FF782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EF10397"/>
    <w:multiLevelType w:val="multilevel"/>
    <w:tmpl w:val="B3AEB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FE52F1B"/>
    <w:multiLevelType w:val="multilevel"/>
    <w:tmpl w:val="D0001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449001A"/>
    <w:multiLevelType w:val="multilevel"/>
    <w:tmpl w:val="1A3A9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5623CD8"/>
    <w:multiLevelType w:val="multilevel"/>
    <w:tmpl w:val="D576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5996501"/>
    <w:multiLevelType w:val="multilevel"/>
    <w:tmpl w:val="4EF46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68C57DD"/>
    <w:multiLevelType w:val="multilevel"/>
    <w:tmpl w:val="0FF81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9692DE6"/>
    <w:multiLevelType w:val="multilevel"/>
    <w:tmpl w:val="313C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AAC1235"/>
    <w:multiLevelType w:val="multilevel"/>
    <w:tmpl w:val="52D88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B917B4F"/>
    <w:multiLevelType w:val="multilevel"/>
    <w:tmpl w:val="D40C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D040BDA"/>
    <w:multiLevelType w:val="multilevel"/>
    <w:tmpl w:val="AF1AF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36538E1"/>
    <w:multiLevelType w:val="multilevel"/>
    <w:tmpl w:val="79588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39204AF"/>
    <w:multiLevelType w:val="multilevel"/>
    <w:tmpl w:val="D422A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437339A"/>
    <w:multiLevelType w:val="multilevel"/>
    <w:tmpl w:val="9CDE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8A704D4"/>
    <w:multiLevelType w:val="multilevel"/>
    <w:tmpl w:val="E7E84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1C7122"/>
    <w:multiLevelType w:val="multilevel"/>
    <w:tmpl w:val="D0EA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B793631"/>
    <w:multiLevelType w:val="multilevel"/>
    <w:tmpl w:val="79729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EB94A90"/>
    <w:multiLevelType w:val="multilevel"/>
    <w:tmpl w:val="5F20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05E77F0"/>
    <w:multiLevelType w:val="multilevel"/>
    <w:tmpl w:val="2A545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1003D4C"/>
    <w:multiLevelType w:val="multilevel"/>
    <w:tmpl w:val="B8C05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1921745"/>
    <w:multiLevelType w:val="multilevel"/>
    <w:tmpl w:val="CDDC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1E6374D"/>
    <w:multiLevelType w:val="multilevel"/>
    <w:tmpl w:val="62607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4534B08"/>
    <w:multiLevelType w:val="multilevel"/>
    <w:tmpl w:val="54E6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5E87CF6"/>
    <w:multiLevelType w:val="multilevel"/>
    <w:tmpl w:val="5D32A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75D4545"/>
    <w:multiLevelType w:val="multilevel"/>
    <w:tmpl w:val="67C68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7A87EED"/>
    <w:multiLevelType w:val="multilevel"/>
    <w:tmpl w:val="4694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A1B0AAD"/>
    <w:multiLevelType w:val="multilevel"/>
    <w:tmpl w:val="90F81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B384D55"/>
    <w:multiLevelType w:val="multilevel"/>
    <w:tmpl w:val="D8142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BBB5130"/>
    <w:multiLevelType w:val="multilevel"/>
    <w:tmpl w:val="E0640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DDB5F4A"/>
    <w:multiLevelType w:val="multilevel"/>
    <w:tmpl w:val="EC66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60723B52"/>
    <w:multiLevelType w:val="multilevel"/>
    <w:tmpl w:val="F948F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6215598"/>
    <w:multiLevelType w:val="multilevel"/>
    <w:tmpl w:val="DC203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63F53FE"/>
    <w:multiLevelType w:val="multilevel"/>
    <w:tmpl w:val="1EC00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8402545"/>
    <w:multiLevelType w:val="multilevel"/>
    <w:tmpl w:val="23F6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8EF60E1"/>
    <w:multiLevelType w:val="multilevel"/>
    <w:tmpl w:val="D966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9CB52F2"/>
    <w:multiLevelType w:val="multilevel"/>
    <w:tmpl w:val="C0EC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AD82931"/>
    <w:multiLevelType w:val="multilevel"/>
    <w:tmpl w:val="E9E45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E5052AD"/>
    <w:multiLevelType w:val="multilevel"/>
    <w:tmpl w:val="18D2B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0D03B4B"/>
    <w:multiLevelType w:val="multilevel"/>
    <w:tmpl w:val="B630C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1E81E02"/>
    <w:multiLevelType w:val="multilevel"/>
    <w:tmpl w:val="AFCE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726A0FC8"/>
    <w:multiLevelType w:val="multilevel"/>
    <w:tmpl w:val="4DA2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4C0344B"/>
    <w:multiLevelType w:val="multilevel"/>
    <w:tmpl w:val="C1E04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54352DA"/>
    <w:multiLevelType w:val="multilevel"/>
    <w:tmpl w:val="8262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88C60AD"/>
    <w:multiLevelType w:val="multilevel"/>
    <w:tmpl w:val="2768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9CF4E8E"/>
    <w:multiLevelType w:val="multilevel"/>
    <w:tmpl w:val="CEA67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A9151F6"/>
    <w:multiLevelType w:val="multilevel"/>
    <w:tmpl w:val="329E5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B1942F0"/>
    <w:multiLevelType w:val="multilevel"/>
    <w:tmpl w:val="526C9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B5F4A55"/>
    <w:multiLevelType w:val="multilevel"/>
    <w:tmpl w:val="B78A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B9A217B"/>
    <w:multiLevelType w:val="multilevel"/>
    <w:tmpl w:val="6AB4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7D2C5CB0"/>
    <w:multiLevelType w:val="multilevel"/>
    <w:tmpl w:val="2BC22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D7669C0"/>
    <w:multiLevelType w:val="multilevel"/>
    <w:tmpl w:val="74987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EDF136C"/>
    <w:multiLevelType w:val="multilevel"/>
    <w:tmpl w:val="880E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36865454">
    <w:abstractNumId w:val="60"/>
  </w:num>
  <w:num w:numId="2" w16cid:durableId="1267276694">
    <w:abstractNumId w:val="79"/>
  </w:num>
  <w:num w:numId="3" w16cid:durableId="1858421625">
    <w:abstractNumId w:val="24"/>
  </w:num>
  <w:num w:numId="4" w16cid:durableId="1234779555">
    <w:abstractNumId w:val="33"/>
  </w:num>
  <w:num w:numId="5" w16cid:durableId="1758624559">
    <w:abstractNumId w:val="3"/>
  </w:num>
  <w:num w:numId="6" w16cid:durableId="1954435681">
    <w:abstractNumId w:val="52"/>
  </w:num>
  <w:num w:numId="7" w16cid:durableId="1789853872">
    <w:abstractNumId w:val="18"/>
  </w:num>
  <w:num w:numId="8" w16cid:durableId="697125823">
    <w:abstractNumId w:val="73"/>
  </w:num>
  <w:num w:numId="9" w16cid:durableId="1661227261">
    <w:abstractNumId w:val="28"/>
  </w:num>
  <w:num w:numId="10" w16cid:durableId="1073118550">
    <w:abstractNumId w:val="45"/>
  </w:num>
  <w:num w:numId="11" w16cid:durableId="1503545764">
    <w:abstractNumId w:val="15"/>
  </w:num>
  <w:num w:numId="12" w16cid:durableId="1004479194">
    <w:abstractNumId w:val="69"/>
  </w:num>
  <w:num w:numId="13" w16cid:durableId="1607231142">
    <w:abstractNumId w:val="57"/>
  </w:num>
  <w:num w:numId="14" w16cid:durableId="401874850">
    <w:abstractNumId w:val="37"/>
  </w:num>
  <w:num w:numId="15" w16cid:durableId="581567681">
    <w:abstractNumId w:val="50"/>
  </w:num>
  <w:num w:numId="16" w16cid:durableId="1389035860">
    <w:abstractNumId w:val="2"/>
  </w:num>
  <w:num w:numId="17" w16cid:durableId="407656301">
    <w:abstractNumId w:val="23"/>
  </w:num>
  <w:num w:numId="18" w16cid:durableId="1151215777">
    <w:abstractNumId w:val="29"/>
  </w:num>
  <w:num w:numId="19" w16cid:durableId="1019627531">
    <w:abstractNumId w:val="66"/>
  </w:num>
  <w:num w:numId="20" w16cid:durableId="977151145">
    <w:abstractNumId w:val="12"/>
  </w:num>
  <w:num w:numId="21" w16cid:durableId="856043733">
    <w:abstractNumId w:val="32"/>
  </w:num>
  <w:num w:numId="22" w16cid:durableId="334576971">
    <w:abstractNumId w:val="25"/>
  </w:num>
  <w:num w:numId="23" w16cid:durableId="1566260892">
    <w:abstractNumId w:val="14"/>
  </w:num>
  <w:num w:numId="24" w16cid:durableId="1782450573">
    <w:abstractNumId w:val="74"/>
  </w:num>
  <w:num w:numId="25" w16cid:durableId="2008824569">
    <w:abstractNumId w:val="5"/>
  </w:num>
  <w:num w:numId="26" w16cid:durableId="256405226">
    <w:abstractNumId w:val="16"/>
  </w:num>
  <w:num w:numId="27" w16cid:durableId="1449548483">
    <w:abstractNumId w:val="61"/>
  </w:num>
  <w:num w:numId="28" w16cid:durableId="1122500707">
    <w:abstractNumId w:val="27"/>
  </w:num>
  <w:num w:numId="29" w16cid:durableId="1546796053">
    <w:abstractNumId w:val="1"/>
  </w:num>
  <w:num w:numId="30" w16cid:durableId="213080639">
    <w:abstractNumId w:val="41"/>
  </w:num>
  <w:num w:numId="31" w16cid:durableId="2053335725">
    <w:abstractNumId w:val="13"/>
  </w:num>
  <w:num w:numId="32" w16cid:durableId="1689287297">
    <w:abstractNumId w:val="34"/>
  </w:num>
  <w:num w:numId="33" w16cid:durableId="1995527100">
    <w:abstractNumId w:val="77"/>
  </w:num>
  <w:num w:numId="34" w16cid:durableId="1251935200">
    <w:abstractNumId w:val="6"/>
  </w:num>
  <w:num w:numId="35" w16cid:durableId="1578898801">
    <w:abstractNumId w:val="65"/>
  </w:num>
  <w:num w:numId="36" w16cid:durableId="1751581254">
    <w:abstractNumId w:val="44"/>
  </w:num>
  <w:num w:numId="37" w16cid:durableId="1687831960">
    <w:abstractNumId w:val="26"/>
  </w:num>
  <w:num w:numId="38" w16cid:durableId="902526763">
    <w:abstractNumId w:val="10"/>
  </w:num>
  <w:num w:numId="39" w16cid:durableId="1241478277">
    <w:abstractNumId w:val="81"/>
  </w:num>
  <w:num w:numId="40" w16cid:durableId="454375362">
    <w:abstractNumId w:val="58"/>
  </w:num>
  <w:num w:numId="41" w16cid:durableId="580794954">
    <w:abstractNumId w:val="43"/>
  </w:num>
  <w:num w:numId="42" w16cid:durableId="1577517350">
    <w:abstractNumId w:val="71"/>
  </w:num>
  <w:num w:numId="43" w16cid:durableId="1753043318">
    <w:abstractNumId w:val="46"/>
  </w:num>
  <w:num w:numId="44" w16cid:durableId="1105424756">
    <w:abstractNumId w:val="64"/>
  </w:num>
  <w:num w:numId="45" w16cid:durableId="1676760734">
    <w:abstractNumId w:val="49"/>
  </w:num>
  <w:num w:numId="46" w16cid:durableId="13771025">
    <w:abstractNumId w:val="56"/>
  </w:num>
  <w:num w:numId="47" w16cid:durableId="1881242916">
    <w:abstractNumId w:val="47"/>
  </w:num>
  <w:num w:numId="48" w16cid:durableId="1260335727">
    <w:abstractNumId w:val="55"/>
  </w:num>
  <w:num w:numId="49" w16cid:durableId="1166433433">
    <w:abstractNumId w:val="0"/>
  </w:num>
  <w:num w:numId="50" w16cid:durableId="1270620845">
    <w:abstractNumId w:val="31"/>
  </w:num>
  <w:num w:numId="51" w16cid:durableId="2050951825">
    <w:abstractNumId w:val="76"/>
  </w:num>
  <w:num w:numId="52" w16cid:durableId="714623194">
    <w:abstractNumId w:val="9"/>
  </w:num>
  <w:num w:numId="53" w16cid:durableId="670371965">
    <w:abstractNumId w:val="75"/>
  </w:num>
  <w:num w:numId="54" w16cid:durableId="1260528242">
    <w:abstractNumId w:val="38"/>
  </w:num>
  <w:num w:numId="55" w16cid:durableId="106389244">
    <w:abstractNumId w:val="17"/>
  </w:num>
  <w:num w:numId="56" w16cid:durableId="621153445">
    <w:abstractNumId w:val="42"/>
  </w:num>
  <w:num w:numId="57" w16cid:durableId="1602758965">
    <w:abstractNumId w:val="53"/>
  </w:num>
  <w:num w:numId="58" w16cid:durableId="282929876">
    <w:abstractNumId w:val="22"/>
  </w:num>
  <w:num w:numId="59" w16cid:durableId="1246187576">
    <w:abstractNumId w:val="39"/>
  </w:num>
  <w:num w:numId="60" w16cid:durableId="493765303">
    <w:abstractNumId w:val="36"/>
  </w:num>
  <w:num w:numId="61" w16cid:durableId="328673879">
    <w:abstractNumId w:val="40"/>
  </w:num>
  <w:num w:numId="62" w16cid:durableId="972756483">
    <w:abstractNumId w:val="4"/>
  </w:num>
  <w:num w:numId="63" w16cid:durableId="1672021268">
    <w:abstractNumId w:val="20"/>
  </w:num>
  <w:num w:numId="64" w16cid:durableId="1443261593">
    <w:abstractNumId w:val="11"/>
  </w:num>
  <w:num w:numId="65" w16cid:durableId="1527711515">
    <w:abstractNumId w:val="70"/>
  </w:num>
  <w:num w:numId="66" w16cid:durableId="338780389">
    <w:abstractNumId w:val="48"/>
  </w:num>
  <w:num w:numId="67" w16cid:durableId="387148939">
    <w:abstractNumId w:val="67"/>
  </w:num>
  <w:num w:numId="68" w16cid:durableId="1709794703">
    <w:abstractNumId w:val="51"/>
  </w:num>
  <w:num w:numId="69" w16cid:durableId="755513148">
    <w:abstractNumId w:val="62"/>
  </w:num>
  <w:num w:numId="70" w16cid:durableId="2038699020">
    <w:abstractNumId w:val="35"/>
  </w:num>
  <w:num w:numId="71" w16cid:durableId="380830239">
    <w:abstractNumId w:val="30"/>
  </w:num>
  <w:num w:numId="72" w16cid:durableId="1971134405">
    <w:abstractNumId w:val="82"/>
  </w:num>
  <w:num w:numId="73" w16cid:durableId="679896847">
    <w:abstractNumId w:val="80"/>
  </w:num>
  <w:num w:numId="74" w16cid:durableId="211310394">
    <w:abstractNumId w:val="78"/>
  </w:num>
  <w:num w:numId="75" w16cid:durableId="1087191086">
    <w:abstractNumId w:val="21"/>
  </w:num>
  <w:num w:numId="76" w16cid:durableId="1579366096">
    <w:abstractNumId w:val="72"/>
  </w:num>
  <w:num w:numId="77" w16cid:durableId="1759331995">
    <w:abstractNumId w:val="19"/>
  </w:num>
  <w:num w:numId="78" w16cid:durableId="615211456">
    <w:abstractNumId w:val="83"/>
  </w:num>
  <w:num w:numId="79" w16cid:durableId="1824588514">
    <w:abstractNumId w:val="59"/>
  </w:num>
  <w:num w:numId="80" w16cid:durableId="1321622132">
    <w:abstractNumId w:val="54"/>
  </w:num>
  <w:num w:numId="81" w16cid:durableId="1157573778">
    <w:abstractNumId w:val="68"/>
  </w:num>
  <w:num w:numId="82" w16cid:durableId="1405181300">
    <w:abstractNumId w:val="8"/>
  </w:num>
  <w:num w:numId="83" w16cid:durableId="1237208933">
    <w:abstractNumId w:val="63"/>
  </w:num>
  <w:num w:numId="84" w16cid:durableId="1607494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36"/>
    <w:rsid w:val="00017FF6"/>
    <w:rsid w:val="00022065"/>
    <w:rsid w:val="000304ED"/>
    <w:rsid w:val="00032B04"/>
    <w:rsid w:val="000563BB"/>
    <w:rsid w:val="00071C87"/>
    <w:rsid w:val="00075233"/>
    <w:rsid w:val="000808F4"/>
    <w:rsid w:val="00094166"/>
    <w:rsid w:val="000C627F"/>
    <w:rsid w:val="000D0A0B"/>
    <w:rsid w:val="000D60C5"/>
    <w:rsid w:val="000E188E"/>
    <w:rsid w:val="000F06A3"/>
    <w:rsid w:val="000F1C61"/>
    <w:rsid w:val="000F70C0"/>
    <w:rsid w:val="0011081E"/>
    <w:rsid w:val="001160DE"/>
    <w:rsid w:val="00177759"/>
    <w:rsid w:val="001A4665"/>
    <w:rsid w:val="001A7236"/>
    <w:rsid w:val="001B7B22"/>
    <w:rsid w:val="00201E82"/>
    <w:rsid w:val="002069B1"/>
    <w:rsid w:val="00237625"/>
    <w:rsid w:val="00252019"/>
    <w:rsid w:val="002564E8"/>
    <w:rsid w:val="00296141"/>
    <w:rsid w:val="002961D5"/>
    <w:rsid w:val="002B3B7D"/>
    <w:rsid w:val="002C7DBB"/>
    <w:rsid w:val="002E4ED6"/>
    <w:rsid w:val="002F7E79"/>
    <w:rsid w:val="003326A5"/>
    <w:rsid w:val="00357B75"/>
    <w:rsid w:val="003707E5"/>
    <w:rsid w:val="00381063"/>
    <w:rsid w:val="003B2114"/>
    <w:rsid w:val="003B76F6"/>
    <w:rsid w:val="003D3A1B"/>
    <w:rsid w:val="00422034"/>
    <w:rsid w:val="004342B7"/>
    <w:rsid w:val="00435934"/>
    <w:rsid w:val="00475490"/>
    <w:rsid w:val="004A6CA2"/>
    <w:rsid w:val="004B0997"/>
    <w:rsid w:val="004B3334"/>
    <w:rsid w:val="004B558C"/>
    <w:rsid w:val="004D6268"/>
    <w:rsid w:val="004E5B49"/>
    <w:rsid w:val="00524B8B"/>
    <w:rsid w:val="00526A18"/>
    <w:rsid w:val="00534AE4"/>
    <w:rsid w:val="00570842"/>
    <w:rsid w:val="00576E80"/>
    <w:rsid w:val="00577F8E"/>
    <w:rsid w:val="005956F5"/>
    <w:rsid w:val="005A22BE"/>
    <w:rsid w:val="005A7A20"/>
    <w:rsid w:val="005B160E"/>
    <w:rsid w:val="005C0520"/>
    <w:rsid w:val="005F287C"/>
    <w:rsid w:val="005F62CA"/>
    <w:rsid w:val="006026AE"/>
    <w:rsid w:val="00613D64"/>
    <w:rsid w:val="00641408"/>
    <w:rsid w:val="006468A8"/>
    <w:rsid w:val="0065033B"/>
    <w:rsid w:val="00650E58"/>
    <w:rsid w:val="00651845"/>
    <w:rsid w:val="00656C30"/>
    <w:rsid w:val="006A2BFA"/>
    <w:rsid w:val="006A4B39"/>
    <w:rsid w:val="006B370B"/>
    <w:rsid w:val="006B656E"/>
    <w:rsid w:val="00703DC4"/>
    <w:rsid w:val="007601C2"/>
    <w:rsid w:val="0077207D"/>
    <w:rsid w:val="00777A3A"/>
    <w:rsid w:val="007A2F8E"/>
    <w:rsid w:val="007C7FE8"/>
    <w:rsid w:val="007E026E"/>
    <w:rsid w:val="007F1E88"/>
    <w:rsid w:val="008037F5"/>
    <w:rsid w:val="00824FD4"/>
    <w:rsid w:val="00834C87"/>
    <w:rsid w:val="00835FA4"/>
    <w:rsid w:val="00862B84"/>
    <w:rsid w:val="00877621"/>
    <w:rsid w:val="008A161A"/>
    <w:rsid w:val="008A7AFE"/>
    <w:rsid w:val="008B4509"/>
    <w:rsid w:val="008B7D93"/>
    <w:rsid w:val="008C1144"/>
    <w:rsid w:val="008D5EF3"/>
    <w:rsid w:val="008F542A"/>
    <w:rsid w:val="00902BF8"/>
    <w:rsid w:val="0091740B"/>
    <w:rsid w:val="00923D7E"/>
    <w:rsid w:val="009265CB"/>
    <w:rsid w:val="0094103D"/>
    <w:rsid w:val="009466FE"/>
    <w:rsid w:val="00956394"/>
    <w:rsid w:val="00962F09"/>
    <w:rsid w:val="009A0015"/>
    <w:rsid w:val="009A7F1A"/>
    <w:rsid w:val="009B66E2"/>
    <w:rsid w:val="009E4F50"/>
    <w:rsid w:val="009E6B35"/>
    <w:rsid w:val="00A07EBD"/>
    <w:rsid w:val="00A2115B"/>
    <w:rsid w:val="00A21EA8"/>
    <w:rsid w:val="00A44C80"/>
    <w:rsid w:val="00A45476"/>
    <w:rsid w:val="00A608F4"/>
    <w:rsid w:val="00A63794"/>
    <w:rsid w:val="00AB505D"/>
    <w:rsid w:val="00AC43C7"/>
    <w:rsid w:val="00B02EAF"/>
    <w:rsid w:val="00B30B7E"/>
    <w:rsid w:val="00B371F2"/>
    <w:rsid w:val="00B426D9"/>
    <w:rsid w:val="00B4411C"/>
    <w:rsid w:val="00B7608E"/>
    <w:rsid w:val="00BB18C9"/>
    <w:rsid w:val="00BB3D94"/>
    <w:rsid w:val="00BD3FE1"/>
    <w:rsid w:val="00C17951"/>
    <w:rsid w:val="00C46CB0"/>
    <w:rsid w:val="00C55308"/>
    <w:rsid w:val="00C7456E"/>
    <w:rsid w:val="00C91ED6"/>
    <w:rsid w:val="00C93322"/>
    <w:rsid w:val="00CA22B4"/>
    <w:rsid w:val="00CD6952"/>
    <w:rsid w:val="00D13726"/>
    <w:rsid w:val="00D33442"/>
    <w:rsid w:val="00D606F9"/>
    <w:rsid w:val="00D6740C"/>
    <w:rsid w:val="00D95297"/>
    <w:rsid w:val="00DA3B6B"/>
    <w:rsid w:val="00DC77E7"/>
    <w:rsid w:val="00DD021F"/>
    <w:rsid w:val="00DD02C6"/>
    <w:rsid w:val="00DD28E2"/>
    <w:rsid w:val="00DE100B"/>
    <w:rsid w:val="00DE60FB"/>
    <w:rsid w:val="00DE7763"/>
    <w:rsid w:val="00DE788C"/>
    <w:rsid w:val="00E00B95"/>
    <w:rsid w:val="00E625C3"/>
    <w:rsid w:val="00E62B5E"/>
    <w:rsid w:val="00E75364"/>
    <w:rsid w:val="00E76DE6"/>
    <w:rsid w:val="00E83F18"/>
    <w:rsid w:val="00E92E14"/>
    <w:rsid w:val="00EA2E38"/>
    <w:rsid w:val="00ED1ED7"/>
    <w:rsid w:val="00EE61EE"/>
    <w:rsid w:val="00F015BC"/>
    <w:rsid w:val="00F37330"/>
    <w:rsid w:val="00F43D1E"/>
    <w:rsid w:val="00F667A7"/>
    <w:rsid w:val="00FA5A37"/>
    <w:rsid w:val="00FB1857"/>
    <w:rsid w:val="00FB6A15"/>
    <w:rsid w:val="00FC4089"/>
    <w:rsid w:val="00FC514A"/>
    <w:rsid w:val="00FE64E4"/>
    <w:rsid w:val="00FE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46B62F"/>
  <w15:chartTrackingRefBased/>
  <w15:docId w15:val="{3A730DD8-22A8-634A-BEB4-DAB58694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8" w:unhideWhenUsed="1"/>
    <w:lsdException w:name="footer" w:semiHidden="1" w:uiPriority="98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U Eindhoven"/>
    <w:next w:val="BodytextTUEindhoven"/>
    <w:qFormat/>
    <w:rsid w:val="000F1C61"/>
    <w:pPr>
      <w:spacing w:after="0" w:line="255" w:lineRule="atLeast"/>
    </w:pPr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paragraph" w:styleId="Heading1">
    <w:name w:val="heading 1"/>
    <w:basedOn w:val="Normal"/>
    <w:link w:val="Heading1Char"/>
    <w:uiPriority w:val="9"/>
    <w:qFormat/>
    <w:rsid w:val="00D13726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  <w:lang w:val="en-NL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D13726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color w:val="auto"/>
      <w:sz w:val="36"/>
      <w:szCs w:val="36"/>
      <w:lang w:val="en-NL" w:eastAsia="en-GB" w:bidi="ar-SA"/>
    </w:rPr>
  </w:style>
  <w:style w:type="paragraph" w:styleId="Heading3">
    <w:name w:val="heading 3"/>
    <w:basedOn w:val="Normal"/>
    <w:link w:val="Heading3Char"/>
    <w:uiPriority w:val="9"/>
    <w:qFormat/>
    <w:rsid w:val="006468A8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color w:val="auto"/>
      <w:sz w:val="27"/>
      <w:szCs w:val="27"/>
      <w:lang w:val="en-NL" w:eastAsia="en-GB" w:bidi="ar-SA"/>
    </w:rPr>
  </w:style>
  <w:style w:type="paragraph" w:styleId="Heading4">
    <w:name w:val="heading 4"/>
    <w:basedOn w:val="Normal"/>
    <w:link w:val="Heading4Char"/>
    <w:uiPriority w:val="9"/>
    <w:qFormat/>
    <w:rsid w:val="006468A8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color w:val="auto"/>
      <w:sz w:val="24"/>
      <w:szCs w:val="24"/>
      <w:lang w:val="en-NL" w:eastAsia="en-GB" w:bidi="ar-SA"/>
    </w:rPr>
  </w:style>
  <w:style w:type="paragraph" w:styleId="Heading5">
    <w:name w:val="heading 5"/>
    <w:basedOn w:val="Normal"/>
    <w:link w:val="Heading5Char"/>
    <w:uiPriority w:val="9"/>
    <w:qFormat/>
    <w:rsid w:val="00D13726"/>
    <w:pPr>
      <w:spacing w:before="100" w:beforeAutospacing="1" w:after="100" w:afterAutospacing="1" w:line="240" w:lineRule="auto"/>
      <w:outlineLvl w:val="4"/>
    </w:pPr>
    <w:rPr>
      <w:rFonts w:ascii="Times New Roman" w:hAnsi="Times New Roman" w:cs="Times New Roman"/>
      <w:b/>
      <w:bCs/>
      <w:color w:val="auto"/>
      <w:sz w:val="20"/>
      <w:szCs w:val="20"/>
      <w:lang w:val="en-NL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TUEindhoven">
    <w:name w:val="Body text TU Eindhoven"/>
    <w:basedOn w:val="Normal"/>
    <w:qFormat/>
    <w:rsid w:val="000F1C61"/>
  </w:style>
  <w:style w:type="paragraph" w:customStyle="1" w:styleId="BodytextboldTUEindhoven">
    <w:name w:val="Body text bold TU Eindhoven"/>
    <w:basedOn w:val="Normal"/>
    <w:next w:val="BodytextTUEindhoven"/>
    <w:uiPriority w:val="1"/>
    <w:qFormat/>
    <w:rsid w:val="000F1C61"/>
    <w:rPr>
      <w:b/>
      <w:bCs/>
    </w:rPr>
  </w:style>
  <w:style w:type="character" w:styleId="Hyperlink">
    <w:name w:val="Hyperlink"/>
    <w:aliases w:val="Hyperlink TU Eindhoven"/>
    <w:basedOn w:val="DefaultParagraphFont"/>
    <w:uiPriority w:val="99"/>
    <w:rsid w:val="000F1C61"/>
    <w:rPr>
      <w:color w:val="auto"/>
      <w:u w:val="none"/>
    </w:rPr>
  </w:style>
  <w:style w:type="paragraph" w:customStyle="1" w:styleId="AddressboxTUEindhoven">
    <w:name w:val="Address box TU Eindhoven"/>
    <w:basedOn w:val="Normal"/>
    <w:uiPriority w:val="4"/>
    <w:rsid w:val="000F1C61"/>
    <w:pPr>
      <w:spacing w:line="200" w:lineRule="exact"/>
    </w:pPr>
    <w:rPr>
      <w:noProof/>
      <w:sz w:val="20"/>
    </w:rPr>
  </w:style>
  <w:style w:type="paragraph" w:styleId="Header">
    <w:name w:val="header"/>
    <w:basedOn w:val="Normal"/>
    <w:next w:val="BodytextTUEindhoven"/>
    <w:link w:val="HeaderChar"/>
    <w:uiPriority w:val="98"/>
    <w:semiHidden/>
    <w:rsid w:val="000F1C61"/>
  </w:style>
  <w:style w:type="character" w:customStyle="1" w:styleId="HeaderChar">
    <w:name w:val="Header Char"/>
    <w:basedOn w:val="DefaultParagraphFont"/>
    <w:link w:val="Header"/>
    <w:uiPriority w:val="98"/>
    <w:semiHidden/>
    <w:rsid w:val="000F1C61"/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paragraph" w:styleId="Footer">
    <w:name w:val="footer"/>
    <w:basedOn w:val="Normal"/>
    <w:next w:val="BodytextTUEindhoven"/>
    <w:link w:val="FooterChar"/>
    <w:uiPriority w:val="98"/>
    <w:semiHidden/>
    <w:rsid w:val="000F1C61"/>
    <w:pPr>
      <w:jc w:val="right"/>
    </w:pPr>
  </w:style>
  <w:style w:type="character" w:customStyle="1" w:styleId="FooterChar">
    <w:name w:val="Footer Char"/>
    <w:basedOn w:val="DefaultParagraphFont"/>
    <w:link w:val="Footer"/>
    <w:uiPriority w:val="98"/>
    <w:semiHidden/>
    <w:rsid w:val="000F1C61"/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paragraph" w:customStyle="1" w:styleId="DocumentdataheadingTUEindhoven">
    <w:name w:val="Document data heading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DocumentdataTUEindhoven">
    <w:name w:val="Document data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PagenumberTUEindhoven">
    <w:name w:val="Page number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SenderinformationTUEindhoven">
    <w:name w:val="Sender information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AddressboxreturnaddressTUEindhoven">
    <w:name w:val="Address box return address TU Eindhoven"/>
    <w:basedOn w:val="Normal"/>
    <w:uiPriority w:val="4"/>
    <w:rsid w:val="000F1C61"/>
    <w:pPr>
      <w:spacing w:line="160" w:lineRule="exact"/>
    </w:pPr>
    <w:rPr>
      <w:sz w:val="13"/>
    </w:rPr>
  </w:style>
  <w:style w:type="paragraph" w:customStyle="1" w:styleId="ClassificationTUEindhoven">
    <w:name w:val="Classification TU Eindhoven"/>
    <w:basedOn w:val="Normal"/>
    <w:uiPriority w:val="4"/>
    <w:rsid w:val="000F1C61"/>
    <w:pPr>
      <w:framePr w:hSpace="31680" w:wrap="around" w:vAnchor="page" w:hAnchor="page" w:x="1260" w:y="2906"/>
      <w:spacing w:line="200" w:lineRule="exact"/>
    </w:pPr>
    <w:rPr>
      <w:caps/>
      <w:sz w:val="20"/>
    </w:rPr>
  </w:style>
  <w:style w:type="character" w:styleId="PlaceholderText">
    <w:name w:val="Placeholder Text"/>
    <w:basedOn w:val="DefaultParagraphFont"/>
    <w:uiPriority w:val="99"/>
    <w:semiHidden/>
    <w:rsid w:val="00E00B95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D13726"/>
    <w:rPr>
      <w:rFonts w:ascii="Times New Roman" w:eastAsia="Times New Roman" w:hAnsi="Times New Roman" w:cs="Times New Roman"/>
      <w:b/>
      <w:bCs/>
      <w:kern w:val="36"/>
      <w:sz w:val="48"/>
      <w:szCs w:val="48"/>
      <w:lang w:val="en-NL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13726"/>
    <w:rPr>
      <w:rFonts w:ascii="Times New Roman" w:eastAsia="Times New Roman" w:hAnsi="Times New Roman" w:cs="Times New Roman"/>
      <w:b/>
      <w:bCs/>
      <w:sz w:val="36"/>
      <w:szCs w:val="36"/>
      <w:lang w:val="en-NL"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D13726"/>
    <w:rPr>
      <w:rFonts w:ascii="Times New Roman" w:eastAsia="Times New Roman" w:hAnsi="Times New Roman" w:cs="Times New Roman"/>
      <w:b/>
      <w:bCs/>
      <w:sz w:val="20"/>
      <w:szCs w:val="20"/>
      <w:lang w:val="en-NL" w:eastAsia="en-GB"/>
    </w:rPr>
  </w:style>
  <w:style w:type="paragraph" w:styleId="NormalWeb">
    <w:name w:val="Normal (Web)"/>
    <w:basedOn w:val="Normal"/>
    <w:uiPriority w:val="99"/>
    <w:unhideWhenUsed/>
    <w:rsid w:val="00D13726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NL" w:eastAsia="en-GB" w:bidi="ar-SA"/>
    </w:rPr>
  </w:style>
  <w:style w:type="character" w:customStyle="1" w:styleId="apple-converted-space">
    <w:name w:val="apple-converted-space"/>
    <w:basedOn w:val="DefaultParagraphFont"/>
    <w:rsid w:val="00D13726"/>
  </w:style>
  <w:style w:type="character" w:styleId="Strong">
    <w:name w:val="Strong"/>
    <w:basedOn w:val="DefaultParagraphFont"/>
    <w:uiPriority w:val="22"/>
    <w:qFormat/>
    <w:rsid w:val="00D13726"/>
    <w:rPr>
      <w:b/>
      <w:bCs/>
    </w:rPr>
  </w:style>
  <w:style w:type="character" w:styleId="Emphasis">
    <w:name w:val="Emphasis"/>
    <w:basedOn w:val="DefaultParagraphFont"/>
    <w:uiPriority w:val="20"/>
    <w:qFormat/>
    <w:rsid w:val="00D13726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468A8"/>
    <w:rPr>
      <w:rFonts w:ascii="Times New Roman" w:eastAsia="Times New Roman" w:hAnsi="Times New Roman" w:cs="Times New Roman"/>
      <w:b/>
      <w:bCs/>
      <w:sz w:val="27"/>
      <w:szCs w:val="27"/>
      <w:lang w:val="en-NL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468A8"/>
    <w:rPr>
      <w:rFonts w:ascii="Times New Roman" w:eastAsia="Times New Roman" w:hAnsi="Times New Roman" w:cs="Times New Roman"/>
      <w:b/>
      <w:bCs/>
      <w:sz w:val="24"/>
      <w:szCs w:val="24"/>
      <w:lang w:val="en-NL" w:eastAsia="en-GB"/>
    </w:rPr>
  </w:style>
  <w:style w:type="paragraph" w:customStyle="1" w:styleId="msonormal0">
    <w:name w:val="msonormal"/>
    <w:basedOn w:val="Normal"/>
    <w:rsid w:val="006468A8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NL" w:eastAsia="en-GB" w:bidi="ar-SA"/>
    </w:rPr>
  </w:style>
  <w:style w:type="character" w:customStyle="1" w:styleId="19pkidpf">
    <w:name w:val="_19pkidpf"/>
    <w:basedOn w:val="DefaultParagraphFont"/>
    <w:rsid w:val="006468A8"/>
  </w:style>
  <w:style w:type="paragraph" w:customStyle="1" w:styleId="1pfhze3t">
    <w:name w:val="_1pfhze3t"/>
    <w:basedOn w:val="Normal"/>
    <w:rsid w:val="006468A8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NL" w:eastAsia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6468A8"/>
    <w:rPr>
      <w:color w:val="800080"/>
      <w:u w:val="single"/>
    </w:rPr>
  </w:style>
  <w:style w:type="character" w:customStyle="1" w:styleId="1e0c1bgi">
    <w:name w:val="_1e0c1bgi"/>
    <w:basedOn w:val="DefaultParagraphFont"/>
    <w:rsid w:val="006468A8"/>
  </w:style>
  <w:style w:type="character" w:customStyle="1" w:styleId="1e0c1o8l">
    <w:name w:val="_1e0c1o8l"/>
    <w:basedOn w:val="DefaultParagraphFont"/>
    <w:rsid w:val="006468A8"/>
  </w:style>
  <w:style w:type="character" w:customStyle="1" w:styleId="vwz4idpf">
    <w:name w:val="_vwz4idpf"/>
    <w:basedOn w:val="DefaultParagraphFont"/>
    <w:rsid w:val="006468A8"/>
  </w:style>
  <w:style w:type="character" w:customStyle="1" w:styleId="k48p1wq8">
    <w:name w:val="_k48p1wq8"/>
    <w:basedOn w:val="DefaultParagraphFont"/>
    <w:rsid w:val="006468A8"/>
  </w:style>
  <w:style w:type="character" w:customStyle="1" w:styleId="19itglyw">
    <w:name w:val="_19itglyw"/>
    <w:basedOn w:val="DefaultParagraphFont"/>
    <w:rsid w:val="006468A8"/>
  </w:style>
  <w:style w:type="character" w:customStyle="1" w:styleId="2rkolb4i">
    <w:name w:val="_2rkolb4i"/>
    <w:basedOn w:val="DefaultParagraphFont"/>
    <w:rsid w:val="006468A8"/>
  </w:style>
  <w:style w:type="character" w:customStyle="1" w:styleId="css-sosb09">
    <w:name w:val="css-sosb09"/>
    <w:basedOn w:val="DefaultParagraphFont"/>
    <w:rsid w:val="006468A8"/>
  </w:style>
  <w:style w:type="character" w:customStyle="1" w:styleId="css-1137uzo">
    <w:name w:val="css-1137uzo"/>
    <w:basedOn w:val="DefaultParagraphFont"/>
    <w:rsid w:val="006468A8"/>
  </w:style>
  <w:style w:type="character" w:customStyle="1" w:styleId="ca0qidpf">
    <w:name w:val="_ca0qidpf"/>
    <w:basedOn w:val="DefaultParagraphFont"/>
    <w:rsid w:val="006468A8"/>
  </w:style>
  <w:style w:type="character" w:customStyle="1" w:styleId="kqswstnw">
    <w:name w:val="_kqswstnw"/>
    <w:basedOn w:val="DefaultParagraphFont"/>
    <w:rsid w:val="006468A8"/>
  </w:style>
  <w:style w:type="character" w:customStyle="1" w:styleId="v564g17y">
    <w:name w:val="_v564g17y"/>
    <w:basedOn w:val="DefaultParagraphFont"/>
    <w:rsid w:val="006468A8"/>
  </w:style>
  <w:style w:type="character" w:customStyle="1" w:styleId="css-1ty89h5">
    <w:name w:val="css-1ty89h5"/>
    <w:basedOn w:val="DefaultParagraphFont"/>
    <w:rsid w:val="006468A8"/>
  </w:style>
  <w:style w:type="character" w:customStyle="1" w:styleId="css-178ag6o">
    <w:name w:val="css-178ag6o"/>
    <w:basedOn w:val="DefaultParagraphFont"/>
    <w:rsid w:val="006468A8"/>
  </w:style>
  <w:style w:type="character" w:customStyle="1" w:styleId="css-ioewc">
    <w:name w:val="css-ioewc"/>
    <w:basedOn w:val="DefaultParagraphFont"/>
    <w:rsid w:val="006468A8"/>
  </w:style>
  <w:style w:type="character" w:customStyle="1" w:styleId="1e0c1txw">
    <w:name w:val="_1e0c1txw"/>
    <w:basedOn w:val="DefaultParagraphFont"/>
    <w:rsid w:val="006468A8"/>
  </w:style>
  <w:style w:type="character" w:customStyle="1" w:styleId="css-3o2ono">
    <w:name w:val="css-3o2ono"/>
    <w:basedOn w:val="DefaultParagraphFont"/>
    <w:rsid w:val="006468A8"/>
  </w:style>
  <w:style w:type="character" w:customStyle="1" w:styleId="zulp1b66">
    <w:name w:val="_zulp1b66"/>
    <w:basedOn w:val="DefaultParagraphFont"/>
    <w:rsid w:val="006468A8"/>
  </w:style>
  <w:style w:type="character" w:customStyle="1" w:styleId="css-bkct1s">
    <w:name w:val="css-bkct1s"/>
    <w:basedOn w:val="DefaultParagraphFont"/>
    <w:rsid w:val="006468A8"/>
  </w:style>
  <w:style w:type="character" w:customStyle="1" w:styleId="syaz1ick">
    <w:name w:val="_syaz1ick"/>
    <w:basedOn w:val="DefaultParagraphFont"/>
    <w:rsid w:val="006468A8"/>
  </w:style>
  <w:style w:type="character" w:customStyle="1" w:styleId="1e0c116y">
    <w:name w:val="_1e0c116y"/>
    <w:basedOn w:val="DefaultParagraphFont"/>
    <w:rsid w:val="006468A8"/>
  </w:style>
  <w:style w:type="character" w:customStyle="1" w:styleId="85i5v77o">
    <w:name w:val="_85i5v77o"/>
    <w:basedOn w:val="DefaultParagraphFont"/>
    <w:rsid w:val="006468A8"/>
  </w:style>
  <w:style w:type="character" w:customStyle="1" w:styleId="nd5l11ig">
    <w:name w:val="_nd5l11ig"/>
    <w:basedOn w:val="DefaultParagraphFont"/>
    <w:rsid w:val="006468A8"/>
  </w:style>
  <w:style w:type="paragraph" w:customStyle="1" w:styleId="css-vlrcub">
    <w:name w:val="css-vlrcub"/>
    <w:basedOn w:val="Normal"/>
    <w:rsid w:val="006468A8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NL" w:eastAsia="en-GB" w:bidi="ar-SA"/>
    </w:rPr>
  </w:style>
  <w:style w:type="character" w:customStyle="1" w:styleId="prismjs">
    <w:name w:val="prismjs"/>
    <w:basedOn w:val="DefaultParagraphFont"/>
    <w:rsid w:val="006468A8"/>
  </w:style>
  <w:style w:type="character" w:styleId="HTMLCode">
    <w:name w:val="HTML Code"/>
    <w:basedOn w:val="DefaultParagraphFont"/>
    <w:uiPriority w:val="99"/>
    <w:semiHidden/>
    <w:unhideWhenUsed/>
    <w:rsid w:val="006468A8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6468A8"/>
  </w:style>
  <w:style w:type="character" w:customStyle="1" w:styleId="2rkofajl">
    <w:name w:val="_2rkofajl"/>
    <w:basedOn w:val="DefaultParagraphFont"/>
    <w:rsid w:val="006468A8"/>
  </w:style>
  <w:style w:type="character" w:customStyle="1" w:styleId="1reo15vq">
    <w:name w:val="_1reo15vq"/>
    <w:basedOn w:val="DefaultParagraphFont"/>
    <w:rsid w:val="006468A8"/>
  </w:style>
  <w:style w:type="paragraph" w:customStyle="1" w:styleId="19itglyw1">
    <w:name w:val="_19itglyw1"/>
    <w:basedOn w:val="Normal"/>
    <w:rsid w:val="006468A8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NL" w:eastAsia="en-GB" w:bidi="ar-SA"/>
    </w:rPr>
  </w:style>
  <w:style w:type="character" w:customStyle="1" w:styleId="loader-wrapper">
    <w:name w:val="loader-wrapper"/>
    <w:basedOn w:val="DefaultParagraphFont"/>
    <w:rsid w:val="006468A8"/>
  </w:style>
  <w:style w:type="character" w:customStyle="1" w:styleId="p12f1osq">
    <w:name w:val="_p12f1osq"/>
    <w:basedOn w:val="DefaultParagraphFont"/>
    <w:rsid w:val="006468A8"/>
  </w:style>
  <w:style w:type="character" w:styleId="CommentReference">
    <w:name w:val="annotation reference"/>
    <w:basedOn w:val="DefaultParagraphFont"/>
    <w:uiPriority w:val="99"/>
    <w:semiHidden/>
    <w:unhideWhenUsed/>
    <w:rsid w:val="00F43D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D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D1E"/>
    <w:rPr>
      <w:rFonts w:ascii="Calibri" w:eastAsia="Times New Roman" w:hAnsi="Calibri" w:cs="Maiandra GD"/>
      <w:color w:val="000000" w:themeColor="text1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D1E"/>
    <w:rPr>
      <w:rFonts w:ascii="Calibri" w:eastAsia="Times New Roman" w:hAnsi="Calibri" w:cs="Maiandra GD"/>
      <w:b/>
      <w:bCs/>
      <w:color w:val="000000" w:themeColor="text1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tuenl.sharepoint.com/sites/intranet-communication-expertise-center/TUeCorporateidentity/EN%20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9A9CB5F003C04DB262D4EDBCFF3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9338B-605F-7A4F-B3A5-26191DC5A323}"/>
      </w:docPartPr>
      <w:docPartBody>
        <w:p w:rsidR="0019380E" w:rsidRDefault="00000000">
          <w:pPr>
            <w:pStyle w:val="D89A9CB5F003C04DB262D4EDBCFF3E01"/>
          </w:pPr>
          <w:r w:rsidRPr="00D818D3">
            <w:rPr>
              <w:rStyle w:val="PlaceholderText"/>
            </w:rPr>
            <w:t>Kies een item.</w:t>
          </w:r>
        </w:p>
      </w:docPartBody>
    </w:docPart>
    <w:docPart>
      <w:docPartPr>
        <w:name w:val="BFEF5737A44DAC4E9AB124BFAA335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84619-DF39-DA4F-82DB-D906B10F3DE7}"/>
      </w:docPartPr>
      <w:docPartBody>
        <w:p w:rsidR="0019380E" w:rsidRDefault="00A25050" w:rsidP="00A25050">
          <w:pPr>
            <w:pStyle w:val="BFEF5737A44DAC4E9AB124BFAA33534F"/>
          </w:pPr>
          <w:r w:rsidRPr="00A878DD">
            <w:rPr>
              <w:rStyle w:val="PlaceholderText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050"/>
    <w:rsid w:val="0019380E"/>
    <w:rsid w:val="003034C0"/>
    <w:rsid w:val="004F695D"/>
    <w:rsid w:val="006026AE"/>
    <w:rsid w:val="006B0FBF"/>
    <w:rsid w:val="00A25050"/>
    <w:rsid w:val="00E8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NL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050"/>
  </w:style>
  <w:style w:type="paragraph" w:customStyle="1" w:styleId="D89A9CB5F003C04DB262D4EDBCFF3E01">
    <w:name w:val="D89A9CB5F003C04DB262D4EDBCFF3E01"/>
  </w:style>
  <w:style w:type="paragraph" w:customStyle="1" w:styleId="BFEF5737A44DAC4E9AB124BFAA33534F">
    <w:name w:val="BFEF5737A44DAC4E9AB124BFAA33534F"/>
    <w:rsid w:val="00A250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35353B6-A853-438B-8696-5D12AD5359B0}">
  <we:reference id="a9ab067e-9317-4e22-a2c1-a1da3aa0d694" version="4.1.0.1911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emplafyTemplateConfiguration><![CDATA[{"elementsMetadata":[],"transformationConfigurations":[{"documentName":"Letter {{StringJoin(\" \", Form.Subject, Form.NameRecipient)}}","type":"documentName"}],"enableDocumentContentUpdater":true,"version":"2.0"}]]></TemplafyTemplateConfiguratio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dcc6d-5a40-4ec2-9543-10e19496ba30">
      <Terms xmlns="http://schemas.microsoft.com/office/infopath/2007/PartnerControls"/>
    </lcf76f155ced4ddcb4097134ff3c332f>
    <TaxCatchAll xmlns="c9e239e1-eba3-46c3-b6c4-774a7c1dd7fe" xsi:nil="true"/>
    <Date_x0020_Document xmlns="c9e239e1-eba3-46c3-b6c4-774a7c1dd7fe">2026-03-22T09:58:56+00:00</Date_x0020_Document>
    <Relations xmlns="c9e239e1-eba3-46c3-b6c4-774a7c1dd7fe" xsi:nil="true"/>
    <Authourised_x0020_by xmlns="c9e239e1-eba3-46c3-b6c4-774a7c1dd7fe">
      <UserInfo>
        <DisplayName/>
        <AccountId xsi:nil="true"/>
        <AccountType/>
      </UserInfo>
    </Authourised_x0020_by>
    <Origin xmlns="c9e239e1-eba3-46c3-b6c4-774a7c1dd7fe" xsi:nil="true"/>
    <Category_x0020_RDM xmlns="c9e239e1-eba3-46c3-b6c4-774a7c1dd7fe">General</Category_x0020_RDM>
    <Creator xmlns="c9e239e1-eba3-46c3-b6c4-774a7c1dd7fe">
      <UserInfo>
        <DisplayName/>
        <AccountId xsi:nil="true"/>
        <AccountType/>
      </UserInfo>
    </Creator>
    <Leader xmlns="c9e239e1-eba3-46c3-b6c4-774a7c1dd7fe">
      <UserInfo>
        <DisplayName/>
        <AccountId xsi:nil="true"/>
        <AccountType/>
      </UserInfo>
    </Leader>
    <Descriptions xmlns="c9e239e1-eba3-46c3-b6c4-774a7c1dd7fe" xsi:nil="true"/>
    <Results xmlns="c9e239e1-eba3-46c3-b6c4-774a7c1dd7fe">Unknown</Results>
    <Coverages xmlns="c9e239e1-eba3-46c3-b6c4-774a7c1dd7fe" xsi:nil="true"/>
    <ObjectType xmlns="c9e239e1-eba3-46c3-b6c4-774a7c1dd7fe">Concept</ObjectType>
    <Department_x0020_TU_x002f_e xmlns="c9e239e1-eba3-46c3-b6c4-774a7c1dd7fe">Data Management and Library</Department_x0020_TU_x002f_e>
    <Identification_x0020_Code xmlns="c9e239e1-eba3-46c3-b6c4-774a7c1dd7fe" xsi:nil="true"/>
    <Date_x0020_Authourised xmlns="c9e239e1-eba3-46c3-b6c4-774a7c1dd7fe" xsi:nil="true"/>
  </documentManagement>
</p:properties>
</file>

<file path=customXml/item3.xml><?xml version="1.0" encoding="utf-8"?>
<TemplafyFormConfiguration><![CDATA[{"formFields":[{"type":"heading","helpTexts":null,"label":"Style","locked":false,"name":"Style","spacing":null},{"type":"dropDown","helpTexts":null,"label":"Informal or formal","locked":false,"name":"InformalFormal","spacing":null,"autoSelectFirstOption":false,"dataSourceFieldName":"ListValueEN","dataSourceName":"FormalInformal","defaultValue":"Informal","filterByFieldName":null,"required":false,"filterBySource":null,"distinct":false,"hideIfNoUserInteractionRequired":false,"shouldRefreshFormOnChange":false,"shareValue":false},{"type":"heading","helpTexts":null,"label":"Address information","locked":false,"name":"AddressInformation","spacing":null},{"type":"dropDown","helpTexts":{"postfix":"Click in the field and enter the first letter of the building name. The building name (abbreviated with a building number) is displayed in the Letter."},"label":"Building","locked":false,"name":"Building","spacing":null,"autoSelectFirstOption":false,"dataSourceFieldName":"Name","dataSourceName":"Buildings","defaultValue":null,"filterByFieldName":null,"required":true,"filterBySource":null,"distinct":false,"hideIfNoUserInteractionRequired":false,"shouldRefreshFormOnChange":false,"shareValue":false},{"type":"dropDown","helpTexts":null,"label":"Classification","locked":false,"name":"Classification","spacing":null,"autoSelectFirstOption":false,"dataSourceFieldName":"ListValueEN","dataSourceName":"Classifications","defaultValue":null,"filterByFieldName":null,"required":true,"filterBySource":null,"distinct":false,"hideIfNoUserInteractionRequired":false,"shouldRefreshFormOnChange":false,"shareValue":false},{"type":"textBox","helpTexts":{"postfix":"Name Company / Institute, (Sub department company / institute), Attn. Name person, PO Box + nr / Street + Nr + addition, Zip code + City + Country"},"label":"Addressee","locked":false,"name":"Addressee","spacing":null,"defaultValue":null,"lines":6,"placeholder":"","required":false,"maxLength":null,"shareValue":false},{"type":"dropDown","label":"Salutation","name":"Salutation","helpTexts":{},"locked":false,"spacing":{},"autoSelectFirstOption":false,"dataSourceName":"SalutationsEN","defaultValue":null,"required":false,"distinct":false,"hideIfNoUserInteractionRequired":false,"shareValue":false,"dataSourceFieldName":"ListValue","filterCondition":{"type":"and","conditions":[{"type":"formFieldMatch","dataSourceFieldName":"FormalInformal","formFieldName":"InformalFormal"}]},"filterBySource":null,"filterByFieldName":null},{"type":"textBox","helpTexts":{"postfix":"Example: 'Mrs. De Vries' or 'Mr / Mrs'"},"label":"Name recipient","locked":false,"name":"NameRecipient","spacing":null,"defaultValue":null,"lines":1,"placeholder":"","required":true,"maxLength":null,"shareValue":false},{"type":"heading","helpTexts":null,"label":"Letter details","locked":false,"name":"LetterDetails","spacing":null},{"type":"datePicker","helpTexts":{"postfix":"The document will show the correct date notation."},"label":"Date","locked":false,"name":"Date","spacing":null,"required":false},{"type":"textBox","helpTexts":null,"label":"Subject","locked":false,"name":"Subject","spacing":null,"defaultValue":null,"lines":1,"placeholder":"","required":true,"maxLength":null,"shareValue":false},{"type":"textBox","helpTexts":null,"label":"Our reference","locked":false,"name":"OurReference","spacing":null,"defaultValue":null,"lines":1,"placeholder":"","required":false,"maxLength":null,"shareValue":false},{"type":"textBox","helpTexts":null,"label":"Your reference","locked":false,"name":"YourReference","spacing":null,"defaultValue":null,"lines":1,"placeholder":"","required":false,"maxLength":null,"shareValue":false},{"type":"textBox","helpTexts":null,"label":"Copy to","locked":false,"name":"CopyTo","spacing":null,"defaultValue":null,"lines":2,"placeholder":"","required":false,"maxLength":null,"shareValue":false},{"type":"textBox","helpTexts":null,"label":"Enclosures","locked":false,"name":"Enclosures","spacing":null,"defaultValue":null,"lines":2,"placeholder":"","required":false,"maxLength":null,"shareValue":false},{"type":"dropDown","label":"Signature","name":"Signature","helpTexts":{},"locked":false,"spacing":{},"autoSelectFirstOption":false,"dataSourceName":"ClosingsEN","defaultValue":null,"required":false,"distinct":false,"hideIfNoUserInteractionRequired":false,"shareValue":false,"dataSourceFieldName":"Name","filterCondition":{"type":"and","conditions":[{"type":"formFieldMatch","dataSourceFieldName":"FormalInformal","formFieldName":"InformalFormal"}]},"filterBySource":null,"filterByFieldName":null},{"type":"heading","helpTexts":null,"label":"Sender information","locked":false,"name":"SenderInformation","spacing":null},{"type":"textBox","helpTexts":null,"label":"Department or Service","locked":false,"name":"DepartmentOrService","spacing":null,"defaultValue":"{{UserProfile.Department}}","lines":1,"placeholder":"","required":false,"maxLength":null,"shareValue":false},{"type":"textBox","helpTexts":null,"label":"Capacity group or department","locked":false,"name":"CapacityGroupOrDepartment","spacing":null,"defaultValue":null,"lines":1,"placeholder":"","required":false,"maxLength":null,"shareValue":false},{"type":"textBox","helpTexts":{"postfix":"Your 4-digit TU/e phone number will be displayed if this is known. Add a second number, syntax:  1234 /5678 Is the field; TU/e telephone number blank, do not enter anything. Pay attention: Leave this field blank if you do not have a TU/e phone number."},"label":"TU/e phone number","locked":false,"name":"TUePhoneNumber","spacing":null,"defaultValue":"{{UserProfile.PhoneNumber}}","lines":1,"placeholder":"","required":false,"maxLength":null,"shareValue":false},{"type":"textBox","helpTexts":null,"label":"Email address","locked":false,"name":"EmailAddress","spacing":null,"defaultValue":"{{UserProfile.Email}}","lines":1,"placeholder":"","required":false,"maxLength":null,"shareValue":false},{"type":"textBox","helpTexts":null,"label":"Your name","locked":false,"name":"YourName","spacing":null,"defaultValue":"{{UserProfile.DisplayName}}","lines":1,"placeholder":"","required":false,"maxLength":null,"shareValue":false},{"type":"textBox","helpTexts":null,"label":"Position","locked":false,"name":"Position","spacing":null,"defaultValue":"{{UserProfile.JobTitle}}","lines":1,"placeholder":"","required":false,"maxLength":null,"shareValue":false},{"type":"textBox","helpTexts":{"postfix":"For example: Project manager, supporter, assistant researcher and so on."},"label":"Role","locked":false,"name":"Role","spacing":null,"defaultValue":null,"lines":1,"placeholder":"","required":false,"maxLength":null,"shareValue":false}],"formDataEntries":[]}]]></TemplafyFormConfiguratio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A999B518C8EF4A9F0A52055D700488" ma:contentTypeVersion="39" ma:contentTypeDescription="Create a new document." ma:contentTypeScope="" ma:versionID="2389db6bcdd312acab1d51402826d569">
  <xsd:schema xmlns:xsd="http://www.w3.org/2001/XMLSchema" xmlns:xs="http://www.w3.org/2001/XMLSchema" xmlns:p="http://schemas.microsoft.com/office/2006/metadata/properties" xmlns:ns2="c9e239e1-eba3-46c3-b6c4-774a7c1dd7fe" xmlns:ns3="9bddcc6d-5a40-4ec2-9543-10e19496ba30" targetNamespace="http://schemas.microsoft.com/office/2006/metadata/properties" ma:root="true" ma:fieldsID="22ba150b066640945a2f371480968da4" ns2:_="" ns3:_="">
    <xsd:import namespace="c9e239e1-eba3-46c3-b6c4-774a7c1dd7fe"/>
    <xsd:import namespace="9bddcc6d-5a40-4ec2-9543-10e19496ba30"/>
    <xsd:element name="properties">
      <xsd:complexType>
        <xsd:sequence>
          <xsd:element name="documentManagement">
            <xsd:complexType>
              <xsd:all>
                <xsd:element ref="ns2:ObjectType" minOccurs="0"/>
                <xsd:element ref="ns2:Category_x0020_RDM" minOccurs="0"/>
                <xsd:element ref="ns2:Descriptions" minOccurs="0"/>
                <xsd:element ref="ns2:Department_x0020_TU_x002f_e" minOccurs="0"/>
                <xsd:element ref="ns2:Creator" minOccurs="0"/>
                <xsd:element ref="ns2:Date_x0020_Document" minOccurs="0"/>
                <xsd:element ref="ns2:Results" minOccurs="0"/>
                <xsd:element ref="ns2:Origin" minOccurs="0"/>
                <xsd:element ref="ns2:Authourised_x0020_by" minOccurs="0"/>
                <xsd:element ref="ns2:Identification_x0020_Code" minOccurs="0"/>
                <xsd:element ref="ns3:MediaServiceMetadata" minOccurs="0"/>
                <xsd:element ref="ns3:MediaServiceFastMetadata" minOccurs="0"/>
                <xsd:element ref="ns2:Coverages" minOccurs="0"/>
                <xsd:element ref="ns2:Date_x0020_Authourised" minOccurs="0"/>
                <xsd:element ref="ns2:Relations" minOccurs="0"/>
                <xsd:element ref="ns2:Leader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239e1-eba3-46c3-b6c4-774a7c1dd7fe" elementFormDefault="qualified">
    <xsd:import namespace="http://schemas.microsoft.com/office/2006/documentManagement/types"/>
    <xsd:import namespace="http://schemas.microsoft.com/office/infopath/2007/PartnerControls"/>
    <xsd:element name="ObjectType" ma:index="1" nillable="true" ma:displayName="ObjectType" ma:default="Concept" ma:description="Type of Information object." ma:format="Dropdown" ma:indexed="true" ma:internalName="ObjectType">
      <xsd:simpleType>
        <xsd:union memberTypes="dms:Text">
          <xsd:simpleType>
            <xsd:restriction base="dms:Choice">
              <xsd:enumeration value="Concept"/>
              <xsd:enumeration value="Report"/>
              <xsd:enumeration value="Project document"/>
              <xsd:enumeration value="Policy document"/>
              <xsd:enumeration value="Agenda"/>
              <xsd:enumeration value="Attachment"/>
              <xsd:enumeration value="Letter"/>
              <xsd:enumeration value="Book"/>
              <xsd:enumeration value="Brochure"/>
              <xsd:enumeration value="Contract"/>
              <xsd:enumeration value="List"/>
              <xsd:enumeration value="Article"/>
              <xsd:enumeration value="Image"/>
              <xsd:enumeration value="Education document"/>
              <xsd:enumeration value="Invoice"/>
              <xsd:enumeration value="Resolution"/>
              <xsd:enumeration value="Plan"/>
            </xsd:restriction>
          </xsd:simpleType>
        </xsd:union>
      </xsd:simpleType>
    </xsd:element>
    <xsd:element name="Category_x0020_RDM" ma:index="2" nillable="true" ma:displayName="Category RDM" ma:default="General" ma:description="Topic of which the object is classified.&#10;" ma:format="Dropdown" ma:internalName="Category_x0020_RDM">
      <xsd:simpleType>
        <xsd:union memberTypes="dms:Text">
          <xsd:simpleType>
            <xsd:restriction base="dms:Choice">
              <xsd:enumeration value="General"/>
              <xsd:enumeration value="NWO"/>
              <xsd:enumeration value="H2020"/>
              <xsd:enumeration value="Non-Funder"/>
              <xsd:enumeration value="ZonMW"/>
              <xsd:enumeration value="GDPR"/>
              <xsd:enumeration value="IPR"/>
              <xsd:enumeration value="Licences"/>
              <xsd:enumeration value="Statistics"/>
              <xsd:enumeration value="Metadata"/>
              <xsd:enumeration value="FAIR"/>
              <xsd:enumeration value="Bachelor"/>
              <xsd:enumeration value="Master"/>
              <xsd:enumeration value="PDH"/>
              <xsd:enumeration value="Researchers"/>
              <xsd:enumeration value="Support Department"/>
              <xsd:enumeration value="Software training"/>
              <xsd:enumeration value="Standard"/>
              <xsd:enumeration value="4TU"/>
              <xsd:enumeration value="Generic repository"/>
              <xsd:enumeration value="Subject specific repository"/>
              <xsd:enumeration value="Internal archiving"/>
              <xsd:enumeration value="Internal policies"/>
              <xsd:enumeration value="External policies"/>
              <xsd:enumeration value="Communication plan"/>
              <xsd:enumeration value="Website"/>
              <xsd:enumeration value="Research support portal"/>
              <xsd:enumeration value="UKB"/>
              <xsd:enumeration value="LCRDM"/>
              <xsd:enumeration value="RDA"/>
              <xsd:enumeration value="OSCTU/e"/>
            </xsd:restriction>
          </xsd:simpleType>
        </xsd:union>
      </xsd:simpleType>
    </xsd:element>
    <xsd:element name="Descriptions" ma:index="3" nillable="true" ma:displayName="Descriptions" ma:description="Context information. Short explanation about the object. &#10;" ma:internalName="Descriptions">
      <xsd:simpleType>
        <xsd:restriction base="dms:Note">
          <xsd:maxLength value="255"/>
        </xsd:restriction>
      </xsd:simpleType>
    </xsd:element>
    <xsd:element name="Department_x0020_TU_x002f_e" ma:index="4" nillable="true" ma:displayName="Department TU/e" ma:default="Data Management and Library" ma:description="Organisation that owns the object at the moment of registration.&#10;" ma:format="Dropdown" ma:internalName="Department_x0020_TU_x002F_e">
      <xsd:simpleType>
        <xsd:union memberTypes="dms:Text">
          <xsd:simpleType>
            <xsd:restriction base="dms:Choice">
              <xsd:enumeration value="Data Management and Library"/>
              <xsd:enumeration value="Biomedical Engineering"/>
              <xsd:enumeration value="Built Environment"/>
              <xsd:enumeration value="Electrical Engineering"/>
              <xsd:enumeration value="Industrial Design"/>
              <xsd:enumeration value="Chemical Engineering and Chemistry"/>
              <xsd:enumeration value="Industrial Engineering &amp; Innovation Sciences"/>
              <xsd:enumeration value="Applied Physics"/>
              <xsd:enumeration value="Mechanical Engineering"/>
              <xsd:enumeration value="Mathematics and Computer Science"/>
            </xsd:restriction>
          </xsd:simpleType>
        </xsd:union>
      </xsd:simpleType>
    </xsd:element>
    <xsd:element name="Creator" ma:index="5" nillable="true" ma:displayName="Creator" ma:description="Actual writer or creator of the object." ma:list="UserInfo" ma:SearchPeopleOnly="false" ma:SharePointGroup="0" ma:internalName="Creat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_x0020_Document" ma:index="6" nillable="true" ma:displayName="Date Document" ma:default="[today]" ma:description="The actual date that the object was created.&#10;" ma:format="DateOnly" ma:internalName="Date_x0020_Document">
      <xsd:simpleType>
        <xsd:restriction base="dms:DateTime"/>
      </xsd:simpleType>
    </xsd:element>
    <xsd:element name="Results" ma:index="7" nillable="true" ma:displayName="Results" ma:default="Unknown" ma:description="The result of the proces or status of the document.&#10;" ma:format="RadioButtons" ma:internalName="Results">
      <xsd:simpleType>
        <xsd:union memberTypes="dms:Text">
          <xsd:simpleType>
            <xsd:restriction base="dms:Choice">
              <xsd:enumeration value="Unknown"/>
              <xsd:enumeration value="Not started"/>
              <xsd:enumeration value="To be reviewed"/>
              <xsd:enumeration value="In progress"/>
              <xsd:enumeration value="Completed"/>
            </xsd:restriction>
          </xsd:simpleType>
        </xsd:union>
      </xsd:simpleType>
    </xsd:element>
    <xsd:element name="Origin" ma:index="8" nillable="true" ma:displayName="Origin" ma:description="Original source" ma:internalName="Origin">
      <xsd:simpleType>
        <xsd:restriction base="dms:Note">
          <xsd:maxLength value="255"/>
        </xsd:restriction>
      </xsd:simpleType>
    </xsd:element>
    <xsd:element name="Authourised_x0020_by" ma:index="9" nillable="true" ma:displayName="Authourised by" ma:description="An organization or person responsible for or involved in the creation, recording of an object." ma:list="UserInfo" ma:SharePointGroup="0" ma:internalName="Authourised_x0020_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dentification_x0020_Code" ma:index="10" nillable="true" ma:displayName="Identification Code" ma:description="Number or code assigned to an object outside the dynamic archive&#10;" ma:internalName="Identification_x0020_Code">
      <xsd:simpleType>
        <xsd:restriction base="dms:Text">
          <xsd:maxLength value="255"/>
        </xsd:restriction>
      </xsd:simpleType>
    </xsd:element>
    <xsd:element name="Coverages" ma:index="20" nillable="true" ma:displayName="Coverages" ma:description="Valid period or location." ma:internalName="Coverages">
      <xsd:simpleType>
        <xsd:restriction base="dms:Text">
          <xsd:maxLength value="255"/>
        </xsd:restriction>
      </xsd:simpleType>
    </xsd:element>
    <xsd:element name="Date_x0020_Authourised" ma:index="21" nillable="true" ma:displayName="Date Authourised" ma:description="Date approved" ma:format="DateOnly" ma:internalName="Date_x0020_Authourised">
      <xsd:simpleType>
        <xsd:restriction base="dms:DateTime"/>
      </xsd:simpleType>
    </xsd:element>
    <xsd:element name="Relations" ma:index="22" nillable="true" ma:displayName="Relations" ma:description="Naam project or workflow of which document is part of." ma:internalName="Relations">
      <xsd:simpleType>
        <xsd:restriction base="dms:Text">
          <xsd:maxLength value="255"/>
        </xsd:restriction>
      </xsd:simpleType>
    </xsd:element>
    <xsd:element name="Leader" ma:index="23" nillable="true" ma:displayName="Leader" ma:description="Project or team leader or person responsible" ma:list="UserInfo" ma:SharePointGroup="0" ma:internalName="Lea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6" nillable="true" ma:displayName="Taxonomy Catch All Column" ma:hidden="true" ma:list="{2bfc0286-fbfa-4171-b0cb-d3863062621c}" ma:internalName="TaxCatchAll" ma:showField="CatchAllData" ma:web="c9e239e1-eba3-46c3-b6c4-774a7c1dd7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dcc6d-5a40-4ec2-9543-10e19496b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2" nillable="true" ma:displayName="Location" ma:internalName="MediaServiceLocation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5f80264a-99e7-47cd-820c-3e92ce78c5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032137-D655-4BB5-8A45-8CE20A48DDEB}">
  <ds:schemaRefs/>
</ds:datastoreItem>
</file>

<file path=customXml/itemProps2.xml><?xml version="1.0" encoding="utf-8"?>
<ds:datastoreItem xmlns:ds="http://schemas.openxmlformats.org/officeDocument/2006/customXml" ds:itemID="{38A61EC5-9122-45AD-AB9F-4FF87D88C420}">
  <ds:schemaRefs>
    <ds:schemaRef ds:uri="http://schemas.microsoft.com/office/2006/metadata/properties"/>
    <ds:schemaRef ds:uri="http://schemas.microsoft.com/office/infopath/2007/PartnerControls"/>
    <ds:schemaRef ds:uri="9bddcc6d-5a40-4ec2-9543-10e19496ba30"/>
    <ds:schemaRef ds:uri="c9e239e1-eba3-46c3-b6c4-774a7c1dd7fe"/>
  </ds:schemaRefs>
</ds:datastoreItem>
</file>

<file path=customXml/itemProps3.xml><?xml version="1.0" encoding="utf-8"?>
<ds:datastoreItem xmlns:ds="http://schemas.openxmlformats.org/officeDocument/2006/customXml" ds:itemID="{4C82CF77-508C-4D6C-A155-2B253403EB17}">
  <ds:schemaRefs/>
</ds:datastoreItem>
</file>

<file path=customXml/itemProps4.xml><?xml version="1.0" encoding="utf-8"?>
<ds:datastoreItem xmlns:ds="http://schemas.openxmlformats.org/officeDocument/2006/customXml" ds:itemID="{E6015054-235E-4DA5-89B4-9E88D303B3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76FF6A-A30C-4E7E-B1A6-E4AD87B93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239e1-eba3-46c3-b6c4-774a7c1dd7fe"/>
    <ds:schemaRef ds:uri="9bddcc6d-5a40-4ec2-9543-10e19496b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EN%20Letter.dotx</Template>
  <TotalTime>6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EN Letter</vt:lpstr>
      <vt:lpstr>EN Letter</vt:lpstr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Letter</dc:title>
  <dc:subject/>
  <dc:creator>Liz Guzman Ramirez</dc:creator>
  <cp:keywords/>
  <dc:description/>
  <cp:lastModifiedBy>Guzman Ramirez, Liz</cp:lastModifiedBy>
  <cp:revision>6</cp:revision>
  <dcterms:created xsi:type="dcterms:W3CDTF">2026-05-04T09:07:00Z</dcterms:created>
  <dcterms:modified xsi:type="dcterms:W3CDTF">2026-05-04T09:12:00Z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0x01010023A999B518C8EF4A9F0A52055D700488</vt:lpwstr>
  </property>
  <property fmtid="{D5CDD505-2E9C-101B-9397-08002B2CF9AE}" pid="3" name="MediaServiceImageTags">
    <vt:lpwstr/>
  </property>
</Properties>
</file>