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C19E2" w14:textId="77777777" w:rsidR="0077207D" w:rsidRDefault="0077207D" w:rsidP="00D13726">
      <w:pPr>
        <w:pStyle w:val="Heading1"/>
        <w:jc w:val="center"/>
        <w:rPr>
          <w:rFonts w:asciiTheme="minorHAnsi" w:hAnsiTheme="minorHAnsi" w:cstheme="minorHAnsi"/>
          <w:color w:val="000000"/>
        </w:rPr>
      </w:pPr>
    </w:p>
    <w:p w14:paraId="278AF13F" w14:textId="77777777" w:rsidR="0077207D" w:rsidRDefault="0077207D" w:rsidP="00D13726">
      <w:pPr>
        <w:pStyle w:val="Heading1"/>
        <w:jc w:val="center"/>
        <w:rPr>
          <w:rFonts w:asciiTheme="minorHAnsi" w:hAnsiTheme="minorHAnsi" w:cstheme="minorHAnsi"/>
          <w:color w:val="000000"/>
        </w:rPr>
      </w:pPr>
    </w:p>
    <w:p w14:paraId="2DC968B2" w14:textId="77777777" w:rsidR="0077207D" w:rsidRDefault="0077207D" w:rsidP="00D13726">
      <w:pPr>
        <w:pStyle w:val="Heading1"/>
        <w:jc w:val="center"/>
        <w:rPr>
          <w:rFonts w:asciiTheme="minorHAnsi" w:hAnsiTheme="minorHAnsi" w:cstheme="minorHAnsi"/>
          <w:color w:val="000000"/>
        </w:rPr>
      </w:pPr>
    </w:p>
    <w:p w14:paraId="69883E58" w14:textId="1855C73F" w:rsidR="00D13726" w:rsidRPr="006468A8" w:rsidRDefault="00D13726" w:rsidP="00D13726">
      <w:pPr>
        <w:pStyle w:val="Heading1"/>
        <w:jc w:val="center"/>
        <w:rPr>
          <w:rFonts w:asciiTheme="minorHAnsi" w:hAnsiTheme="minorHAnsi" w:cstheme="minorHAnsi"/>
          <w:color w:val="000000"/>
        </w:rPr>
      </w:pPr>
      <w:r w:rsidRPr="006468A8">
        <w:rPr>
          <w:rFonts w:asciiTheme="minorHAnsi" w:hAnsiTheme="minorHAnsi" w:cstheme="minorHAnsi"/>
          <w:color w:val="000000"/>
        </w:rPr>
        <w:t>Data Management Plan Template</w:t>
      </w:r>
    </w:p>
    <w:p w14:paraId="65C8B17B" w14:textId="6845EF92" w:rsidR="006468A8" w:rsidRPr="006468A8" w:rsidRDefault="006468A8" w:rsidP="006468A8">
      <w:pPr>
        <w:pStyle w:val="NormalWeb"/>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Via this template you can create your data management plan (DMP).</w:t>
      </w:r>
      <w:r>
        <w:rPr>
          <w:rFonts w:asciiTheme="minorHAnsi" w:hAnsiTheme="minorHAnsi" w:cstheme="minorHAnsi"/>
          <w:color w:val="292A2E"/>
          <w:sz w:val="21"/>
          <w:szCs w:val="21"/>
        </w:rPr>
        <w:br/>
      </w:r>
      <w:r w:rsidRPr="006468A8">
        <w:rPr>
          <w:rFonts w:asciiTheme="minorHAnsi" w:hAnsiTheme="minorHAnsi" w:cstheme="minorHAnsi"/>
          <w:color w:val="292A2E"/>
          <w:sz w:val="21"/>
          <w:szCs w:val="21"/>
        </w:rPr>
        <w:t xml:space="preserve">This DMP is for </w:t>
      </w:r>
      <w:r w:rsidRPr="006468A8">
        <w:rPr>
          <w:rStyle w:val="Strong"/>
          <w:rFonts w:asciiTheme="minorHAnsi" w:hAnsiTheme="minorHAnsi" w:cstheme="minorHAnsi"/>
          <w:color w:val="292A2E"/>
          <w:sz w:val="21"/>
          <w:szCs w:val="21"/>
        </w:rPr>
        <w:t>your entire research project</w:t>
      </w:r>
      <w:r w:rsidRPr="006468A8">
        <w:rPr>
          <w:rFonts w:asciiTheme="minorHAnsi" w:hAnsiTheme="minorHAnsi" w:cstheme="minorHAnsi"/>
          <w:color w:val="292A2E"/>
          <w:sz w:val="21"/>
          <w:szCs w:val="21"/>
        </w:rPr>
        <w:t>, not only for the part that involves human participants or ERB approval. Please think about all data you will create or use, such as:</w:t>
      </w:r>
    </w:p>
    <w:p w14:paraId="5F4DA0D6" w14:textId="77777777" w:rsidR="006468A8" w:rsidRPr="006468A8" w:rsidRDefault="006468A8" w:rsidP="006468A8">
      <w:pPr>
        <w:pStyle w:val="NormalWeb"/>
        <w:numPr>
          <w:ilvl w:val="0"/>
          <w:numId w:val="6"/>
        </w:numPr>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data from </w:t>
      </w:r>
      <w:r w:rsidRPr="006468A8">
        <w:rPr>
          <w:rStyle w:val="Strong"/>
          <w:rFonts w:asciiTheme="minorHAnsi" w:hAnsiTheme="minorHAnsi" w:cstheme="minorHAnsi"/>
          <w:color w:val="292A2E"/>
          <w:sz w:val="21"/>
          <w:szCs w:val="21"/>
        </w:rPr>
        <w:t>experiments, simulations, models, logs, sensors, benchmarks, software/code</w:t>
      </w:r>
      <w:r w:rsidRPr="006468A8">
        <w:rPr>
          <w:rFonts w:asciiTheme="minorHAnsi" w:hAnsiTheme="minorHAnsi" w:cstheme="minorHAnsi"/>
          <w:color w:val="292A2E"/>
          <w:sz w:val="21"/>
          <w:szCs w:val="21"/>
        </w:rPr>
        <w:t>, etc., and</w:t>
      </w:r>
    </w:p>
    <w:p w14:paraId="402013D3" w14:textId="77777777" w:rsidR="006468A8" w:rsidRPr="006468A8" w:rsidRDefault="006468A8" w:rsidP="006468A8">
      <w:pPr>
        <w:pStyle w:val="NormalWeb"/>
        <w:numPr>
          <w:ilvl w:val="0"/>
          <w:numId w:val="6"/>
        </w:numPr>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data from </w:t>
      </w:r>
      <w:r w:rsidRPr="006468A8">
        <w:rPr>
          <w:rStyle w:val="Strong"/>
          <w:rFonts w:asciiTheme="minorHAnsi" w:hAnsiTheme="minorHAnsi" w:cstheme="minorHAnsi"/>
          <w:color w:val="292A2E"/>
          <w:sz w:val="21"/>
          <w:szCs w:val="21"/>
        </w:rPr>
        <w:t>human participants</w:t>
      </w:r>
      <w:r w:rsidRPr="006468A8">
        <w:rPr>
          <w:rFonts w:asciiTheme="minorHAnsi" w:hAnsiTheme="minorHAnsi" w:cstheme="minorHAnsi"/>
          <w:color w:val="292A2E"/>
          <w:sz w:val="21"/>
          <w:szCs w:val="21"/>
        </w:rPr>
        <w:t xml:space="preserve"> (if any), such as surveys, interviews, observations, or usage data.</w:t>
      </w:r>
    </w:p>
    <w:p w14:paraId="29A55694" w14:textId="77777777" w:rsidR="006468A8" w:rsidRPr="006468A8" w:rsidRDefault="006468A8" w:rsidP="006468A8">
      <w:pPr>
        <w:pStyle w:val="NormalWeb"/>
        <w:shd w:val="clear" w:color="auto" w:fill="FFFFFF"/>
        <w:spacing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We understand that at the start of a research project many details are still uncertain. You are not expected to know everything yet. Instead:</w:t>
      </w:r>
    </w:p>
    <w:p w14:paraId="46F725D6" w14:textId="77777777" w:rsidR="006468A8" w:rsidRPr="006468A8" w:rsidRDefault="006468A8" w:rsidP="006468A8">
      <w:pPr>
        <w:pStyle w:val="NormalWeb"/>
        <w:numPr>
          <w:ilvl w:val="0"/>
          <w:numId w:val="7"/>
        </w:numPr>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be </w:t>
      </w:r>
      <w:r w:rsidRPr="006468A8">
        <w:rPr>
          <w:rStyle w:val="Strong"/>
          <w:rFonts w:asciiTheme="minorHAnsi" w:hAnsiTheme="minorHAnsi" w:cstheme="minorHAnsi"/>
          <w:color w:val="292A2E"/>
          <w:sz w:val="21"/>
          <w:szCs w:val="21"/>
        </w:rPr>
        <w:t>as specific as you can now</w:t>
      </w:r>
      <w:r w:rsidRPr="006468A8">
        <w:rPr>
          <w:rFonts w:asciiTheme="minorHAnsi" w:hAnsiTheme="minorHAnsi" w:cstheme="minorHAnsi"/>
          <w:color w:val="292A2E"/>
          <w:sz w:val="21"/>
          <w:szCs w:val="21"/>
        </w:rPr>
        <w:t xml:space="preserve"> about the data you are likely to handle over the whole project</w:t>
      </w:r>
    </w:p>
    <w:p w14:paraId="127353D1" w14:textId="77777777" w:rsidR="006468A8" w:rsidRPr="006468A8" w:rsidRDefault="006468A8" w:rsidP="006468A8">
      <w:pPr>
        <w:pStyle w:val="NormalWeb"/>
        <w:numPr>
          <w:ilvl w:val="0"/>
          <w:numId w:val="7"/>
        </w:numPr>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if something is </w:t>
      </w:r>
      <w:r w:rsidRPr="006468A8">
        <w:rPr>
          <w:rStyle w:val="Strong"/>
          <w:rFonts w:asciiTheme="minorHAnsi" w:hAnsiTheme="minorHAnsi" w:cstheme="minorHAnsi"/>
          <w:color w:val="292A2E"/>
          <w:sz w:val="21"/>
          <w:szCs w:val="21"/>
        </w:rPr>
        <w:t>not yet decided</w:t>
      </w:r>
      <w:r w:rsidRPr="006468A8">
        <w:rPr>
          <w:rFonts w:asciiTheme="minorHAnsi" w:hAnsiTheme="minorHAnsi" w:cstheme="minorHAnsi"/>
          <w:color w:val="292A2E"/>
          <w:sz w:val="21"/>
          <w:szCs w:val="21"/>
        </w:rPr>
        <w:t xml:space="preserve">, describe the </w:t>
      </w:r>
      <w:r w:rsidRPr="006468A8">
        <w:rPr>
          <w:rStyle w:val="Strong"/>
          <w:rFonts w:asciiTheme="minorHAnsi" w:hAnsiTheme="minorHAnsi" w:cstheme="minorHAnsi"/>
          <w:color w:val="292A2E"/>
          <w:sz w:val="21"/>
          <w:szCs w:val="21"/>
        </w:rPr>
        <w:t>main options</w:t>
      </w:r>
      <w:r w:rsidRPr="006468A8">
        <w:rPr>
          <w:rFonts w:asciiTheme="minorHAnsi" w:hAnsiTheme="minorHAnsi" w:cstheme="minorHAnsi"/>
          <w:color w:val="292A2E"/>
          <w:sz w:val="21"/>
          <w:szCs w:val="21"/>
        </w:rPr>
        <w:t xml:space="preserve"> you are considering</w:t>
      </w:r>
    </w:p>
    <w:p w14:paraId="6D6340EE" w14:textId="77777777" w:rsidR="006468A8" w:rsidRPr="006468A8" w:rsidRDefault="006468A8" w:rsidP="006468A8">
      <w:pPr>
        <w:pStyle w:val="NormalWeb"/>
        <w:numPr>
          <w:ilvl w:val="0"/>
          <w:numId w:val="7"/>
        </w:numPr>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remember that this DMP is a </w:t>
      </w:r>
      <w:r w:rsidRPr="006468A8">
        <w:rPr>
          <w:rStyle w:val="Strong"/>
          <w:rFonts w:asciiTheme="minorHAnsi" w:hAnsiTheme="minorHAnsi" w:cstheme="minorHAnsi"/>
          <w:color w:val="292A2E"/>
          <w:sz w:val="21"/>
          <w:szCs w:val="21"/>
        </w:rPr>
        <w:t>living document</w:t>
      </w:r>
      <w:r w:rsidRPr="006468A8">
        <w:rPr>
          <w:rFonts w:asciiTheme="minorHAnsi" w:hAnsiTheme="minorHAnsi" w:cstheme="minorHAnsi"/>
          <w:color w:val="292A2E"/>
          <w:sz w:val="21"/>
          <w:szCs w:val="21"/>
        </w:rPr>
        <w:t xml:space="preserve">: you are expected to </w:t>
      </w:r>
      <w:r w:rsidRPr="006468A8">
        <w:rPr>
          <w:rStyle w:val="Strong"/>
          <w:rFonts w:asciiTheme="minorHAnsi" w:hAnsiTheme="minorHAnsi" w:cstheme="minorHAnsi"/>
          <w:color w:val="292A2E"/>
          <w:sz w:val="21"/>
          <w:szCs w:val="21"/>
        </w:rPr>
        <w:t>update it</w:t>
      </w:r>
      <w:r w:rsidRPr="006468A8">
        <w:rPr>
          <w:rFonts w:asciiTheme="minorHAnsi" w:hAnsiTheme="minorHAnsi" w:cstheme="minorHAnsi"/>
          <w:color w:val="292A2E"/>
          <w:sz w:val="21"/>
          <w:szCs w:val="21"/>
        </w:rPr>
        <w:t xml:space="preserve"> whenever your project design, data, or procedures change.</w:t>
      </w:r>
    </w:p>
    <w:p w14:paraId="13BED9A8" w14:textId="77777777" w:rsidR="006468A8" w:rsidRPr="006468A8" w:rsidRDefault="006468A8" w:rsidP="006468A8">
      <w:pPr>
        <w:pStyle w:val="NormalWeb"/>
        <w:shd w:val="clear" w:color="auto" w:fill="FFFFFF"/>
        <w:spacing w:after="0" w:afterAutospacing="0"/>
        <w:rPr>
          <w:rFonts w:asciiTheme="minorHAnsi" w:hAnsiTheme="minorHAnsi" w:cstheme="minorHAnsi"/>
          <w:color w:val="292A2E"/>
          <w:sz w:val="21"/>
          <w:szCs w:val="21"/>
        </w:rPr>
      </w:pPr>
      <w:r w:rsidRPr="006468A8">
        <w:rPr>
          <w:rStyle w:val="Strong"/>
          <w:rFonts w:asciiTheme="minorHAnsi" w:hAnsiTheme="minorHAnsi" w:cstheme="minorHAnsi"/>
          <w:color w:val="292A2E"/>
          <w:sz w:val="21"/>
          <w:szCs w:val="21"/>
        </w:rPr>
        <w:t>Questions:</w:t>
      </w:r>
      <w:r w:rsidRPr="006468A8">
        <w:rPr>
          <w:rFonts w:asciiTheme="minorHAnsi" w:hAnsiTheme="minorHAnsi" w:cstheme="minorHAnsi"/>
          <w:color w:val="292A2E"/>
          <w:sz w:val="21"/>
          <w:szCs w:val="21"/>
        </w:rPr>
        <w:t xml:space="preserve"> If you have questions please add them at the end of the form as a comment under “Activity”</w:t>
      </w:r>
      <w:r w:rsidRPr="006468A8">
        <w:rPr>
          <w:rFonts w:asciiTheme="minorHAnsi" w:hAnsiTheme="minorHAnsi" w:cstheme="minorHAnsi"/>
          <w:color w:val="292A2E"/>
          <w:sz w:val="21"/>
          <w:szCs w:val="21"/>
        </w:rPr>
        <w:br/>
      </w:r>
      <w:r w:rsidRPr="006468A8">
        <w:rPr>
          <w:rStyle w:val="Strong"/>
          <w:rFonts w:asciiTheme="minorHAnsi" w:hAnsiTheme="minorHAnsi" w:cstheme="minorHAnsi"/>
          <w:color w:val="292A2E"/>
          <w:sz w:val="21"/>
          <w:szCs w:val="21"/>
        </w:rPr>
        <w:t>Save:</w:t>
      </w:r>
      <w:r w:rsidRPr="006468A8">
        <w:rPr>
          <w:rFonts w:asciiTheme="minorHAnsi" w:hAnsiTheme="minorHAnsi" w:cstheme="minorHAnsi"/>
          <w:color w:val="292A2E"/>
          <w:sz w:val="21"/>
          <w:szCs w:val="21"/>
        </w:rPr>
        <w:t xml:space="preserve"> Click "Save" at the bottom of the form to save the information you provided</w:t>
      </w:r>
      <w:r w:rsidRPr="006468A8">
        <w:rPr>
          <w:rFonts w:asciiTheme="minorHAnsi" w:hAnsiTheme="minorHAnsi" w:cstheme="minorHAnsi"/>
          <w:color w:val="292A2E"/>
          <w:sz w:val="21"/>
          <w:szCs w:val="21"/>
        </w:rPr>
        <w:br/>
      </w:r>
      <w:r w:rsidRPr="006468A8">
        <w:rPr>
          <w:rStyle w:val="Strong"/>
          <w:rFonts w:asciiTheme="minorHAnsi" w:hAnsiTheme="minorHAnsi" w:cstheme="minorHAnsi"/>
          <w:color w:val="292A2E"/>
          <w:sz w:val="21"/>
          <w:szCs w:val="21"/>
        </w:rPr>
        <w:t xml:space="preserve">Update: </w:t>
      </w:r>
      <w:r w:rsidRPr="006468A8">
        <w:rPr>
          <w:rFonts w:asciiTheme="minorHAnsi" w:hAnsiTheme="minorHAnsi" w:cstheme="minorHAnsi"/>
          <w:color w:val="292A2E"/>
          <w:sz w:val="21"/>
          <w:szCs w:val="21"/>
        </w:rPr>
        <w:t>Click "Update DMP" on the right-hand panel of the request. </w:t>
      </w:r>
    </w:p>
    <w:p w14:paraId="1BB0CACA" w14:textId="77777777" w:rsidR="006468A8" w:rsidRPr="006468A8" w:rsidRDefault="006468A8" w:rsidP="006468A8">
      <w:pPr>
        <w:pStyle w:val="NormalWeb"/>
        <w:shd w:val="clear" w:color="auto" w:fill="FFFFFF"/>
        <w:spacing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For the most common questions please have a look at the </w:t>
      </w:r>
      <w:hyperlink r:id="rId12" w:history="1">
        <w:r w:rsidRPr="006468A8">
          <w:rPr>
            <w:rStyle w:val="Hyperlink"/>
            <w:rFonts w:asciiTheme="minorHAnsi" w:hAnsiTheme="minorHAnsi" w:cstheme="minorHAnsi"/>
            <w:sz w:val="21"/>
            <w:szCs w:val="21"/>
          </w:rPr>
          <w:t>FAQs page</w:t>
        </w:r>
      </w:hyperlink>
      <w:r w:rsidRPr="006468A8">
        <w:rPr>
          <w:rFonts w:asciiTheme="minorHAnsi" w:hAnsiTheme="minorHAnsi" w:cstheme="minorHAnsi"/>
          <w:color w:val="292A2E"/>
          <w:sz w:val="21"/>
          <w:szCs w:val="21"/>
        </w:rPr>
        <w:t>.</w:t>
      </w:r>
    </w:p>
    <w:p w14:paraId="6860692B" w14:textId="77777777" w:rsidR="006468A8" w:rsidRPr="006468A8" w:rsidRDefault="006468A8" w:rsidP="006468A8">
      <w:pPr>
        <w:pStyle w:val="NormalWeb"/>
        <w:shd w:val="clear" w:color="auto" w:fill="FFFFFF"/>
        <w:spacing w:before="0" w:beforeAutospacing="0"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This template has been approved by NWO, ZonMw, and the European Research Council. </w:t>
      </w:r>
    </w:p>
    <w:p w14:paraId="625527A2" w14:textId="50D40D44" w:rsidR="000D0A0B" w:rsidRDefault="006468A8" w:rsidP="000D0A0B">
      <w:pPr>
        <w:pStyle w:val="Heading2"/>
        <w:shd w:val="clear" w:color="auto" w:fill="FFFFFF"/>
        <w:spacing w:before="432" w:beforeAutospacing="0" w:after="0" w:afterAutospacing="0" w:line="360" w:lineRule="atLeast"/>
        <w:jc w:val="center"/>
        <w:rPr>
          <w:rStyle w:val="Strong"/>
          <w:rFonts w:asciiTheme="minorHAnsi" w:hAnsiTheme="minorHAnsi" w:cstheme="minorHAnsi"/>
          <w:b/>
          <w:bCs/>
          <w:color w:val="292A2E"/>
        </w:rPr>
      </w:pPr>
      <w:r w:rsidRPr="006468A8">
        <w:rPr>
          <w:rStyle w:val="Strong"/>
          <w:rFonts w:asciiTheme="minorHAnsi" w:hAnsiTheme="minorHAnsi" w:cstheme="minorHAnsi"/>
          <w:b/>
          <w:bCs/>
          <w:color w:val="292A2E"/>
        </w:rPr>
        <w:t>General Project Information</w:t>
      </w:r>
    </w:p>
    <w:p w14:paraId="72292DD5" w14:textId="77777777" w:rsidR="000563BB" w:rsidRPr="006468A8" w:rsidRDefault="000563BB" w:rsidP="000D0A0B">
      <w:pPr>
        <w:pStyle w:val="Heading2"/>
        <w:shd w:val="clear" w:color="auto" w:fill="FFFFFF"/>
        <w:spacing w:before="432" w:beforeAutospacing="0" w:after="0" w:afterAutospacing="0" w:line="360" w:lineRule="atLeast"/>
        <w:jc w:val="center"/>
        <w:rPr>
          <w:rFonts w:asciiTheme="minorHAnsi" w:hAnsiTheme="minorHAnsi" w:cstheme="minorHAnsi"/>
          <w:color w:val="292A2E"/>
        </w:rPr>
      </w:pPr>
    </w:p>
    <w:p w14:paraId="493D50BA"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1. Project Title / Study name</w:t>
      </w:r>
      <w:r w:rsidRPr="006468A8">
        <w:rPr>
          <w:rStyle w:val="syaz1ick"/>
          <w:rFonts w:asciiTheme="minorHAnsi" w:hAnsiTheme="minorHAnsi" w:cstheme="minorHAnsi"/>
          <w:b/>
          <w:bCs/>
          <w:color w:val="292A2E"/>
          <w:szCs w:val="21"/>
        </w:rPr>
        <w:t>*</w:t>
      </w:r>
    </w:p>
    <w:p w14:paraId="504EB8A0"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2. Are you </w:t>
      </w:r>
      <w:proofErr w:type="gramStart"/>
      <w:r w:rsidRPr="006468A8">
        <w:rPr>
          <w:rFonts w:asciiTheme="minorHAnsi" w:hAnsiTheme="minorHAnsi" w:cstheme="minorHAnsi"/>
          <w:b/>
          <w:bCs/>
          <w:color w:val="292A2E"/>
          <w:szCs w:val="21"/>
        </w:rPr>
        <w:t>a?</w:t>
      </w:r>
      <w:r w:rsidRPr="006468A8">
        <w:rPr>
          <w:rStyle w:val="syaz1ick"/>
          <w:rFonts w:asciiTheme="minorHAnsi" w:hAnsiTheme="minorHAnsi" w:cstheme="minorHAnsi"/>
          <w:b/>
          <w:bCs/>
          <w:color w:val="292A2E"/>
          <w:szCs w:val="21"/>
        </w:rPr>
        <w:t>*</w:t>
      </w:r>
      <w:proofErr w:type="gramEnd"/>
    </w:p>
    <w:p w14:paraId="295CCD96" w14:textId="77777777"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Bachelor student</w:t>
      </w:r>
    </w:p>
    <w:p w14:paraId="238C1F59" w14:textId="77777777"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Master student</w:t>
      </w:r>
    </w:p>
    <w:p w14:paraId="523400F3" w14:textId="77777777"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Researcher (PhD, academic staff)</w:t>
      </w:r>
    </w:p>
    <w:p w14:paraId="3DE561E9" w14:textId="77F55643" w:rsidR="006468A8" w:rsidRPr="000563BB" w:rsidRDefault="006468A8" w:rsidP="000563BB">
      <w:pPr>
        <w:shd w:val="clear" w:color="auto" w:fill="FFFFFF"/>
        <w:spacing w:line="360" w:lineRule="atLeast"/>
        <w:textAlignment w:val="center"/>
        <w:rPr>
          <w:rFonts w:asciiTheme="minorHAnsi" w:hAnsiTheme="minorHAnsi" w:cstheme="minorHAnsi"/>
          <w:color w:val="292A2E"/>
          <w:szCs w:val="21"/>
        </w:rPr>
      </w:pPr>
      <w:r w:rsidRPr="006468A8">
        <w:rPr>
          <w:rStyle w:val="85i5v77o"/>
          <w:rFonts w:asciiTheme="minorHAnsi" w:hAnsiTheme="minorHAnsi" w:cstheme="minorHAnsi"/>
          <w:color w:val="292A2E"/>
          <w:szCs w:val="21"/>
        </w:rPr>
        <w:t>Other</w:t>
      </w:r>
    </w:p>
    <w:p w14:paraId="348417B5" w14:textId="305996A7" w:rsidR="006468A8" w:rsidRPr="000563BB"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2a. Please clarify the "other" option</w:t>
      </w:r>
      <w:r w:rsidRPr="006468A8">
        <w:rPr>
          <w:rStyle w:val="syaz1ick"/>
          <w:rFonts w:asciiTheme="minorHAnsi" w:hAnsiTheme="minorHAnsi" w:cstheme="minorHAnsi"/>
          <w:b/>
          <w:bCs/>
          <w:color w:val="292A2E"/>
          <w:szCs w:val="21"/>
        </w:rPr>
        <w:t>*</w:t>
      </w:r>
    </w:p>
    <w:p w14:paraId="5E31DA9B"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3. Primary Contact Name (Student or </w:t>
      </w:r>
      <w:proofErr w:type="gramStart"/>
      <w:r w:rsidRPr="006468A8">
        <w:rPr>
          <w:rFonts w:asciiTheme="minorHAnsi" w:hAnsiTheme="minorHAnsi" w:cstheme="minorHAnsi"/>
          <w:b/>
          <w:bCs/>
          <w:color w:val="292A2E"/>
          <w:szCs w:val="21"/>
        </w:rPr>
        <w:t>Researcher)</w:t>
      </w:r>
      <w:r w:rsidRPr="006468A8">
        <w:rPr>
          <w:rStyle w:val="syaz1ick"/>
          <w:rFonts w:asciiTheme="minorHAnsi" w:hAnsiTheme="minorHAnsi" w:cstheme="minorHAnsi"/>
          <w:b/>
          <w:bCs/>
          <w:color w:val="292A2E"/>
          <w:szCs w:val="21"/>
        </w:rPr>
        <w:t>*</w:t>
      </w:r>
      <w:proofErr w:type="gramEnd"/>
    </w:p>
    <w:p w14:paraId="399C5D73"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4. Primary Contact Email (Student or </w:t>
      </w:r>
      <w:proofErr w:type="gramStart"/>
      <w:r w:rsidRPr="006468A8">
        <w:rPr>
          <w:rFonts w:asciiTheme="minorHAnsi" w:hAnsiTheme="minorHAnsi" w:cstheme="minorHAnsi"/>
          <w:b/>
          <w:bCs/>
          <w:color w:val="292A2E"/>
          <w:szCs w:val="21"/>
        </w:rPr>
        <w:t>Researcher)</w:t>
      </w:r>
      <w:r w:rsidRPr="006468A8">
        <w:rPr>
          <w:rStyle w:val="syaz1ick"/>
          <w:rFonts w:asciiTheme="minorHAnsi" w:hAnsiTheme="minorHAnsi" w:cstheme="minorHAnsi"/>
          <w:b/>
          <w:bCs/>
          <w:color w:val="292A2E"/>
          <w:szCs w:val="21"/>
        </w:rPr>
        <w:t>*</w:t>
      </w:r>
      <w:proofErr w:type="gramEnd"/>
    </w:p>
    <w:p w14:paraId="7D3652B4"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5. Supervisor(s) Name(s)</w:t>
      </w:r>
    </w:p>
    <w:p w14:paraId="280FB968"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lastRenderedPageBreak/>
        <w:t>6. Supervisor(s) email address(es)</w:t>
      </w:r>
    </w:p>
    <w:p w14:paraId="7E48818D"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7. Department</w:t>
      </w:r>
      <w:r w:rsidRPr="006468A8">
        <w:rPr>
          <w:rStyle w:val="syaz1ick"/>
          <w:rFonts w:asciiTheme="minorHAnsi" w:hAnsiTheme="minorHAnsi" w:cstheme="minorHAnsi"/>
          <w:b/>
          <w:bCs/>
          <w:color w:val="292A2E"/>
          <w:szCs w:val="21"/>
        </w:rPr>
        <w:t>*</w:t>
      </w:r>
    </w:p>
    <w:p w14:paraId="3B2A26B7" w14:textId="19FB4120" w:rsidR="006468A8" w:rsidRPr="000563BB" w:rsidRDefault="006468A8" w:rsidP="000563BB">
      <w:pPr>
        <w:shd w:val="clear" w:color="auto" w:fill="FFFFFF"/>
        <w:spacing w:line="360" w:lineRule="atLeast"/>
        <w:textAlignment w:val="center"/>
        <w:rPr>
          <w:rFonts w:asciiTheme="minorHAnsi" w:hAnsiTheme="minorHAnsi" w:cstheme="minorHAnsi"/>
          <w:color w:val="292A2E"/>
          <w:szCs w:val="21"/>
        </w:rPr>
      </w:pPr>
      <w:r w:rsidRPr="006468A8">
        <w:rPr>
          <w:rFonts w:asciiTheme="minorHAnsi" w:hAnsiTheme="minorHAnsi" w:cstheme="minorHAnsi"/>
          <w:color w:val="292A2E"/>
          <w:szCs w:val="21"/>
        </w:rPr>
        <w:t>Select...</w:t>
      </w:r>
    </w:p>
    <w:p w14:paraId="07A0CFFE" w14:textId="77777777" w:rsidR="006468A8" w:rsidRDefault="006468A8" w:rsidP="000563BB">
      <w:pPr>
        <w:shd w:val="clear" w:color="auto" w:fill="FFFFFF"/>
        <w:spacing w:line="360" w:lineRule="atLeast"/>
        <w:textAlignment w:val="center"/>
        <w:rPr>
          <w:rStyle w:val="syaz1ick"/>
          <w:rFonts w:asciiTheme="minorHAnsi" w:hAnsiTheme="minorHAnsi" w:cstheme="minorHAnsi"/>
          <w:b/>
          <w:bCs/>
          <w:color w:val="292A2E"/>
          <w:szCs w:val="21"/>
        </w:rPr>
      </w:pPr>
      <w:r w:rsidRPr="006468A8">
        <w:rPr>
          <w:rFonts w:asciiTheme="minorHAnsi" w:hAnsiTheme="minorHAnsi" w:cstheme="minorHAnsi"/>
          <w:b/>
          <w:bCs/>
          <w:color w:val="292A2E"/>
          <w:szCs w:val="21"/>
        </w:rPr>
        <w:t>7a. Please write your affiliation</w:t>
      </w:r>
      <w:r w:rsidRPr="006468A8">
        <w:rPr>
          <w:rStyle w:val="syaz1ick"/>
          <w:rFonts w:asciiTheme="minorHAnsi" w:hAnsiTheme="minorHAnsi" w:cstheme="minorHAnsi"/>
          <w:b/>
          <w:bCs/>
          <w:color w:val="292A2E"/>
          <w:szCs w:val="21"/>
        </w:rPr>
        <w:t>*</w:t>
      </w:r>
    </w:p>
    <w:p w14:paraId="5A3B062D" w14:textId="288C3CE3"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8. What is the purpose of this study? (select all that </w:t>
      </w:r>
      <w:proofErr w:type="gramStart"/>
      <w:r w:rsidRPr="006468A8">
        <w:rPr>
          <w:rFonts w:asciiTheme="minorHAnsi" w:hAnsiTheme="minorHAnsi" w:cstheme="minorHAnsi"/>
          <w:b/>
          <w:bCs/>
          <w:color w:val="292A2E"/>
          <w:szCs w:val="21"/>
        </w:rPr>
        <w:t>apply)</w:t>
      </w:r>
      <w:r w:rsidRPr="006468A8">
        <w:rPr>
          <w:rStyle w:val="syaz1ick"/>
          <w:rFonts w:asciiTheme="minorHAnsi" w:hAnsiTheme="minorHAnsi" w:cstheme="minorHAnsi"/>
          <w:b/>
          <w:bCs/>
          <w:color w:val="292A2E"/>
          <w:szCs w:val="21"/>
        </w:rPr>
        <w:t>*</w:t>
      </w:r>
      <w:proofErr w:type="gramEnd"/>
    </w:p>
    <w:p w14:paraId="0E102136" w14:textId="77777777"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Educational purposes (as part of a course)</w:t>
      </w:r>
    </w:p>
    <w:p w14:paraId="2568D2DA" w14:textId="0D6F9E14"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Scientific purposes (possibly leading to a publication)</w:t>
      </w:r>
    </w:p>
    <w:p w14:paraId="10C99940" w14:textId="77777777" w:rsidR="006468A8" w:rsidRDefault="006468A8" w:rsidP="000563BB">
      <w:pPr>
        <w:shd w:val="clear" w:color="auto" w:fill="FFFFFF"/>
        <w:spacing w:line="360" w:lineRule="atLeast"/>
        <w:textAlignment w:val="center"/>
        <w:rPr>
          <w:rStyle w:val="syaz1ick"/>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8a. For what course is this </w:t>
      </w:r>
      <w:proofErr w:type="gramStart"/>
      <w:r w:rsidRPr="006468A8">
        <w:rPr>
          <w:rFonts w:asciiTheme="minorHAnsi" w:hAnsiTheme="minorHAnsi" w:cstheme="minorHAnsi"/>
          <w:b/>
          <w:bCs/>
          <w:color w:val="292A2E"/>
          <w:szCs w:val="21"/>
        </w:rPr>
        <w:t>required?</w:t>
      </w:r>
      <w:r w:rsidRPr="006468A8">
        <w:rPr>
          <w:rStyle w:val="syaz1ick"/>
          <w:rFonts w:asciiTheme="minorHAnsi" w:hAnsiTheme="minorHAnsi" w:cstheme="minorHAnsi"/>
          <w:b/>
          <w:bCs/>
          <w:color w:val="292A2E"/>
          <w:szCs w:val="21"/>
        </w:rPr>
        <w:t>*</w:t>
      </w:r>
      <w:proofErr w:type="gramEnd"/>
    </w:p>
    <w:p w14:paraId="282B9C86"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9. Start date of data collection</w:t>
      </w:r>
      <w:r w:rsidRPr="006468A8">
        <w:rPr>
          <w:rStyle w:val="syaz1ick"/>
          <w:rFonts w:asciiTheme="minorHAnsi" w:hAnsiTheme="minorHAnsi" w:cstheme="minorHAnsi"/>
          <w:b/>
          <w:bCs/>
          <w:color w:val="292A2E"/>
          <w:szCs w:val="21"/>
        </w:rPr>
        <w:t>*</w:t>
      </w:r>
    </w:p>
    <w:p w14:paraId="74685073"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10. End date of data collection</w:t>
      </w:r>
      <w:r w:rsidRPr="006468A8">
        <w:rPr>
          <w:rStyle w:val="syaz1ick"/>
          <w:rFonts w:asciiTheme="minorHAnsi" w:hAnsiTheme="minorHAnsi" w:cstheme="minorHAnsi"/>
          <w:b/>
          <w:bCs/>
          <w:color w:val="292A2E"/>
          <w:szCs w:val="21"/>
        </w:rPr>
        <w:t>*</w:t>
      </w:r>
    </w:p>
    <w:p w14:paraId="0A2BD644"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11. Estimated end date of the project </w:t>
      </w:r>
      <w:r w:rsidRPr="006468A8">
        <w:rPr>
          <w:rStyle w:val="syaz1ick"/>
          <w:rFonts w:asciiTheme="minorHAnsi" w:hAnsiTheme="minorHAnsi" w:cstheme="minorHAnsi"/>
          <w:b/>
          <w:bCs/>
          <w:color w:val="292A2E"/>
          <w:szCs w:val="21"/>
        </w:rPr>
        <w:t>*</w:t>
      </w:r>
    </w:p>
    <w:p w14:paraId="5B7A7252"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12. Please add the name and institution of your collaborators below (optional): </w:t>
      </w:r>
    </w:p>
    <w:p w14:paraId="44C5FC6C"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13. Does your project receive external funding (e.g., NWO, relevant for special regulations from funders</w:t>
      </w:r>
      <w:proofErr w:type="gramStart"/>
      <w:r w:rsidRPr="006468A8">
        <w:rPr>
          <w:rFonts w:asciiTheme="minorHAnsi" w:hAnsiTheme="minorHAnsi" w:cstheme="minorHAnsi"/>
          <w:b/>
          <w:bCs/>
          <w:color w:val="292A2E"/>
          <w:szCs w:val="21"/>
        </w:rPr>
        <w:t>)?</w:t>
      </w:r>
      <w:r w:rsidRPr="006468A8">
        <w:rPr>
          <w:rStyle w:val="syaz1ick"/>
          <w:rFonts w:asciiTheme="minorHAnsi" w:hAnsiTheme="minorHAnsi" w:cstheme="minorHAnsi"/>
          <w:b/>
          <w:bCs/>
          <w:color w:val="292A2E"/>
          <w:szCs w:val="21"/>
        </w:rPr>
        <w:t>*</w:t>
      </w:r>
      <w:proofErr w:type="gramEnd"/>
    </w:p>
    <w:p w14:paraId="42B283AF" w14:textId="77777777"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7A718B54" w14:textId="441A5EC5"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72423B84" w14:textId="77777777" w:rsidR="006468A8" w:rsidRP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6468A8">
        <w:rPr>
          <w:rFonts w:asciiTheme="minorHAnsi" w:hAnsiTheme="minorHAnsi" w:cstheme="minorHAnsi"/>
          <w:b/>
          <w:bCs/>
          <w:color w:val="292A2E"/>
          <w:szCs w:val="21"/>
        </w:rPr>
        <w:t xml:space="preserve">13a. Is your </w:t>
      </w:r>
      <w:proofErr w:type="gramStart"/>
      <w:r w:rsidRPr="006468A8">
        <w:rPr>
          <w:rFonts w:asciiTheme="minorHAnsi" w:hAnsiTheme="minorHAnsi" w:cstheme="minorHAnsi"/>
          <w:b/>
          <w:bCs/>
          <w:color w:val="292A2E"/>
          <w:szCs w:val="21"/>
        </w:rPr>
        <w:t>funder?</w:t>
      </w:r>
      <w:r w:rsidRPr="006468A8">
        <w:rPr>
          <w:rStyle w:val="syaz1ick"/>
          <w:rFonts w:asciiTheme="minorHAnsi" w:hAnsiTheme="minorHAnsi" w:cstheme="minorHAnsi"/>
          <w:b/>
          <w:bCs/>
          <w:color w:val="292A2E"/>
          <w:szCs w:val="21"/>
        </w:rPr>
        <w:t>*</w:t>
      </w:r>
      <w:proofErr w:type="gramEnd"/>
    </w:p>
    <w:p w14:paraId="5BD14BEC" w14:textId="77777777"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Dutch Research Council (NWO)</w:t>
      </w:r>
    </w:p>
    <w:p w14:paraId="37F62F5F" w14:textId="77777777"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European Commission (EC)</w:t>
      </w:r>
    </w:p>
    <w:p w14:paraId="3B4192B9" w14:textId="77777777"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ZonMw</w:t>
      </w:r>
      <w:proofErr w:type="spellEnd"/>
    </w:p>
    <w:p w14:paraId="71F22D1D" w14:textId="7A8429B9"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4DA94CDF" w14:textId="77777777" w:rsidR="006468A8" w:rsidRDefault="006468A8" w:rsidP="000563BB">
      <w:pPr>
        <w:shd w:val="clear" w:color="auto" w:fill="FFFFFF"/>
        <w:spacing w:line="360" w:lineRule="atLeast"/>
        <w:textAlignment w:val="center"/>
        <w:rPr>
          <w:rStyle w:val="syaz1ick"/>
          <w:rFonts w:asciiTheme="minorHAnsi" w:hAnsiTheme="minorHAnsi" w:cstheme="minorHAnsi"/>
          <w:b/>
          <w:bCs/>
          <w:color w:val="292A2E"/>
          <w:szCs w:val="21"/>
        </w:rPr>
      </w:pPr>
      <w:r w:rsidRPr="006468A8">
        <w:rPr>
          <w:rFonts w:asciiTheme="minorHAnsi" w:hAnsiTheme="minorHAnsi" w:cstheme="minorHAnsi"/>
          <w:b/>
          <w:bCs/>
          <w:color w:val="292A2E"/>
          <w:szCs w:val="21"/>
        </w:rPr>
        <w:t>13b. Please provide the name of your funder</w:t>
      </w:r>
      <w:r w:rsidRPr="006468A8">
        <w:rPr>
          <w:rStyle w:val="syaz1ick"/>
          <w:rFonts w:asciiTheme="minorHAnsi" w:hAnsiTheme="minorHAnsi" w:cstheme="minorHAnsi"/>
          <w:b/>
          <w:bCs/>
          <w:color w:val="292A2E"/>
          <w:szCs w:val="21"/>
        </w:rPr>
        <w:t>*</w:t>
      </w:r>
    </w:p>
    <w:p w14:paraId="48BB9BA8" w14:textId="77777777" w:rsidR="006468A8" w:rsidRDefault="006468A8" w:rsidP="000563BB">
      <w:pPr>
        <w:shd w:val="clear" w:color="auto" w:fill="FFFFFF"/>
        <w:spacing w:line="360" w:lineRule="atLeast"/>
        <w:textAlignment w:val="center"/>
        <w:rPr>
          <w:rStyle w:val="syaz1ick"/>
          <w:rFonts w:asciiTheme="minorHAnsi" w:hAnsiTheme="minorHAnsi" w:cstheme="minorHAnsi"/>
          <w:b/>
          <w:bCs/>
          <w:color w:val="292A2E"/>
          <w:szCs w:val="21"/>
        </w:rPr>
      </w:pPr>
      <w:r w:rsidRPr="006468A8">
        <w:rPr>
          <w:rFonts w:asciiTheme="minorHAnsi" w:hAnsiTheme="minorHAnsi" w:cstheme="minorHAnsi"/>
          <w:b/>
          <w:bCs/>
          <w:color w:val="292A2E"/>
          <w:szCs w:val="21"/>
        </w:rPr>
        <w:t>13c. Please provide your grant number(s</w:t>
      </w:r>
      <w:proofErr w:type="gramStart"/>
      <w:r w:rsidRPr="006468A8">
        <w:rPr>
          <w:rFonts w:asciiTheme="minorHAnsi" w:hAnsiTheme="minorHAnsi" w:cstheme="minorHAnsi"/>
          <w:b/>
          <w:bCs/>
          <w:color w:val="292A2E"/>
          <w:szCs w:val="21"/>
        </w:rPr>
        <w:t>).</w:t>
      </w:r>
      <w:r w:rsidRPr="006468A8">
        <w:rPr>
          <w:rStyle w:val="syaz1ick"/>
          <w:rFonts w:asciiTheme="minorHAnsi" w:hAnsiTheme="minorHAnsi" w:cstheme="minorHAnsi"/>
          <w:b/>
          <w:bCs/>
          <w:color w:val="292A2E"/>
          <w:szCs w:val="21"/>
        </w:rPr>
        <w:t>*</w:t>
      </w:r>
      <w:proofErr w:type="gramEnd"/>
    </w:p>
    <w:p w14:paraId="0DA53051" w14:textId="16B3E224" w:rsidR="009B66E2" w:rsidRDefault="009B66E2" w:rsidP="006468A8">
      <w:pPr>
        <w:pStyle w:val="BodytextTUEindhoven"/>
        <w:rPr>
          <w:rFonts w:asciiTheme="minorHAnsi" w:hAnsiTheme="minorHAnsi" w:cstheme="minorHAnsi"/>
          <w:b/>
          <w:bCs/>
        </w:rPr>
      </w:pPr>
      <w:r w:rsidRPr="009B66E2">
        <w:rPr>
          <w:rFonts w:asciiTheme="minorHAnsi" w:hAnsiTheme="minorHAnsi" w:cstheme="minorHAnsi"/>
          <w:b/>
          <w:bCs/>
        </w:rPr>
        <w:t xml:space="preserve">14. What are your main research </w:t>
      </w:r>
      <w:proofErr w:type="gramStart"/>
      <w:r w:rsidRPr="009B66E2">
        <w:rPr>
          <w:rFonts w:asciiTheme="minorHAnsi" w:hAnsiTheme="minorHAnsi" w:cstheme="minorHAnsi"/>
          <w:b/>
          <w:bCs/>
        </w:rPr>
        <w:t>questions?</w:t>
      </w:r>
      <w:r w:rsidRPr="006468A8">
        <w:rPr>
          <w:rStyle w:val="syaz1ick"/>
          <w:rFonts w:asciiTheme="minorHAnsi" w:hAnsiTheme="minorHAnsi" w:cstheme="minorHAnsi"/>
          <w:b/>
          <w:bCs/>
          <w:color w:val="292A2E"/>
          <w:szCs w:val="21"/>
        </w:rPr>
        <w:t>*</w:t>
      </w:r>
      <w:proofErr w:type="gramEnd"/>
    </w:p>
    <w:p w14:paraId="417AF5A5" w14:textId="05FDE3C8" w:rsidR="009B66E2" w:rsidRPr="009B66E2" w:rsidRDefault="009B66E2" w:rsidP="000563BB">
      <w:pPr>
        <w:pStyle w:val="BodytextTUEindhoven"/>
        <w:rPr>
          <w:rFonts w:asciiTheme="minorHAnsi" w:hAnsiTheme="minorHAnsi" w:cstheme="minorHAnsi"/>
          <w:b/>
          <w:bCs/>
        </w:rPr>
      </w:pPr>
      <w:r w:rsidRPr="009B66E2">
        <w:rPr>
          <w:rFonts w:asciiTheme="minorHAnsi" w:hAnsiTheme="minorHAnsi" w:cstheme="minorHAnsi"/>
          <w:b/>
          <w:bCs/>
        </w:rPr>
        <w:t xml:space="preserve">14b. What data will be collected or produced, and what existing data will be re-used? (Select all that </w:t>
      </w:r>
      <w:proofErr w:type="gramStart"/>
      <w:r w:rsidRPr="009B66E2">
        <w:rPr>
          <w:rFonts w:asciiTheme="minorHAnsi" w:hAnsiTheme="minorHAnsi" w:cstheme="minorHAnsi"/>
          <w:b/>
          <w:bCs/>
        </w:rPr>
        <w:t>apply)</w:t>
      </w:r>
      <w:r w:rsidRPr="006468A8">
        <w:rPr>
          <w:rStyle w:val="syaz1ick"/>
          <w:rFonts w:asciiTheme="minorHAnsi" w:hAnsiTheme="minorHAnsi" w:cstheme="minorHAnsi"/>
          <w:b/>
          <w:bCs/>
          <w:color w:val="292A2E"/>
          <w:szCs w:val="21"/>
        </w:rPr>
        <w:t>*</w:t>
      </w:r>
      <w:proofErr w:type="gramEnd"/>
      <w:r>
        <w:rPr>
          <w:rStyle w:val="syaz1ick"/>
          <w:rFonts w:asciiTheme="minorHAnsi" w:hAnsiTheme="minorHAnsi" w:cstheme="minorHAnsi"/>
          <w:b/>
          <w:bCs/>
          <w:color w:val="292A2E"/>
          <w:szCs w:val="21"/>
        </w:rPr>
        <w:t xml:space="preserve"> </w:t>
      </w:r>
    </w:p>
    <w:p w14:paraId="34E62CE4"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Interviews or survey questionnaire</w:t>
      </w:r>
    </w:p>
    <w:p w14:paraId="3F13484C"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Audio and video recordings</w:t>
      </w:r>
    </w:p>
    <w:p w14:paraId="6E676E11"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Electronic lab notes (text or OneNote)</w:t>
      </w:r>
    </w:p>
    <w:p w14:paraId="5A622717"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Imaging or video collected by brain-imaging or other techniques</w:t>
      </w:r>
    </w:p>
    <w:p w14:paraId="63571CFF"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Measurement data (e.g., experiments, sensors, heart rate)</w:t>
      </w:r>
    </w:p>
    <w:p w14:paraId="46F43C47"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Location data (e.g., from app used by the participant)</w:t>
      </w:r>
    </w:p>
    <w:p w14:paraId="36D7F9B8" w14:textId="3EDBEF90"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 xml:space="preserve">Social media </w:t>
      </w:r>
      <w:r w:rsidR="009B66E2">
        <w:rPr>
          <w:rStyle w:val="nd5l11ig"/>
          <w:rFonts w:asciiTheme="minorHAnsi" w:hAnsiTheme="minorHAnsi" w:cstheme="minorHAnsi"/>
          <w:color w:val="292A2E"/>
          <w:szCs w:val="21"/>
        </w:rPr>
        <w:t>content</w:t>
      </w:r>
    </w:p>
    <w:p w14:paraId="1BFF1E61" w14:textId="42B58251" w:rsidR="009B66E2" w:rsidRDefault="000563BB" w:rsidP="006468A8">
      <w:pPr>
        <w:shd w:val="clear" w:color="auto" w:fill="FFFFFF"/>
        <w:spacing w:line="360" w:lineRule="atLeast"/>
        <w:textAlignment w:val="center"/>
        <w:rPr>
          <w:rStyle w:val="nd5l11ig"/>
          <w:rFonts w:asciiTheme="minorHAnsi" w:hAnsiTheme="minorHAnsi" w:cstheme="minorHAnsi"/>
          <w:color w:val="292A2E"/>
          <w:szCs w:val="21"/>
        </w:rPr>
      </w:pPr>
      <w:r>
        <w:rPr>
          <w:rStyle w:val="nd5l11ig"/>
          <w:rFonts w:asciiTheme="minorHAnsi" w:hAnsiTheme="minorHAnsi" w:cstheme="minorHAnsi"/>
          <w:color w:val="292A2E"/>
          <w:szCs w:val="21"/>
        </w:rPr>
        <w:t>R</w:t>
      </w:r>
      <w:r w:rsidR="006468A8" w:rsidRPr="006468A8">
        <w:rPr>
          <w:rStyle w:val="nd5l11ig"/>
          <w:rFonts w:asciiTheme="minorHAnsi" w:hAnsiTheme="minorHAnsi" w:cstheme="minorHAnsi"/>
          <w:color w:val="292A2E"/>
          <w:szCs w:val="21"/>
        </w:rPr>
        <w:t xml:space="preserve">egistry data (e.g., CBS, </w:t>
      </w:r>
      <w:proofErr w:type="spellStart"/>
      <w:r w:rsidR="006468A8" w:rsidRPr="006468A8">
        <w:rPr>
          <w:rStyle w:val="nd5l11ig"/>
          <w:rFonts w:asciiTheme="minorHAnsi" w:hAnsiTheme="minorHAnsi" w:cstheme="minorHAnsi"/>
          <w:color w:val="292A2E"/>
          <w:szCs w:val="21"/>
        </w:rPr>
        <w:t>BioBank</w:t>
      </w:r>
      <w:proofErr w:type="spellEnd"/>
      <w:r w:rsidR="006468A8" w:rsidRPr="006468A8">
        <w:rPr>
          <w:rStyle w:val="nd5l11ig"/>
          <w:rFonts w:asciiTheme="minorHAnsi" w:hAnsiTheme="minorHAnsi" w:cstheme="minorHAnsi"/>
          <w:color w:val="292A2E"/>
          <w:szCs w:val="21"/>
        </w:rPr>
        <w:t>, etc.)</w:t>
      </w:r>
    </w:p>
    <w:p w14:paraId="3882F476"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Device designs, protocols developed, tested and used during the experiments</w:t>
      </w:r>
    </w:p>
    <w:p w14:paraId="12995924"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Analysis codes, algorithms, simulation modelling data</w:t>
      </w:r>
    </w:p>
    <w:p w14:paraId="7E7E15CE" w14:textId="12E91362"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7B1734E9" w14:textId="77777777" w:rsidR="006468A8" w:rsidRDefault="006468A8" w:rsidP="000563BB">
      <w:pPr>
        <w:shd w:val="clear" w:color="auto" w:fill="FFFFFF"/>
        <w:spacing w:line="360" w:lineRule="atLeast"/>
        <w:textAlignment w:val="center"/>
        <w:rPr>
          <w:rStyle w:val="syaz1ick"/>
          <w:rFonts w:asciiTheme="minorHAnsi" w:hAnsiTheme="minorHAnsi" w:cstheme="minorHAnsi"/>
          <w:b/>
          <w:bCs/>
          <w:color w:val="292A2E"/>
          <w:szCs w:val="21"/>
        </w:rPr>
      </w:pPr>
      <w:r w:rsidRPr="009B66E2">
        <w:rPr>
          <w:rFonts w:asciiTheme="minorHAnsi" w:hAnsiTheme="minorHAnsi" w:cstheme="minorHAnsi"/>
          <w:b/>
          <w:bCs/>
          <w:color w:val="292A2E"/>
          <w:szCs w:val="21"/>
        </w:rPr>
        <w:t>14c. Please specify</w:t>
      </w:r>
      <w:r w:rsidRPr="009B66E2">
        <w:rPr>
          <w:rStyle w:val="syaz1ick"/>
          <w:rFonts w:asciiTheme="minorHAnsi" w:hAnsiTheme="minorHAnsi" w:cstheme="minorHAnsi"/>
          <w:b/>
          <w:bCs/>
          <w:color w:val="292A2E"/>
          <w:szCs w:val="21"/>
        </w:rPr>
        <w:t>*</w:t>
      </w:r>
    </w:p>
    <w:p w14:paraId="0346A495"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 xml:space="preserve">15. Are there humans directly or indirectly participating in your </w:t>
      </w:r>
      <w:proofErr w:type="gramStart"/>
      <w:r w:rsidRPr="009B66E2">
        <w:rPr>
          <w:rFonts w:asciiTheme="minorHAnsi" w:hAnsiTheme="minorHAnsi" w:cstheme="minorHAnsi"/>
          <w:b/>
          <w:bCs/>
          <w:color w:val="292A2E"/>
          <w:szCs w:val="21"/>
        </w:rPr>
        <w:t>study?</w:t>
      </w:r>
      <w:r w:rsidRPr="009B66E2">
        <w:rPr>
          <w:rStyle w:val="syaz1ick"/>
          <w:rFonts w:asciiTheme="minorHAnsi" w:hAnsiTheme="minorHAnsi" w:cstheme="minorHAnsi"/>
          <w:b/>
          <w:bCs/>
          <w:color w:val="292A2E"/>
          <w:szCs w:val="21"/>
        </w:rPr>
        <w:t>*</w:t>
      </w:r>
      <w:proofErr w:type="gramEnd"/>
    </w:p>
    <w:p w14:paraId="7BAE9B18" w14:textId="77777777" w:rsidR="009B66E2"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48249071" w14:textId="5F5FDD03"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6C8657B1" w14:textId="4909BFAB" w:rsidR="006468A8" w:rsidRPr="009B66E2"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lastRenderedPageBreak/>
        <w:t xml:space="preserve">15a. Where will the data come from? (Select all that </w:t>
      </w:r>
      <w:proofErr w:type="gramStart"/>
      <w:r w:rsidRPr="009B66E2">
        <w:rPr>
          <w:rFonts w:asciiTheme="minorHAnsi" w:hAnsiTheme="minorHAnsi" w:cstheme="minorHAnsi"/>
          <w:b/>
          <w:bCs/>
          <w:color w:val="292A2E"/>
          <w:szCs w:val="21"/>
        </w:rPr>
        <w:t>apply)</w:t>
      </w:r>
      <w:r w:rsidRPr="009B66E2">
        <w:rPr>
          <w:rStyle w:val="syaz1ick"/>
          <w:rFonts w:asciiTheme="minorHAnsi" w:hAnsiTheme="minorHAnsi" w:cstheme="minorHAnsi"/>
          <w:b/>
          <w:bCs/>
          <w:color w:val="292A2E"/>
          <w:szCs w:val="21"/>
        </w:rPr>
        <w:t>*</w:t>
      </w:r>
      <w:proofErr w:type="gramEnd"/>
    </w:p>
    <w:p w14:paraId="5CDBFEB7"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New data collected by me or my research team</w:t>
      </w:r>
    </w:p>
    <w:p w14:paraId="4B9AD237"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 xml:space="preserve">New data </w:t>
      </w:r>
      <w:proofErr w:type="gramStart"/>
      <w:r w:rsidRPr="006468A8">
        <w:rPr>
          <w:rStyle w:val="nd5l11ig"/>
          <w:rFonts w:asciiTheme="minorHAnsi" w:hAnsiTheme="minorHAnsi" w:cstheme="minorHAnsi"/>
          <w:color w:val="292A2E"/>
          <w:szCs w:val="21"/>
        </w:rPr>
        <w:t>collected together</w:t>
      </w:r>
      <w:proofErr w:type="gramEnd"/>
      <w:r w:rsidRPr="006468A8">
        <w:rPr>
          <w:rStyle w:val="nd5l11ig"/>
          <w:rFonts w:asciiTheme="minorHAnsi" w:hAnsiTheme="minorHAnsi" w:cstheme="minorHAnsi"/>
          <w:color w:val="292A2E"/>
          <w:szCs w:val="21"/>
        </w:rPr>
        <w:t xml:space="preserve"> with external (outside TU/e) collaborators</w:t>
      </w:r>
    </w:p>
    <w:p w14:paraId="6B234399"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My own previously collected data</w:t>
      </w:r>
    </w:p>
    <w:p w14:paraId="6BEC5A0C"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Corporate data from TU/e (student and/or staff data)</w:t>
      </w:r>
    </w:p>
    <w:p w14:paraId="7F84F1E0"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Data obtained from another party</w:t>
      </w:r>
    </w:p>
    <w:p w14:paraId="75CB6900"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Data from a public data repository/publicly available data</w:t>
      </w:r>
    </w:p>
    <w:p w14:paraId="78DF14C3" w14:textId="2A4009F9"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285D4561" w14:textId="77777777" w:rsidR="006468A8" w:rsidRDefault="006468A8" w:rsidP="000563BB">
      <w:pPr>
        <w:shd w:val="clear" w:color="auto" w:fill="FFFFFF"/>
        <w:spacing w:line="360" w:lineRule="atLeast"/>
        <w:textAlignment w:val="center"/>
        <w:rPr>
          <w:rStyle w:val="syaz1ick"/>
          <w:rFonts w:asciiTheme="minorHAnsi" w:hAnsiTheme="minorHAnsi" w:cstheme="minorHAnsi"/>
          <w:b/>
          <w:bCs/>
          <w:color w:val="292A2E"/>
          <w:szCs w:val="21"/>
        </w:rPr>
      </w:pPr>
      <w:r w:rsidRPr="009B66E2">
        <w:rPr>
          <w:rFonts w:asciiTheme="minorHAnsi" w:hAnsiTheme="minorHAnsi" w:cstheme="minorHAnsi"/>
          <w:b/>
          <w:bCs/>
          <w:color w:val="292A2E"/>
          <w:szCs w:val="21"/>
        </w:rPr>
        <w:t>15b. Please specify</w:t>
      </w:r>
      <w:r w:rsidRPr="009B66E2">
        <w:rPr>
          <w:rStyle w:val="syaz1ick"/>
          <w:rFonts w:asciiTheme="minorHAnsi" w:hAnsiTheme="minorHAnsi" w:cstheme="minorHAnsi"/>
          <w:b/>
          <w:bCs/>
          <w:color w:val="292A2E"/>
          <w:szCs w:val="21"/>
        </w:rPr>
        <w:t>*</w:t>
      </w:r>
    </w:p>
    <w:p w14:paraId="173CD235" w14:textId="77777777" w:rsidR="006468A8"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15c. Please add the link to the data.</w:t>
      </w:r>
    </w:p>
    <w:p w14:paraId="2F303CF8"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15b. Has the previously collected data been approved by an ERB (either internal or external)</w:t>
      </w:r>
    </w:p>
    <w:p w14:paraId="2E129D3D" w14:textId="77777777" w:rsidR="009B66E2"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689FCFA2" w14:textId="59C678BC"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5DB7B739"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15c. Please check the box that indicates the relevant study population</w:t>
      </w:r>
      <w:r w:rsidRPr="009B66E2">
        <w:rPr>
          <w:rStyle w:val="syaz1ick"/>
          <w:rFonts w:asciiTheme="minorHAnsi" w:hAnsiTheme="minorHAnsi" w:cstheme="minorHAnsi"/>
          <w:b/>
          <w:bCs/>
          <w:color w:val="292A2E"/>
          <w:szCs w:val="21"/>
        </w:rPr>
        <w:t>*</w:t>
      </w:r>
    </w:p>
    <w:p w14:paraId="2AB1D6A7"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Students</w:t>
      </w:r>
    </w:p>
    <w:p w14:paraId="1134D93D"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General healthy population</w:t>
      </w:r>
    </w:p>
    <w:p w14:paraId="1F248A35"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General population with specific feature, e.g., pregnancy, specifically (write the feature in the box "other")</w:t>
      </w:r>
    </w:p>
    <w:p w14:paraId="66535CF0"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Patients, specifically (write the feature in the box "other")</w:t>
      </w:r>
    </w:p>
    <w:p w14:paraId="6BFCDCC5" w14:textId="57D6CBC0"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33CBE9D7" w14:textId="67E6B563" w:rsidR="009B66E2" w:rsidRPr="000563BB"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15d. Please specify</w:t>
      </w:r>
      <w:r w:rsidRPr="009B66E2">
        <w:rPr>
          <w:rStyle w:val="syaz1ick"/>
          <w:rFonts w:asciiTheme="minorHAnsi" w:hAnsiTheme="minorHAnsi" w:cstheme="minorHAnsi"/>
          <w:b/>
          <w:bCs/>
          <w:color w:val="292A2E"/>
          <w:szCs w:val="21"/>
        </w:rPr>
        <w:t>*</w:t>
      </w:r>
    </w:p>
    <w:p w14:paraId="5605051B"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15e. Age category of participants</w:t>
      </w:r>
      <w:r w:rsidRPr="009B66E2">
        <w:rPr>
          <w:rStyle w:val="syaz1ick"/>
          <w:rFonts w:asciiTheme="minorHAnsi" w:hAnsiTheme="minorHAnsi" w:cstheme="minorHAnsi"/>
          <w:b/>
          <w:bCs/>
          <w:color w:val="292A2E"/>
          <w:szCs w:val="21"/>
        </w:rPr>
        <w:t>*</w:t>
      </w:r>
    </w:p>
    <w:p w14:paraId="33DCD406"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Younger than 12 years of age</w:t>
      </w:r>
    </w:p>
    <w:p w14:paraId="63340ADD"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12 to 15 years old</w:t>
      </w:r>
    </w:p>
    <w:p w14:paraId="13036D1A"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16 to 17 years old</w:t>
      </w:r>
    </w:p>
    <w:p w14:paraId="2FDF91AC" w14:textId="2EE45019" w:rsidR="009B66E2" w:rsidRPr="009B66E2" w:rsidRDefault="006468A8" w:rsidP="009B66E2">
      <w:pPr>
        <w:shd w:val="clear" w:color="auto" w:fill="FFFFFF"/>
        <w:spacing w:line="360" w:lineRule="atLeast"/>
        <w:textAlignment w:val="center"/>
        <w:rPr>
          <w:rFonts w:asciiTheme="minorHAnsi" w:hAnsiTheme="minorHAnsi" w:cstheme="minorHAnsi"/>
          <w:color w:val="292A2E"/>
          <w:szCs w:val="21"/>
        </w:rPr>
      </w:pPr>
      <w:r w:rsidRPr="006468A8">
        <w:rPr>
          <w:rStyle w:val="nd5l11ig"/>
          <w:rFonts w:asciiTheme="minorHAnsi" w:hAnsiTheme="minorHAnsi" w:cstheme="minorHAnsi"/>
          <w:color w:val="292A2E"/>
          <w:szCs w:val="21"/>
        </w:rPr>
        <w:t>18 years or older</w:t>
      </w:r>
    </w:p>
    <w:p w14:paraId="6C9DE7D4"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16. Do you collect/process personal data (including data required for both recruitment and to answer your research question</w:t>
      </w:r>
      <w:proofErr w:type="gramStart"/>
      <w:r w:rsidRPr="009B66E2">
        <w:rPr>
          <w:rFonts w:asciiTheme="minorHAnsi" w:hAnsiTheme="minorHAnsi" w:cstheme="minorHAnsi"/>
          <w:b/>
          <w:bCs/>
          <w:color w:val="292A2E"/>
          <w:szCs w:val="21"/>
        </w:rPr>
        <w:t>)?</w:t>
      </w:r>
      <w:r w:rsidRPr="009B66E2">
        <w:rPr>
          <w:rStyle w:val="syaz1ick"/>
          <w:rFonts w:asciiTheme="minorHAnsi" w:hAnsiTheme="minorHAnsi" w:cstheme="minorHAnsi"/>
          <w:b/>
          <w:bCs/>
          <w:color w:val="292A2E"/>
          <w:szCs w:val="21"/>
        </w:rPr>
        <w:t>*</w:t>
      </w:r>
      <w:proofErr w:type="gramEnd"/>
    </w:p>
    <w:p w14:paraId="7445D7FE" w14:textId="77777777" w:rsidR="009B66E2"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54F2F530" w14:textId="77777777" w:rsidR="009B66E2"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00D39253" w14:textId="367C2DB9"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Both personal and non-personal data</w:t>
      </w:r>
    </w:p>
    <w:p w14:paraId="475734F5" w14:textId="77777777" w:rsidR="009B66E2" w:rsidRPr="009B66E2" w:rsidRDefault="009B66E2" w:rsidP="009B66E2">
      <w:pPr>
        <w:pStyle w:val="BodytextTUEindhoven"/>
      </w:pPr>
    </w:p>
    <w:p w14:paraId="100C0EFC"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17. Please select which of the following (special category) personal data do you collect/</w:t>
      </w:r>
      <w:proofErr w:type="gramStart"/>
      <w:r w:rsidRPr="009B66E2">
        <w:rPr>
          <w:rFonts w:asciiTheme="minorHAnsi" w:hAnsiTheme="minorHAnsi" w:cstheme="minorHAnsi"/>
          <w:b/>
          <w:bCs/>
          <w:color w:val="292A2E"/>
          <w:szCs w:val="21"/>
        </w:rPr>
        <w:t>process?</w:t>
      </w:r>
      <w:r w:rsidRPr="009B66E2">
        <w:rPr>
          <w:rStyle w:val="syaz1ick"/>
          <w:rFonts w:asciiTheme="minorHAnsi" w:hAnsiTheme="minorHAnsi" w:cstheme="minorHAnsi"/>
          <w:b/>
          <w:bCs/>
          <w:color w:val="292A2E"/>
          <w:szCs w:val="21"/>
        </w:rPr>
        <w:t>*</w:t>
      </w:r>
      <w:proofErr w:type="gramEnd"/>
    </w:p>
    <w:p w14:paraId="39A78707" w14:textId="77777777"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Fonts w:asciiTheme="minorHAnsi" w:hAnsiTheme="minorHAnsi" w:cstheme="minorHAnsi"/>
          <w:color w:val="292A2E"/>
          <w:szCs w:val="21"/>
        </w:rPr>
        <w:t>Select...</w:t>
      </w:r>
    </w:p>
    <w:p w14:paraId="776F6CEF"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9B66E2">
        <w:rPr>
          <w:rFonts w:asciiTheme="minorHAnsi" w:hAnsiTheme="minorHAnsi" w:cstheme="minorHAnsi"/>
          <w:b/>
          <w:bCs/>
          <w:color w:val="292A2E"/>
          <w:szCs w:val="21"/>
        </w:rPr>
        <w:t>17a. Please specify what data will you collect/</w:t>
      </w:r>
      <w:proofErr w:type="gramStart"/>
      <w:r w:rsidRPr="009B66E2">
        <w:rPr>
          <w:rFonts w:asciiTheme="minorHAnsi" w:hAnsiTheme="minorHAnsi" w:cstheme="minorHAnsi"/>
          <w:b/>
          <w:bCs/>
          <w:color w:val="292A2E"/>
          <w:szCs w:val="21"/>
        </w:rPr>
        <w:t>process.</w:t>
      </w:r>
      <w:r w:rsidRPr="009B66E2">
        <w:rPr>
          <w:rStyle w:val="syaz1ick"/>
          <w:rFonts w:asciiTheme="minorHAnsi" w:hAnsiTheme="minorHAnsi" w:cstheme="minorHAnsi"/>
          <w:b/>
          <w:bCs/>
          <w:color w:val="292A2E"/>
          <w:szCs w:val="21"/>
        </w:rPr>
        <w:t>*</w:t>
      </w:r>
      <w:proofErr w:type="gramEnd"/>
    </w:p>
    <w:p w14:paraId="40D09ABA"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 xml:space="preserve">18. Is the data going to be anonymized or </w:t>
      </w:r>
      <w:proofErr w:type="gramStart"/>
      <w:r w:rsidRPr="009B66E2">
        <w:rPr>
          <w:rFonts w:asciiTheme="minorHAnsi" w:hAnsiTheme="minorHAnsi" w:cstheme="minorHAnsi"/>
          <w:b/>
          <w:bCs/>
          <w:color w:val="292A2E"/>
          <w:szCs w:val="21"/>
        </w:rPr>
        <w:t>pseudonymized?</w:t>
      </w:r>
      <w:r w:rsidRPr="009B66E2">
        <w:rPr>
          <w:rStyle w:val="syaz1ick"/>
          <w:rFonts w:asciiTheme="minorHAnsi" w:hAnsiTheme="minorHAnsi" w:cstheme="minorHAnsi"/>
          <w:b/>
          <w:bCs/>
          <w:color w:val="292A2E"/>
          <w:szCs w:val="21"/>
        </w:rPr>
        <w:t>*</w:t>
      </w:r>
      <w:proofErr w:type="gramEnd"/>
    </w:p>
    <w:p w14:paraId="5A148754"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Pseudonymize</w:t>
      </w:r>
    </w:p>
    <w:p w14:paraId="56D4EBCE" w14:textId="77777777" w:rsidR="009B66E2"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Anonymize</w:t>
      </w:r>
    </w:p>
    <w:p w14:paraId="1DCCB0CE" w14:textId="60988937"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No</w:t>
      </w:r>
    </w:p>
    <w:p w14:paraId="377B007E"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19. Please describe how will the data be pseudonymized/anonymized</w:t>
      </w:r>
      <w:r w:rsidRPr="009B66E2">
        <w:rPr>
          <w:rStyle w:val="syaz1ick"/>
          <w:rFonts w:asciiTheme="minorHAnsi" w:hAnsiTheme="minorHAnsi" w:cstheme="minorHAnsi"/>
          <w:b/>
          <w:bCs/>
          <w:color w:val="292A2E"/>
          <w:szCs w:val="21"/>
        </w:rPr>
        <w:t>*</w:t>
      </w:r>
    </w:p>
    <w:p w14:paraId="04CEB061" w14:textId="77777777" w:rsid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lastRenderedPageBreak/>
        <w:t>19a. Which tool will you use to pseudonymize/anonymize the data?</w:t>
      </w:r>
    </w:p>
    <w:p w14:paraId="52797386" w14:textId="77777777" w:rsidR="006468A8" w:rsidRPr="009B66E2"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9B66E2">
        <w:rPr>
          <w:rFonts w:asciiTheme="minorHAnsi" w:hAnsiTheme="minorHAnsi" w:cstheme="minorHAnsi"/>
          <w:b/>
          <w:bCs/>
          <w:color w:val="292A2E"/>
          <w:szCs w:val="21"/>
        </w:rPr>
        <w:t xml:space="preserve">20. Is it anonymized personal </w:t>
      </w:r>
      <w:proofErr w:type="gramStart"/>
      <w:r w:rsidRPr="009B66E2">
        <w:rPr>
          <w:rFonts w:asciiTheme="minorHAnsi" w:hAnsiTheme="minorHAnsi" w:cstheme="minorHAnsi"/>
          <w:b/>
          <w:bCs/>
          <w:color w:val="292A2E"/>
          <w:szCs w:val="21"/>
        </w:rPr>
        <w:t>data?</w:t>
      </w:r>
      <w:r w:rsidRPr="009B66E2">
        <w:rPr>
          <w:rStyle w:val="syaz1ick"/>
          <w:rFonts w:asciiTheme="minorHAnsi" w:hAnsiTheme="minorHAnsi" w:cstheme="minorHAnsi"/>
          <w:b/>
          <w:bCs/>
          <w:color w:val="292A2E"/>
          <w:szCs w:val="21"/>
        </w:rPr>
        <w:t>*</w:t>
      </w:r>
      <w:proofErr w:type="gramEnd"/>
    </w:p>
    <w:p w14:paraId="625ABC32" w14:textId="77777777" w:rsidR="009B66E2"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1851BD64" w14:textId="5768964C"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76C6480B"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9B66E2">
        <w:rPr>
          <w:rFonts w:asciiTheme="minorHAnsi" w:hAnsiTheme="minorHAnsi" w:cstheme="minorHAnsi"/>
          <w:b/>
          <w:bCs/>
          <w:color w:val="292A2E"/>
          <w:szCs w:val="21"/>
        </w:rPr>
        <w:t xml:space="preserve">20a. Please explain how </w:t>
      </w:r>
      <w:proofErr w:type="gramStart"/>
      <w:r w:rsidRPr="009B66E2">
        <w:rPr>
          <w:rFonts w:asciiTheme="minorHAnsi" w:hAnsiTheme="minorHAnsi" w:cstheme="minorHAnsi"/>
          <w:b/>
          <w:bCs/>
          <w:color w:val="292A2E"/>
          <w:szCs w:val="21"/>
        </w:rPr>
        <w:t>was the personal data</w:t>
      </w:r>
      <w:proofErr w:type="gramEnd"/>
      <w:r w:rsidRPr="009B66E2">
        <w:rPr>
          <w:rFonts w:asciiTheme="minorHAnsi" w:hAnsiTheme="minorHAnsi" w:cstheme="minorHAnsi"/>
          <w:b/>
          <w:bCs/>
          <w:color w:val="292A2E"/>
          <w:szCs w:val="21"/>
        </w:rPr>
        <w:t xml:space="preserve"> anonymized and it is considered anonymous for TU/</w:t>
      </w:r>
      <w:proofErr w:type="gramStart"/>
      <w:r w:rsidRPr="009B66E2">
        <w:rPr>
          <w:rFonts w:asciiTheme="minorHAnsi" w:hAnsiTheme="minorHAnsi" w:cstheme="minorHAnsi"/>
          <w:b/>
          <w:bCs/>
          <w:color w:val="292A2E"/>
          <w:szCs w:val="21"/>
        </w:rPr>
        <w:t>e?</w:t>
      </w:r>
      <w:r w:rsidRPr="009B66E2">
        <w:rPr>
          <w:rStyle w:val="syaz1ick"/>
          <w:rFonts w:asciiTheme="minorHAnsi" w:hAnsiTheme="minorHAnsi" w:cstheme="minorHAnsi"/>
          <w:b/>
          <w:bCs/>
          <w:color w:val="292A2E"/>
          <w:szCs w:val="21"/>
        </w:rPr>
        <w:t>*</w:t>
      </w:r>
      <w:proofErr w:type="gramEnd"/>
    </w:p>
    <w:p w14:paraId="3B4BBF14"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9B66E2">
        <w:rPr>
          <w:rFonts w:asciiTheme="minorHAnsi" w:hAnsiTheme="minorHAnsi" w:cstheme="minorHAnsi"/>
          <w:b/>
          <w:bCs/>
          <w:color w:val="292A2E"/>
          <w:szCs w:val="21"/>
        </w:rPr>
        <w:t xml:space="preserve">20b. Please describe the type of </w:t>
      </w:r>
      <w:proofErr w:type="gramStart"/>
      <w:r w:rsidRPr="009B66E2">
        <w:rPr>
          <w:rFonts w:asciiTheme="minorHAnsi" w:hAnsiTheme="minorHAnsi" w:cstheme="minorHAnsi"/>
          <w:b/>
          <w:bCs/>
          <w:color w:val="292A2E"/>
          <w:szCs w:val="21"/>
        </w:rPr>
        <w:t>data?</w:t>
      </w:r>
      <w:r w:rsidRPr="009B66E2">
        <w:rPr>
          <w:rStyle w:val="syaz1ick"/>
          <w:rFonts w:asciiTheme="minorHAnsi" w:hAnsiTheme="minorHAnsi" w:cstheme="minorHAnsi"/>
          <w:b/>
          <w:bCs/>
          <w:color w:val="292A2E"/>
          <w:szCs w:val="21"/>
        </w:rPr>
        <w:t>*</w:t>
      </w:r>
      <w:proofErr w:type="gramEnd"/>
    </w:p>
    <w:p w14:paraId="03DC5E08"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20c. What is the non-personal data you </w:t>
      </w:r>
      <w:proofErr w:type="gramStart"/>
      <w:r w:rsidRPr="000D0A0B">
        <w:rPr>
          <w:rFonts w:asciiTheme="minorHAnsi" w:hAnsiTheme="minorHAnsi" w:cstheme="minorHAnsi"/>
          <w:b/>
          <w:bCs/>
          <w:color w:val="292A2E"/>
          <w:szCs w:val="21"/>
        </w:rPr>
        <w:t>collect?</w:t>
      </w:r>
      <w:r w:rsidRPr="000D0A0B">
        <w:rPr>
          <w:rStyle w:val="syaz1ick"/>
          <w:rFonts w:asciiTheme="minorHAnsi" w:hAnsiTheme="minorHAnsi" w:cstheme="minorHAnsi"/>
          <w:b/>
          <w:bCs/>
          <w:color w:val="292A2E"/>
          <w:szCs w:val="21"/>
        </w:rPr>
        <w:t>*</w:t>
      </w:r>
      <w:proofErr w:type="gramEnd"/>
    </w:p>
    <w:p w14:paraId="5B913BB0"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21. Where will the data come from? (Select all that </w:t>
      </w:r>
      <w:proofErr w:type="gramStart"/>
      <w:r w:rsidRPr="000D0A0B">
        <w:rPr>
          <w:rFonts w:asciiTheme="minorHAnsi" w:hAnsiTheme="minorHAnsi" w:cstheme="minorHAnsi"/>
          <w:b/>
          <w:bCs/>
          <w:color w:val="292A2E"/>
          <w:szCs w:val="21"/>
        </w:rPr>
        <w:t>apply)</w:t>
      </w:r>
      <w:r w:rsidRPr="000D0A0B">
        <w:rPr>
          <w:rStyle w:val="syaz1ick"/>
          <w:rFonts w:asciiTheme="minorHAnsi" w:hAnsiTheme="minorHAnsi" w:cstheme="minorHAnsi"/>
          <w:b/>
          <w:bCs/>
          <w:color w:val="292A2E"/>
          <w:szCs w:val="21"/>
        </w:rPr>
        <w:t>*</w:t>
      </w:r>
      <w:proofErr w:type="gramEnd"/>
    </w:p>
    <w:p w14:paraId="71EBC9DE"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Fully theoretical research project</w:t>
      </w:r>
    </w:p>
    <w:p w14:paraId="5374FA9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New data collected only by me or my research team</w:t>
      </w:r>
    </w:p>
    <w:p w14:paraId="04FE060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 xml:space="preserve">New data </w:t>
      </w:r>
      <w:proofErr w:type="gramStart"/>
      <w:r w:rsidRPr="006468A8">
        <w:rPr>
          <w:rStyle w:val="nd5l11ig"/>
          <w:rFonts w:asciiTheme="minorHAnsi" w:hAnsiTheme="minorHAnsi" w:cstheme="minorHAnsi"/>
          <w:color w:val="292A2E"/>
          <w:szCs w:val="21"/>
        </w:rPr>
        <w:t>collected together</w:t>
      </w:r>
      <w:proofErr w:type="gramEnd"/>
      <w:r w:rsidRPr="006468A8">
        <w:rPr>
          <w:rStyle w:val="nd5l11ig"/>
          <w:rFonts w:asciiTheme="minorHAnsi" w:hAnsiTheme="minorHAnsi" w:cstheme="minorHAnsi"/>
          <w:color w:val="292A2E"/>
          <w:szCs w:val="21"/>
        </w:rPr>
        <w:t xml:space="preserve"> with external (outside TU/e) </w:t>
      </w:r>
      <w:proofErr w:type="spellStart"/>
      <w:r w:rsidRPr="006468A8">
        <w:rPr>
          <w:rStyle w:val="nd5l11ig"/>
          <w:rFonts w:asciiTheme="minorHAnsi" w:hAnsiTheme="minorHAnsi" w:cstheme="minorHAnsi"/>
          <w:color w:val="292A2E"/>
          <w:szCs w:val="21"/>
        </w:rPr>
        <w:t>collaborators</w:t>
      </w:r>
    </w:p>
    <w:p w14:paraId="4744D0E6"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w:t>
      </w:r>
      <w:proofErr w:type="spellEnd"/>
      <w:r w:rsidRPr="006468A8">
        <w:rPr>
          <w:rStyle w:val="nd5l11ig"/>
          <w:rFonts w:asciiTheme="minorHAnsi" w:hAnsiTheme="minorHAnsi" w:cstheme="minorHAnsi"/>
          <w:color w:val="292A2E"/>
          <w:szCs w:val="21"/>
        </w:rPr>
        <w:t>y own previously collected data</w:t>
      </w:r>
    </w:p>
    <w:p w14:paraId="7290C0E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Corporate data from TU/e (e.g. living labs data)</w:t>
      </w:r>
    </w:p>
    <w:p w14:paraId="7B07F250"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Data obtained from another party</w:t>
      </w:r>
    </w:p>
    <w:p w14:paraId="2CA5D8A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Data from a public data repository/publicly available data</w:t>
      </w:r>
    </w:p>
    <w:p w14:paraId="6DABB750" w14:textId="7AE7E0BE"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4B899888"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22. Please describe the type of data</w:t>
      </w:r>
      <w:r w:rsidRPr="000D0A0B">
        <w:rPr>
          <w:rStyle w:val="syaz1ick"/>
          <w:rFonts w:asciiTheme="minorHAnsi" w:hAnsiTheme="minorHAnsi" w:cstheme="minorHAnsi"/>
          <w:b/>
          <w:bCs/>
          <w:color w:val="292A2E"/>
          <w:szCs w:val="21"/>
        </w:rPr>
        <w:t>*</w:t>
      </w:r>
    </w:p>
    <w:p w14:paraId="19D652A7" w14:textId="77777777" w:rsidR="006468A8" w:rsidRDefault="006468A8" w:rsidP="001160DE">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22b. Please add the link to the data.</w:t>
      </w:r>
    </w:p>
    <w:p w14:paraId="0E89BEE4"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23. Do you share and/or receive personal or IP-protected data from third parties as part of this </w:t>
      </w:r>
      <w:proofErr w:type="gramStart"/>
      <w:r w:rsidRPr="000D0A0B">
        <w:rPr>
          <w:rFonts w:asciiTheme="minorHAnsi" w:hAnsiTheme="minorHAnsi" w:cstheme="minorHAnsi"/>
          <w:b/>
          <w:bCs/>
          <w:color w:val="292A2E"/>
          <w:szCs w:val="21"/>
        </w:rPr>
        <w:t>study?</w:t>
      </w:r>
      <w:r w:rsidRPr="000D0A0B">
        <w:rPr>
          <w:rStyle w:val="syaz1ick"/>
          <w:rFonts w:asciiTheme="minorHAnsi" w:hAnsiTheme="minorHAnsi" w:cstheme="minorHAnsi"/>
          <w:b/>
          <w:bCs/>
          <w:color w:val="292A2E"/>
          <w:szCs w:val="21"/>
        </w:rPr>
        <w:t>*</w:t>
      </w:r>
      <w:proofErr w:type="gramEnd"/>
    </w:p>
    <w:p w14:paraId="74B8F718"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No</w:t>
      </w:r>
    </w:p>
    <w:p w14:paraId="611A9066"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 xml:space="preserve">Yes, I share and/or receive data from external parties that </w:t>
      </w:r>
      <w:proofErr w:type="gramStart"/>
      <w:r w:rsidRPr="006468A8">
        <w:rPr>
          <w:rStyle w:val="nd5l11ig"/>
          <w:rFonts w:asciiTheme="minorHAnsi" w:hAnsiTheme="minorHAnsi" w:cstheme="minorHAnsi"/>
          <w:color w:val="292A2E"/>
          <w:szCs w:val="21"/>
        </w:rPr>
        <w:t>are located in</w:t>
      </w:r>
      <w:proofErr w:type="gramEnd"/>
      <w:r w:rsidRPr="006468A8">
        <w:rPr>
          <w:rStyle w:val="nd5l11ig"/>
          <w:rFonts w:asciiTheme="minorHAnsi" w:hAnsiTheme="minorHAnsi" w:cstheme="minorHAnsi"/>
          <w:color w:val="292A2E"/>
          <w:szCs w:val="21"/>
        </w:rPr>
        <w:t xml:space="preserve"> the EU/EEA</w:t>
      </w:r>
    </w:p>
    <w:p w14:paraId="556CD850" w14:textId="76EC44DC"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Style w:val="nd5l11ig"/>
          <w:rFonts w:asciiTheme="minorHAnsi" w:hAnsiTheme="minorHAnsi" w:cstheme="minorHAnsi"/>
          <w:color w:val="292A2E"/>
          <w:szCs w:val="21"/>
        </w:rPr>
        <w:t>Yes, I share and/or receive data from external parties that are located outside the EU/EEA</w:t>
      </w:r>
    </w:p>
    <w:p w14:paraId="54829B26" w14:textId="77777777" w:rsidR="006468A8" w:rsidRPr="000D0A0B"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23a. Will you process personal data in China, Russia, Iran, or North </w:t>
      </w:r>
      <w:proofErr w:type="gramStart"/>
      <w:r w:rsidRPr="000D0A0B">
        <w:rPr>
          <w:rFonts w:asciiTheme="minorHAnsi" w:hAnsiTheme="minorHAnsi" w:cstheme="minorHAnsi"/>
          <w:b/>
          <w:bCs/>
          <w:color w:val="292A2E"/>
          <w:szCs w:val="21"/>
        </w:rPr>
        <w:t>Korea?</w:t>
      </w:r>
      <w:r w:rsidRPr="000D0A0B">
        <w:rPr>
          <w:rStyle w:val="syaz1ick"/>
          <w:rFonts w:asciiTheme="minorHAnsi" w:hAnsiTheme="minorHAnsi" w:cstheme="minorHAnsi"/>
          <w:b/>
          <w:bCs/>
          <w:color w:val="292A2E"/>
          <w:szCs w:val="21"/>
        </w:rPr>
        <w:t>*</w:t>
      </w:r>
      <w:proofErr w:type="gramEnd"/>
    </w:p>
    <w:p w14:paraId="1296CB06"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3186E61C" w14:textId="5A0BD27C"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66A5E9DC"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23b. Please provide the name of the institution/company/organization and the country where they are located. Please add all the parties involved (if there are several). </w:t>
      </w:r>
      <w:r w:rsidRPr="000D0A0B">
        <w:rPr>
          <w:rStyle w:val="syaz1ick"/>
          <w:rFonts w:asciiTheme="minorHAnsi" w:hAnsiTheme="minorHAnsi" w:cstheme="minorHAnsi"/>
          <w:b/>
          <w:bCs/>
          <w:color w:val="292A2E"/>
          <w:szCs w:val="21"/>
        </w:rPr>
        <w:t>*</w:t>
      </w:r>
    </w:p>
    <w:p w14:paraId="06098873"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24. Does the project already have any agreements with the external party (e.g. Non-Disclosure Agreement (NDA), data sharing agreement, consortium agreement, etc.</w:t>
      </w:r>
      <w:proofErr w:type="gramStart"/>
      <w:r w:rsidRPr="000D0A0B">
        <w:rPr>
          <w:rFonts w:asciiTheme="minorHAnsi" w:hAnsiTheme="minorHAnsi" w:cstheme="minorHAnsi"/>
          <w:b/>
          <w:bCs/>
          <w:color w:val="292A2E"/>
          <w:szCs w:val="21"/>
        </w:rPr>
        <w:t>)?</w:t>
      </w:r>
      <w:r w:rsidRPr="000D0A0B">
        <w:rPr>
          <w:rStyle w:val="syaz1ick"/>
          <w:rFonts w:asciiTheme="minorHAnsi" w:hAnsiTheme="minorHAnsi" w:cstheme="minorHAnsi"/>
          <w:b/>
          <w:bCs/>
          <w:color w:val="292A2E"/>
          <w:szCs w:val="21"/>
        </w:rPr>
        <w:t>*</w:t>
      </w:r>
      <w:proofErr w:type="gramEnd"/>
    </w:p>
    <w:p w14:paraId="4DFD7AC7"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36C449FE" w14:textId="1690D9BA"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355382F6" w14:textId="77777777" w:rsidR="000D0A0B" w:rsidRPr="000D0A0B" w:rsidRDefault="000D0A0B" w:rsidP="000D0A0B">
      <w:pPr>
        <w:pStyle w:val="BodytextTUEindhoven"/>
      </w:pPr>
    </w:p>
    <w:p w14:paraId="6125C973" w14:textId="77777777" w:rsidR="006468A8" w:rsidRPr="000D0A0B" w:rsidRDefault="006468A8" w:rsidP="001160DE">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24a. Please attach the agreement here</w:t>
      </w:r>
      <w:r w:rsidRPr="000D0A0B">
        <w:rPr>
          <w:rStyle w:val="syaz1ick"/>
          <w:rFonts w:asciiTheme="minorHAnsi" w:hAnsiTheme="minorHAnsi" w:cstheme="minorHAnsi"/>
          <w:b/>
          <w:bCs/>
          <w:color w:val="292A2E"/>
          <w:szCs w:val="21"/>
        </w:rPr>
        <w:t>*</w:t>
      </w:r>
    </w:p>
    <w:p w14:paraId="0BEC00E3" w14:textId="77777777" w:rsidR="006468A8" w:rsidRPr="006468A8" w:rsidRDefault="006468A8" w:rsidP="006468A8">
      <w:pPr>
        <w:pStyle w:val="NormalWeb"/>
        <w:shd w:val="clear" w:color="auto" w:fill="FFFFFF"/>
        <w:spacing w:after="0" w:afterAutospacing="0"/>
        <w:rPr>
          <w:rFonts w:asciiTheme="minorHAnsi" w:hAnsiTheme="minorHAnsi" w:cstheme="minorHAnsi"/>
          <w:color w:val="292A2E"/>
          <w:sz w:val="21"/>
          <w:szCs w:val="21"/>
        </w:rPr>
      </w:pPr>
    </w:p>
    <w:p w14:paraId="77EAB757" w14:textId="77777777" w:rsidR="006468A8" w:rsidRPr="000D0A0B" w:rsidRDefault="006468A8" w:rsidP="006468A8">
      <w:pPr>
        <w:pStyle w:val="Heading2"/>
        <w:shd w:val="clear" w:color="auto" w:fill="FFFFFF"/>
        <w:spacing w:before="432" w:beforeAutospacing="0" w:after="0" w:afterAutospacing="0" w:line="360" w:lineRule="atLeast"/>
        <w:jc w:val="center"/>
        <w:rPr>
          <w:rFonts w:asciiTheme="minorHAnsi" w:hAnsiTheme="minorHAnsi" w:cstheme="minorHAnsi"/>
          <w:color w:val="292A2E"/>
        </w:rPr>
      </w:pPr>
      <w:r w:rsidRPr="000D0A0B">
        <w:rPr>
          <w:rStyle w:val="Strong"/>
          <w:rFonts w:asciiTheme="minorHAnsi" w:hAnsiTheme="minorHAnsi" w:cstheme="minorHAnsi"/>
          <w:b/>
          <w:bCs/>
          <w:color w:val="292A2E"/>
        </w:rPr>
        <w:t>Research Data Management Information</w:t>
      </w:r>
    </w:p>
    <w:p w14:paraId="03E48CF3" w14:textId="71FFF807" w:rsidR="000563BB" w:rsidRPr="000D0A0B" w:rsidRDefault="006468A8" w:rsidP="006468A8">
      <w:pPr>
        <w:pStyle w:val="Heading2"/>
        <w:shd w:val="clear" w:color="auto" w:fill="FFFFFF"/>
        <w:spacing w:before="336" w:beforeAutospacing="0" w:after="0" w:afterAutospacing="0" w:line="360" w:lineRule="atLeast"/>
        <w:rPr>
          <w:rFonts w:asciiTheme="minorHAnsi" w:hAnsiTheme="minorHAnsi" w:cstheme="minorHAnsi"/>
          <w:color w:val="292A2E"/>
          <w:sz w:val="28"/>
          <w:szCs w:val="28"/>
        </w:rPr>
      </w:pPr>
      <w:r w:rsidRPr="000D0A0B">
        <w:rPr>
          <w:rStyle w:val="Strong"/>
          <w:rFonts w:asciiTheme="minorHAnsi" w:hAnsiTheme="minorHAnsi" w:cstheme="minorHAnsi"/>
          <w:b/>
          <w:bCs/>
          <w:color w:val="292A2E"/>
          <w:sz w:val="28"/>
          <w:szCs w:val="28"/>
        </w:rPr>
        <w:t>During Research</w:t>
      </w:r>
    </w:p>
    <w:p w14:paraId="468796F9" w14:textId="25868F94"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lastRenderedPageBreak/>
        <w:t xml:space="preserve">25. Which of the following tools will you use to process the data (including project documentation)? (Select all that apply, if they are not in the list click on "Other" and add them below, you can add several ones in the same </w:t>
      </w:r>
      <w:proofErr w:type="gramStart"/>
      <w:r w:rsidRPr="000D0A0B">
        <w:rPr>
          <w:rFonts w:asciiTheme="minorHAnsi" w:hAnsiTheme="minorHAnsi" w:cstheme="minorHAnsi"/>
          <w:b/>
          <w:bCs/>
          <w:color w:val="292A2E"/>
          <w:szCs w:val="21"/>
        </w:rPr>
        <w:t>box)</w:t>
      </w:r>
      <w:r w:rsidRPr="000D0A0B">
        <w:rPr>
          <w:rStyle w:val="syaz1ick"/>
          <w:rFonts w:asciiTheme="minorHAnsi" w:hAnsiTheme="minorHAnsi" w:cstheme="minorHAnsi"/>
          <w:b/>
          <w:bCs/>
          <w:color w:val="292A2E"/>
          <w:szCs w:val="21"/>
        </w:rPr>
        <w:t>*</w:t>
      </w:r>
      <w:proofErr w:type="gramEnd"/>
    </w:p>
    <w:p w14:paraId="5D1D4734"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Data Foundry</w:t>
      </w:r>
    </w:p>
    <w:p w14:paraId="3872FC0D"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Limesurvey</w:t>
      </w:r>
      <w:proofErr w:type="spellEnd"/>
    </w:p>
    <w:p w14:paraId="58304B3F"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Manual transcription</w:t>
      </w:r>
    </w:p>
    <w:p w14:paraId="1EE5CF72"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Matlab</w:t>
      </w:r>
      <w:proofErr w:type="spellEnd"/>
    </w:p>
    <w:p w14:paraId="42543910"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Microsoft Excel</w:t>
      </w:r>
    </w:p>
    <w:p w14:paraId="7CC9762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Microsoft Forms</w:t>
      </w:r>
    </w:p>
    <w:p w14:paraId="59D984AB"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Microsoft Teams</w:t>
      </w:r>
    </w:p>
    <w:p w14:paraId="4EB70D02"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Microsoft Word</w:t>
      </w:r>
    </w:p>
    <w:p w14:paraId="0AF60BC9"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Overleaf</w:t>
      </w:r>
    </w:p>
    <w:p w14:paraId="4DBA093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Python</w:t>
      </w:r>
    </w:p>
    <w:p w14:paraId="09B34985"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Qualtrics</w:t>
      </w:r>
    </w:p>
    <w:p w14:paraId="5B3F8D6A"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R</w:t>
      </w:r>
    </w:p>
    <w:p w14:paraId="3D5BE506" w14:textId="096DFAEA"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SPSS</w:t>
      </w:r>
    </w:p>
    <w:p w14:paraId="00173378"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Voice/video recording using phone in flight mode</w:t>
      </w:r>
    </w:p>
    <w:p w14:paraId="5AB799B0" w14:textId="3021145E"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4C7B6A0A" w14:textId="77777777" w:rsidR="006468A8" w:rsidRDefault="006468A8" w:rsidP="001160DE">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25a. Please provide the name of the tool(s</w:t>
      </w:r>
      <w:proofErr w:type="gramStart"/>
      <w:r w:rsidRPr="000D0A0B">
        <w:rPr>
          <w:rFonts w:asciiTheme="minorHAnsi" w:hAnsiTheme="minorHAnsi" w:cstheme="minorHAnsi"/>
          <w:b/>
          <w:bCs/>
          <w:color w:val="292A2E"/>
          <w:szCs w:val="21"/>
        </w:rPr>
        <w:t>):</w:t>
      </w:r>
      <w:r w:rsidRPr="000D0A0B">
        <w:rPr>
          <w:rStyle w:val="syaz1ick"/>
          <w:rFonts w:asciiTheme="minorHAnsi" w:hAnsiTheme="minorHAnsi" w:cstheme="minorHAnsi"/>
          <w:b/>
          <w:bCs/>
          <w:color w:val="292A2E"/>
          <w:szCs w:val="21"/>
        </w:rPr>
        <w:t>*</w:t>
      </w:r>
      <w:proofErr w:type="gramEnd"/>
    </w:p>
    <w:p w14:paraId="1D01110A"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26. Where will the data (including project documentation) be stored *during* the study? (Select all that </w:t>
      </w:r>
      <w:proofErr w:type="gramStart"/>
      <w:r w:rsidRPr="000D0A0B">
        <w:rPr>
          <w:rFonts w:asciiTheme="minorHAnsi" w:hAnsiTheme="minorHAnsi" w:cstheme="minorHAnsi"/>
          <w:b/>
          <w:bCs/>
          <w:color w:val="292A2E"/>
          <w:szCs w:val="21"/>
        </w:rPr>
        <w:t>apply)</w:t>
      </w:r>
      <w:r w:rsidRPr="000D0A0B">
        <w:rPr>
          <w:rStyle w:val="syaz1ick"/>
          <w:rFonts w:asciiTheme="minorHAnsi" w:hAnsiTheme="minorHAnsi" w:cstheme="minorHAnsi"/>
          <w:b/>
          <w:bCs/>
          <w:color w:val="292A2E"/>
          <w:szCs w:val="21"/>
        </w:rPr>
        <w:t>*</w:t>
      </w:r>
      <w:proofErr w:type="gramEnd"/>
    </w:p>
    <w:p w14:paraId="4CF77503" w14:textId="77777777"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Fonts w:asciiTheme="minorHAnsi" w:hAnsiTheme="minorHAnsi" w:cstheme="minorHAnsi"/>
          <w:color w:val="292A2E"/>
          <w:szCs w:val="21"/>
        </w:rPr>
        <w:t>Select...</w:t>
      </w:r>
    </w:p>
    <w:p w14:paraId="103B9614" w14:textId="77777777" w:rsidR="006468A8" w:rsidRPr="000D0A0B" w:rsidRDefault="006468A8" w:rsidP="001160DE">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26a. Please </w:t>
      </w:r>
      <w:proofErr w:type="gramStart"/>
      <w:r w:rsidRPr="000D0A0B">
        <w:rPr>
          <w:rFonts w:asciiTheme="minorHAnsi" w:hAnsiTheme="minorHAnsi" w:cstheme="minorHAnsi"/>
          <w:b/>
          <w:bCs/>
          <w:color w:val="292A2E"/>
          <w:szCs w:val="21"/>
        </w:rPr>
        <w:t>specify:</w:t>
      </w:r>
      <w:r w:rsidRPr="000D0A0B">
        <w:rPr>
          <w:rStyle w:val="syaz1ick"/>
          <w:rFonts w:asciiTheme="minorHAnsi" w:hAnsiTheme="minorHAnsi" w:cstheme="minorHAnsi"/>
          <w:b/>
          <w:bCs/>
          <w:color w:val="292A2E"/>
          <w:szCs w:val="21"/>
        </w:rPr>
        <w:t>*</w:t>
      </w:r>
      <w:proofErr w:type="gramEnd"/>
    </w:p>
    <w:p w14:paraId="364D6AEB"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27. How much data (including project documentation) will you approximately collect or </w:t>
      </w:r>
      <w:proofErr w:type="gramStart"/>
      <w:r w:rsidRPr="000D0A0B">
        <w:rPr>
          <w:rFonts w:asciiTheme="minorHAnsi" w:hAnsiTheme="minorHAnsi" w:cstheme="minorHAnsi"/>
          <w:b/>
          <w:bCs/>
          <w:color w:val="292A2E"/>
          <w:szCs w:val="21"/>
        </w:rPr>
        <w:t>reuse?</w:t>
      </w:r>
      <w:r w:rsidRPr="000D0A0B">
        <w:rPr>
          <w:rStyle w:val="syaz1ick"/>
          <w:rFonts w:asciiTheme="minorHAnsi" w:hAnsiTheme="minorHAnsi" w:cstheme="minorHAnsi"/>
          <w:b/>
          <w:bCs/>
          <w:color w:val="292A2E"/>
          <w:szCs w:val="21"/>
        </w:rPr>
        <w:t>*</w:t>
      </w:r>
      <w:proofErr w:type="gramEnd"/>
    </w:p>
    <w:p w14:paraId="087045C5"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&lt;10 GBs</w:t>
      </w:r>
    </w:p>
    <w:p w14:paraId="3E341FAD"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10's of GBs</w:t>
      </w:r>
    </w:p>
    <w:p w14:paraId="28F83E93"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100's of GBs</w:t>
      </w:r>
    </w:p>
    <w:p w14:paraId="5224FD41"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&lt;10 TBs</w:t>
      </w:r>
    </w:p>
    <w:p w14:paraId="5CEFBB0E" w14:textId="73E7E212" w:rsidR="000D0A0B" w:rsidRPr="000D0A0B" w:rsidRDefault="006468A8" w:rsidP="000D0A0B">
      <w:pPr>
        <w:shd w:val="clear" w:color="auto" w:fill="FFFFFF"/>
        <w:spacing w:line="360" w:lineRule="atLeast"/>
        <w:textAlignment w:val="center"/>
        <w:rPr>
          <w:rFonts w:asciiTheme="minorHAnsi" w:hAnsiTheme="minorHAnsi" w:cstheme="minorHAnsi"/>
          <w:color w:val="292A2E"/>
          <w:szCs w:val="21"/>
        </w:rPr>
      </w:pPr>
      <w:r w:rsidRPr="006468A8">
        <w:rPr>
          <w:rStyle w:val="85i5v77o"/>
          <w:rFonts w:asciiTheme="minorHAnsi" w:hAnsiTheme="minorHAnsi" w:cstheme="minorHAnsi"/>
          <w:color w:val="292A2E"/>
          <w:szCs w:val="21"/>
        </w:rPr>
        <w:t>10's TBs</w:t>
      </w:r>
    </w:p>
    <w:p w14:paraId="7A5E1B5A"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27a. Do you need any special processing/tools for your </w:t>
      </w:r>
      <w:proofErr w:type="gramStart"/>
      <w:r w:rsidRPr="000D0A0B">
        <w:rPr>
          <w:rFonts w:asciiTheme="minorHAnsi" w:hAnsiTheme="minorHAnsi" w:cstheme="minorHAnsi"/>
          <w:b/>
          <w:bCs/>
          <w:color w:val="292A2E"/>
          <w:szCs w:val="21"/>
        </w:rPr>
        <w:t>data?</w:t>
      </w:r>
      <w:r w:rsidRPr="000D0A0B">
        <w:rPr>
          <w:rStyle w:val="syaz1ick"/>
          <w:rFonts w:asciiTheme="minorHAnsi" w:hAnsiTheme="minorHAnsi" w:cstheme="minorHAnsi"/>
          <w:b/>
          <w:bCs/>
          <w:color w:val="292A2E"/>
          <w:szCs w:val="21"/>
        </w:rPr>
        <w:t>*</w:t>
      </w:r>
      <w:proofErr w:type="gramEnd"/>
    </w:p>
    <w:p w14:paraId="1610BCBD"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Trusted Research Environment for highly confidential data (</w:t>
      </w:r>
      <w:proofErr w:type="spellStart"/>
      <w:r w:rsidRPr="006468A8">
        <w:rPr>
          <w:rStyle w:val="nd5l11ig"/>
          <w:rFonts w:asciiTheme="minorHAnsi" w:hAnsiTheme="minorHAnsi" w:cstheme="minorHAnsi"/>
          <w:color w:val="292A2E"/>
          <w:szCs w:val="21"/>
        </w:rPr>
        <w:t>myDRE</w:t>
      </w:r>
      <w:proofErr w:type="spellEnd"/>
      <w:r w:rsidRPr="006468A8">
        <w:rPr>
          <w:rStyle w:val="nd5l11ig"/>
          <w:rFonts w:asciiTheme="minorHAnsi" w:hAnsiTheme="minorHAnsi" w:cstheme="minorHAnsi"/>
          <w:color w:val="292A2E"/>
          <w:szCs w:val="21"/>
        </w:rPr>
        <w:t>)</w:t>
      </w:r>
    </w:p>
    <w:p w14:paraId="05EBCAEE"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Data encryptor (</w:t>
      </w:r>
      <w:proofErr w:type="spellStart"/>
      <w:r w:rsidRPr="006468A8">
        <w:rPr>
          <w:rStyle w:val="nd5l11ig"/>
          <w:rFonts w:asciiTheme="minorHAnsi" w:hAnsiTheme="minorHAnsi" w:cstheme="minorHAnsi"/>
          <w:color w:val="292A2E"/>
          <w:szCs w:val="21"/>
        </w:rPr>
        <w:t>Cryptomator</w:t>
      </w:r>
      <w:proofErr w:type="spellEnd"/>
      <w:r w:rsidRPr="006468A8">
        <w:rPr>
          <w:rStyle w:val="nd5l11ig"/>
          <w:rFonts w:asciiTheme="minorHAnsi" w:hAnsiTheme="minorHAnsi" w:cstheme="minorHAnsi"/>
          <w:color w:val="292A2E"/>
          <w:szCs w:val="21"/>
        </w:rPr>
        <w:t xml:space="preserve"> Hub)</w:t>
      </w:r>
    </w:p>
    <w:p w14:paraId="175328B4"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High Performance Computer (HPC)</w:t>
      </w:r>
    </w:p>
    <w:p w14:paraId="689E9E12"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No</w:t>
      </w:r>
    </w:p>
    <w:p w14:paraId="6EEEA4D0"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End"/>
      <w:r w:rsidRPr="006468A8">
        <w:rPr>
          <w:rStyle w:val="nd5l11ig"/>
          <w:rFonts w:asciiTheme="minorHAnsi" w:hAnsiTheme="minorHAnsi" w:cstheme="minorHAnsi"/>
          <w:color w:val="292A2E"/>
          <w:szCs w:val="21"/>
        </w:rPr>
        <w:t>Other...</w:t>
      </w:r>
    </w:p>
    <w:p w14:paraId="074C42AF" w14:textId="7043AA71"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I need advice</w:t>
      </w:r>
    </w:p>
    <w:p w14:paraId="2AF3EC02" w14:textId="77777777" w:rsidR="000D0A0B" w:rsidRPr="000D0A0B" w:rsidRDefault="000D0A0B" w:rsidP="000D0A0B">
      <w:pPr>
        <w:pStyle w:val="BodytextTUEindhoven"/>
      </w:pPr>
    </w:p>
    <w:p w14:paraId="12374B6C" w14:textId="77777777" w:rsidR="006468A8" w:rsidRPr="000D0A0B" w:rsidRDefault="006468A8" w:rsidP="006468A8">
      <w:pPr>
        <w:pStyle w:val="Heading2"/>
        <w:shd w:val="clear" w:color="auto" w:fill="FFFFFF"/>
        <w:spacing w:before="336" w:beforeAutospacing="0" w:after="0" w:afterAutospacing="0" w:line="360" w:lineRule="atLeast"/>
        <w:rPr>
          <w:rFonts w:asciiTheme="minorHAnsi" w:hAnsiTheme="minorHAnsi" w:cstheme="minorHAnsi"/>
          <w:color w:val="292A2E"/>
          <w:sz w:val="28"/>
          <w:szCs w:val="28"/>
        </w:rPr>
      </w:pPr>
      <w:r w:rsidRPr="000D0A0B">
        <w:rPr>
          <w:rStyle w:val="Strong"/>
          <w:rFonts w:asciiTheme="minorHAnsi" w:hAnsiTheme="minorHAnsi" w:cstheme="minorHAnsi"/>
          <w:b/>
          <w:bCs/>
          <w:color w:val="292A2E"/>
          <w:sz w:val="28"/>
          <w:szCs w:val="28"/>
        </w:rPr>
        <w:t>After Research</w:t>
      </w:r>
    </w:p>
    <w:p w14:paraId="6E5517BE"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lastRenderedPageBreak/>
        <w:t xml:space="preserve">28. Will you store (meta)data for future research? (Select all that </w:t>
      </w:r>
      <w:proofErr w:type="gramStart"/>
      <w:r w:rsidRPr="000D0A0B">
        <w:rPr>
          <w:rFonts w:asciiTheme="minorHAnsi" w:hAnsiTheme="minorHAnsi" w:cstheme="minorHAnsi"/>
          <w:b/>
          <w:bCs/>
          <w:color w:val="292A2E"/>
          <w:szCs w:val="21"/>
        </w:rPr>
        <w:t>apply)</w:t>
      </w:r>
      <w:r w:rsidRPr="000D0A0B">
        <w:rPr>
          <w:rStyle w:val="syaz1ick"/>
          <w:rFonts w:asciiTheme="minorHAnsi" w:hAnsiTheme="minorHAnsi" w:cstheme="minorHAnsi"/>
          <w:b/>
          <w:bCs/>
          <w:color w:val="292A2E"/>
          <w:szCs w:val="21"/>
        </w:rPr>
        <w:t>*</w:t>
      </w:r>
      <w:proofErr w:type="gramEnd"/>
    </w:p>
    <w:p w14:paraId="46A3DED2"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Yes, by publishing the (meta)data in a trusted repository openly</w:t>
      </w:r>
    </w:p>
    <w:p w14:paraId="24707E6F"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Yes, by publishing the (meta)data in a trusted repository under restricted access</w:t>
      </w:r>
    </w:p>
    <w:p w14:paraId="7EE0AA1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Yes, by publishing articles (fully theoretical research project)</w:t>
      </w:r>
    </w:p>
    <w:p w14:paraId="0FC9F87D"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Yes, by retaining in a storage solution</w:t>
      </w:r>
    </w:p>
    <w:p w14:paraId="2BE6C9A0"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No</w:t>
      </w:r>
    </w:p>
    <w:p w14:paraId="517CC5FD" w14:textId="524E963F"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I need advice</w:t>
      </w:r>
    </w:p>
    <w:p w14:paraId="3DEE35D8"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28a. In which repository will you publish your </w:t>
      </w:r>
      <w:proofErr w:type="gramStart"/>
      <w:r w:rsidRPr="000D0A0B">
        <w:rPr>
          <w:rFonts w:asciiTheme="minorHAnsi" w:hAnsiTheme="minorHAnsi" w:cstheme="minorHAnsi"/>
          <w:b/>
          <w:bCs/>
          <w:color w:val="292A2E"/>
          <w:szCs w:val="21"/>
        </w:rPr>
        <w:t>data?</w:t>
      </w:r>
      <w:r w:rsidRPr="000D0A0B">
        <w:rPr>
          <w:rStyle w:val="syaz1ick"/>
          <w:rFonts w:asciiTheme="minorHAnsi" w:hAnsiTheme="minorHAnsi" w:cstheme="minorHAnsi"/>
          <w:b/>
          <w:bCs/>
          <w:color w:val="292A2E"/>
          <w:szCs w:val="21"/>
        </w:rPr>
        <w:t>*</w:t>
      </w:r>
      <w:proofErr w:type="gramEnd"/>
    </w:p>
    <w:p w14:paraId="3E0EC443"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4TU.</w:t>
      </w:r>
      <w:r w:rsidRPr="006468A8">
        <w:rPr>
          <w:rStyle w:val="nd5l11ig"/>
          <w:rFonts w:asciiTheme="minorHAnsi" w:hAnsiTheme="minorHAnsi" w:cstheme="minorHAnsi"/>
          <w:color w:val="292A2E"/>
          <w:szCs w:val="21"/>
        </w:rPr>
        <w:t>ResearchData</w:t>
      </w:r>
    </w:p>
    <w:p w14:paraId="3690B6FA"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Figshare</w:t>
      </w:r>
      <w:proofErr w:type="spellEnd"/>
    </w:p>
    <w:p w14:paraId="69AC5932"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OSF</w:t>
      </w:r>
    </w:p>
    <w:p w14:paraId="19616DA9"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Zenodo</w:t>
      </w:r>
      <w:proofErr w:type="spellEnd"/>
    </w:p>
    <w:p w14:paraId="4AF99E43"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r w:rsidRPr="006468A8">
        <w:rPr>
          <w:rStyle w:val="nd5l11ig"/>
          <w:rFonts w:asciiTheme="minorHAnsi" w:hAnsiTheme="minorHAnsi" w:cstheme="minorHAnsi"/>
          <w:color w:val="292A2E"/>
          <w:szCs w:val="21"/>
        </w:rPr>
        <w:t>...</w:t>
      </w:r>
    </w:p>
    <w:p w14:paraId="17A69A6D" w14:textId="270A3609" w:rsidR="000D0A0B" w:rsidRPr="000563BB" w:rsidRDefault="006468A8" w:rsidP="000563BB">
      <w:pPr>
        <w:shd w:val="clear" w:color="auto" w:fill="FFFFFF"/>
        <w:spacing w:line="360" w:lineRule="atLeast"/>
        <w:textAlignment w:val="center"/>
        <w:rPr>
          <w:rFonts w:asciiTheme="minorHAnsi" w:hAnsiTheme="minorHAnsi" w:cstheme="minorHAnsi"/>
          <w:color w:val="292A2E"/>
          <w:szCs w:val="21"/>
        </w:rPr>
      </w:pPr>
      <w:r w:rsidRPr="006468A8">
        <w:rPr>
          <w:rStyle w:val="nd5l11ig"/>
          <w:rFonts w:asciiTheme="minorHAnsi" w:hAnsiTheme="minorHAnsi" w:cstheme="minorHAnsi"/>
          <w:color w:val="292A2E"/>
          <w:szCs w:val="21"/>
        </w:rPr>
        <w:t>I need advice</w:t>
      </w:r>
    </w:p>
    <w:p w14:paraId="437A75AA" w14:textId="4DC7CFE9" w:rsidR="000D0A0B" w:rsidRPr="000563BB"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28b. Please add the name of the repository</w:t>
      </w:r>
      <w:r w:rsidRPr="000D0A0B">
        <w:rPr>
          <w:rStyle w:val="syaz1ick"/>
          <w:rFonts w:asciiTheme="minorHAnsi" w:hAnsiTheme="minorHAnsi" w:cstheme="minorHAnsi"/>
          <w:b/>
          <w:bCs/>
          <w:color w:val="292A2E"/>
          <w:szCs w:val="21"/>
        </w:rPr>
        <w:t>*</w:t>
      </w:r>
    </w:p>
    <w:p w14:paraId="7CE71F0C" w14:textId="77777777" w:rsid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28c. Do you already have one or multiple DOIs? Please add them here.</w:t>
      </w:r>
    </w:p>
    <w:p w14:paraId="743698A4" w14:textId="6D8AC8A2" w:rsidR="000D0A0B" w:rsidRPr="000D0A0B" w:rsidRDefault="006468A8" w:rsidP="000D0A0B">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28d. In which storage solution will you retain the </w:t>
      </w:r>
      <w:proofErr w:type="gramStart"/>
      <w:r w:rsidRPr="000D0A0B">
        <w:rPr>
          <w:rFonts w:asciiTheme="minorHAnsi" w:hAnsiTheme="minorHAnsi" w:cstheme="minorHAnsi"/>
          <w:b/>
          <w:bCs/>
          <w:color w:val="292A2E"/>
          <w:szCs w:val="21"/>
        </w:rPr>
        <w:t>data?</w:t>
      </w:r>
      <w:r w:rsidRPr="000D0A0B">
        <w:rPr>
          <w:rStyle w:val="syaz1ick"/>
          <w:rFonts w:asciiTheme="minorHAnsi" w:hAnsiTheme="minorHAnsi" w:cstheme="minorHAnsi"/>
          <w:b/>
          <w:bCs/>
          <w:color w:val="292A2E"/>
          <w:szCs w:val="21"/>
        </w:rPr>
        <w:t>*</w:t>
      </w:r>
      <w:proofErr w:type="gramEnd"/>
    </w:p>
    <w:p w14:paraId="7E3764F0" w14:textId="77777777" w:rsid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Fonts w:asciiTheme="minorHAnsi" w:hAnsiTheme="minorHAnsi" w:cstheme="minorHAnsi"/>
          <w:color w:val="292A2E"/>
          <w:szCs w:val="21"/>
        </w:rPr>
        <w:t>Select...</w:t>
      </w:r>
    </w:p>
    <w:p w14:paraId="141CF8BB"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28e. In which storage solution will you retain the </w:t>
      </w:r>
      <w:proofErr w:type="gramStart"/>
      <w:r w:rsidRPr="000D0A0B">
        <w:rPr>
          <w:rFonts w:asciiTheme="minorHAnsi" w:hAnsiTheme="minorHAnsi" w:cstheme="minorHAnsi"/>
          <w:b/>
          <w:bCs/>
          <w:color w:val="292A2E"/>
          <w:szCs w:val="21"/>
        </w:rPr>
        <w:t>data?</w:t>
      </w:r>
      <w:r w:rsidRPr="000D0A0B">
        <w:rPr>
          <w:rStyle w:val="syaz1ick"/>
          <w:rFonts w:asciiTheme="minorHAnsi" w:hAnsiTheme="minorHAnsi" w:cstheme="minorHAnsi"/>
          <w:b/>
          <w:bCs/>
          <w:color w:val="292A2E"/>
          <w:szCs w:val="21"/>
        </w:rPr>
        <w:t>*</w:t>
      </w:r>
      <w:proofErr w:type="gramEnd"/>
    </w:p>
    <w:p w14:paraId="3A335511"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28f. Please elaborate on the reasons why you cannot store the data for future research? </w:t>
      </w:r>
      <w:r w:rsidRPr="000D0A0B">
        <w:rPr>
          <w:rStyle w:val="syaz1ick"/>
          <w:rFonts w:asciiTheme="minorHAnsi" w:hAnsiTheme="minorHAnsi" w:cstheme="minorHAnsi"/>
          <w:b/>
          <w:bCs/>
          <w:color w:val="292A2E"/>
          <w:szCs w:val="21"/>
        </w:rPr>
        <w:t>*</w:t>
      </w:r>
    </w:p>
    <w:p w14:paraId="15EFA8CD"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29. What documentation and/or software code will be deposited with the </w:t>
      </w:r>
      <w:proofErr w:type="gramStart"/>
      <w:r w:rsidRPr="000D0A0B">
        <w:rPr>
          <w:rFonts w:asciiTheme="minorHAnsi" w:hAnsiTheme="minorHAnsi" w:cstheme="minorHAnsi"/>
          <w:b/>
          <w:bCs/>
          <w:color w:val="292A2E"/>
          <w:szCs w:val="21"/>
        </w:rPr>
        <w:t>data?</w:t>
      </w:r>
      <w:r w:rsidRPr="000D0A0B">
        <w:rPr>
          <w:rStyle w:val="syaz1ick"/>
          <w:rFonts w:asciiTheme="minorHAnsi" w:hAnsiTheme="minorHAnsi" w:cstheme="minorHAnsi"/>
          <w:b/>
          <w:bCs/>
          <w:color w:val="292A2E"/>
          <w:szCs w:val="21"/>
        </w:rPr>
        <w:t>*</w:t>
      </w:r>
      <w:proofErr w:type="gramEnd"/>
    </w:p>
    <w:p w14:paraId="786CB064"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README file</w:t>
      </w:r>
    </w:p>
    <w:p w14:paraId="36D8E09B"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metadata file</w:t>
      </w:r>
    </w:p>
    <w:p w14:paraId="1BDF94BE"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Codebook</w:t>
      </w:r>
    </w:p>
    <w:p w14:paraId="77CA895F"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Logbook</w:t>
      </w:r>
    </w:p>
    <w:p w14:paraId="49C0EB0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Analysis script</w:t>
      </w:r>
    </w:p>
    <w:p w14:paraId="262B7F57" w14:textId="3004F893"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2D2432BC" w14:textId="77777777" w:rsidR="006468A8"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29a. Please specify what other data documentation files will be deposited with the data</w:t>
      </w:r>
    </w:p>
    <w:p w14:paraId="68FADFBA"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30. What (license) conditions will apply to the data you will publish? (Select all that </w:t>
      </w:r>
      <w:proofErr w:type="gramStart"/>
      <w:r w:rsidRPr="000D0A0B">
        <w:rPr>
          <w:rFonts w:asciiTheme="minorHAnsi" w:hAnsiTheme="minorHAnsi" w:cstheme="minorHAnsi"/>
          <w:b/>
          <w:bCs/>
          <w:color w:val="292A2E"/>
          <w:szCs w:val="21"/>
        </w:rPr>
        <w:t>apply)</w:t>
      </w:r>
      <w:r w:rsidRPr="000D0A0B">
        <w:rPr>
          <w:rStyle w:val="syaz1ick"/>
          <w:rFonts w:asciiTheme="minorHAnsi" w:hAnsiTheme="minorHAnsi" w:cstheme="minorHAnsi"/>
          <w:b/>
          <w:bCs/>
          <w:color w:val="292A2E"/>
          <w:szCs w:val="21"/>
        </w:rPr>
        <w:t>*</w:t>
      </w:r>
      <w:proofErr w:type="gramEnd"/>
    </w:p>
    <w:p w14:paraId="4879930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CC-BY 4.0 (free reuse with credits, most used license)</w:t>
      </w:r>
    </w:p>
    <w:p w14:paraId="357AE886"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CC0 (free reuse without credits)</w:t>
      </w:r>
    </w:p>
    <w:p w14:paraId="2D641048"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MIT license (software, code, scripts)</w:t>
      </w:r>
    </w:p>
    <w:p w14:paraId="661169B0"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 (specify which terms and conditions apply to reuse)</w:t>
      </w:r>
    </w:p>
    <w:p w14:paraId="7B65DF79" w14:textId="72D164B5"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I need advice</w:t>
      </w:r>
    </w:p>
    <w:p w14:paraId="6DEC9602" w14:textId="2843C10A" w:rsidR="000D0A0B" w:rsidRDefault="006468A8" w:rsidP="000D0A0B">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30a. Please specify the </w:t>
      </w:r>
      <w:proofErr w:type="gramStart"/>
      <w:r w:rsidRPr="000D0A0B">
        <w:rPr>
          <w:rFonts w:asciiTheme="minorHAnsi" w:hAnsiTheme="minorHAnsi" w:cstheme="minorHAnsi"/>
          <w:b/>
          <w:bCs/>
          <w:color w:val="292A2E"/>
          <w:szCs w:val="21"/>
        </w:rPr>
        <w:t>license:</w:t>
      </w:r>
      <w:r w:rsidRPr="000D0A0B">
        <w:rPr>
          <w:rStyle w:val="syaz1ick"/>
          <w:rFonts w:asciiTheme="minorHAnsi" w:hAnsiTheme="minorHAnsi" w:cstheme="minorHAnsi"/>
          <w:b/>
          <w:bCs/>
          <w:color w:val="292A2E"/>
          <w:szCs w:val="21"/>
        </w:rPr>
        <w:t>*</w:t>
      </w:r>
      <w:proofErr w:type="gramEnd"/>
    </w:p>
    <w:p w14:paraId="5918A093"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31. QUESTION FROM FUNDER: Indicate which metadata standard will be provided to help others identify and discover the data.  (Select all that </w:t>
      </w:r>
      <w:proofErr w:type="gramStart"/>
      <w:r w:rsidRPr="000D0A0B">
        <w:rPr>
          <w:rFonts w:asciiTheme="minorHAnsi" w:hAnsiTheme="minorHAnsi" w:cstheme="minorHAnsi"/>
          <w:b/>
          <w:bCs/>
          <w:color w:val="292A2E"/>
          <w:szCs w:val="21"/>
        </w:rPr>
        <w:t>apply)</w:t>
      </w:r>
      <w:r w:rsidRPr="000D0A0B">
        <w:rPr>
          <w:rStyle w:val="syaz1ick"/>
          <w:rFonts w:asciiTheme="minorHAnsi" w:hAnsiTheme="minorHAnsi" w:cstheme="minorHAnsi"/>
          <w:b/>
          <w:bCs/>
          <w:color w:val="292A2E"/>
          <w:szCs w:val="21"/>
        </w:rPr>
        <w:t>*</w:t>
      </w:r>
      <w:proofErr w:type="gramEnd"/>
    </w:p>
    <w:p w14:paraId="16AC6802"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proofErr w:type="spellStart"/>
      <w:r w:rsidRPr="006468A8">
        <w:rPr>
          <w:rStyle w:val="nd5l11ig"/>
          <w:rFonts w:asciiTheme="minorHAnsi" w:hAnsiTheme="minorHAnsi" w:cstheme="minorHAnsi"/>
          <w:color w:val="292A2E"/>
          <w:szCs w:val="21"/>
        </w:rPr>
        <w:t>DataCite</w:t>
      </w:r>
      <w:proofErr w:type="spellEnd"/>
      <w:r w:rsidRPr="006468A8">
        <w:rPr>
          <w:rStyle w:val="nd5l11ig"/>
          <w:rFonts w:asciiTheme="minorHAnsi" w:hAnsiTheme="minorHAnsi" w:cstheme="minorHAnsi"/>
          <w:color w:val="292A2E"/>
          <w:szCs w:val="21"/>
        </w:rPr>
        <w:t xml:space="preserve"> (used by 4TU.ResearchData and </w:t>
      </w:r>
      <w:proofErr w:type="spellStart"/>
      <w:r w:rsidRPr="006468A8">
        <w:rPr>
          <w:rStyle w:val="nd5l11ig"/>
          <w:rFonts w:asciiTheme="minorHAnsi" w:hAnsiTheme="minorHAnsi" w:cstheme="minorHAnsi"/>
          <w:color w:val="292A2E"/>
          <w:szCs w:val="21"/>
        </w:rPr>
        <w:t>Zenodo</w:t>
      </w:r>
      <w:proofErr w:type="spellEnd"/>
      <w:r w:rsidRPr="006468A8">
        <w:rPr>
          <w:rStyle w:val="nd5l11ig"/>
          <w:rFonts w:asciiTheme="minorHAnsi" w:hAnsiTheme="minorHAnsi" w:cstheme="minorHAnsi"/>
          <w:color w:val="292A2E"/>
          <w:szCs w:val="21"/>
        </w:rPr>
        <w:t>)</w:t>
      </w:r>
    </w:p>
    <w:p w14:paraId="0DCD63B8"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 xml:space="preserve">Dublin Core (used by </w:t>
      </w:r>
      <w:proofErr w:type="spellStart"/>
      <w:r w:rsidRPr="006468A8">
        <w:rPr>
          <w:rStyle w:val="nd5l11ig"/>
          <w:rFonts w:asciiTheme="minorHAnsi" w:hAnsiTheme="minorHAnsi" w:cstheme="minorHAnsi"/>
          <w:color w:val="292A2E"/>
          <w:szCs w:val="21"/>
        </w:rPr>
        <w:t>Figshare</w:t>
      </w:r>
      <w:proofErr w:type="spellEnd"/>
      <w:r w:rsidRPr="006468A8">
        <w:rPr>
          <w:rStyle w:val="nd5l11ig"/>
          <w:rFonts w:asciiTheme="minorHAnsi" w:hAnsiTheme="minorHAnsi" w:cstheme="minorHAnsi"/>
          <w:color w:val="292A2E"/>
          <w:szCs w:val="21"/>
        </w:rPr>
        <w:t xml:space="preserve"> and Dryad)</w:t>
      </w:r>
    </w:p>
    <w:p w14:paraId="46C3581E"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lastRenderedPageBreak/>
        <w:t>DCAT (Health RI)</w:t>
      </w:r>
    </w:p>
    <w:p w14:paraId="74AFDF61"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DDI (MRI scans, health data)</w:t>
      </w:r>
    </w:p>
    <w:p w14:paraId="5ECC3837"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20D5025E" w14:textId="1A197C8F"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I need advice</w:t>
      </w:r>
    </w:p>
    <w:p w14:paraId="1BE6E2ED"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31a. Please provide the name of the metadata standard you will </w:t>
      </w:r>
      <w:proofErr w:type="gramStart"/>
      <w:r w:rsidRPr="000D0A0B">
        <w:rPr>
          <w:rFonts w:asciiTheme="minorHAnsi" w:hAnsiTheme="minorHAnsi" w:cstheme="minorHAnsi"/>
          <w:b/>
          <w:bCs/>
          <w:color w:val="292A2E"/>
          <w:szCs w:val="21"/>
        </w:rPr>
        <w:t>use.</w:t>
      </w:r>
      <w:r w:rsidRPr="000D0A0B">
        <w:rPr>
          <w:rStyle w:val="syaz1ick"/>
          <w:rFonts w:asciiTheme="minorHAnsi" w:hAnsiTheme="minorHAnsi" w:cstheme="minorHAnsi"/>
          <w:b/>
          <w:bCs/>
          <w:color w:val="292A2E"/>
          <w:szCs w:val="21"/>
        </w:rPr>
        <w:t>*</w:t>
      </w:r>
      <w:proofErr w:type="gramEnd"/>
    </w:p>
    <w:p w14:paraId="701E272F"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32. QUESTION FROM FUNDER: When will the data be available for re-use? </w:t>
      </w:r>
      <w:r w:rsidRPr="000D0A0B">
        <w:rPr>
          <w:rStyle w:val="syaz1ick"/>
          <w:rFonts w:asciiTheme="minorHAnsi" w:hAnsiTheme="minorHAnsi" w:cstheme="minorHAnsi"/>
          <w:b/>
          <w:bCs/>
          <w:color w:val="292A2E"/>
          <w:szCs w:val="21"/>
        </w:rPr>
        <w:t>*</w:t>
      </w:r>
    </w:p>
    <w:p w14:paraId="729EA2AD"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As soon as article is published</w:t>
      </w:r>
    </w:p>
    <w:p w14:paraId="35F038DB"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Upon completion of the project</w:t>
      </w:r>
    </w:p>
    <w:p w14:paraId="3A6B6FDC"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After completion of project (with restricted access)</w:t>
      </w:r>
    </w:p>
    <w:p w14:paraId="4FD22C3C" w14:textId="5BC1F1F0"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Other...</w:t>
      </w:r>
    </w:p>
    <w:p w14:paraId="2F302AA4" w14:textId="1379FF7C"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32a. Please elaborate: </w:t>
      </w:r>
      <w:r w:rsidRPr="000D0A0B">
        <w:rPr>
          <w:rStyle w:val="syaz1ick"/>
          <w:rFonts w:asciiTheme="minorHAnsi" w:hAnsiTheme="minorHAnsi" w:cstheme="minorHAnsi"/>
          <w:b/>
          <w:bCs/>
          <w:color w:val="292A2E"/>
          <w:szCs w:val="21"/>
        </w:rPr>
        <w:t>*</w:t>
      </w:r>
    </w:p>
    <w:p w14:paraId="27E62BB7"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33. How long will data (including project documentation) be stored after the end of the </w:t>
      </w:r>
      <w:proofErr w:type="gramStart"/>
      <w:r w:rsidRPr="000D0A0B">
        <w:rPr>
          <w:rFonts w:asciiTheme="minorHAnsi" w:hAnsiTheme="minorHAnsi" w:cstheme="minorHAnsi"/>
          <w:b/>
          <w:bCs/>
          <w:color w:val="292A2E"/>
          <w:szCs w:val="21"/>
        </w:rPr>
        <w:t>project?</w:t>
      </w:r>
      <w:r w:rsidRPr="000D0A0B">
        <w:rPr>
          <w:rStyle w:val="syaz1ick"/>
          <w:rFonts w:asciiTheme="minorHAnsi" w:hAnsiTheme="minorHAnsi" w:cstheme="minorHAnsi"/>
          <w:b/>
          <w:bCs/>
          <w:color w:val="292A2E"/>
          <w:szCs w:val="21"/>
        </w:rPr>
        <w:t>*</w:t>
      </w:r>
      <w:proofErr w:type="gramEnd"/>
    </w:p>
    <w:p w14:paraId="27477C4A" w14:textId="77777777"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10 years at the TU/e archive (Following the Netherlands Code of Conduct for Research Integrity)</w:t>
      </w:r>
    </w:p>
    <w:p w14:paraId="1D392FA8" w14:textId="52960A12" w:rsidR="000D0A0B"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 xml:space="preserve">10 years at </w:t>
      </w:r>
      <w:r w:rsidR="000D0A0B" w:rsidRPr="006468A8">
        <w:rPr>
          <w:rStyle w:val="nd5l11ig"/>
          <w:rFonts w:asciiTheme="minorHAnsi" w:hAnsiTheme="minorHAnsi" w:cstheme="minorHAnsi"/>
          <w:color w:val="292A2E"/>
          <w:szCs w:val="21"/>
        </w:rPr>
        <w:t>another</w:t>
      </w:r>
      <w:r w:rsidRPr="006468A8">
        <w:rPr>
          <w:rStyle w:val="nd5l11ig"/>
          <w:rFonts w:asciiTheme="minorHAnsi" w:hAnsiTheme="minorHAnsi" w:cstheme="minorHAnsi"/>
          <w:color w:val="292A2E"/>
          <w:szCs w:val="21"/>
        </w:rPr>
        <w:t xml:space="preserve"> archive (Following the Netherlands Code of Conduct for Research Integrity)</w:t>
      </w:r>
    </w:p>
    <w:p w14:paraId="4427DFED" w14:textId="7C77DBD3" w:rsidR="006468A8" w:rsidRDefault="006468A8" w:rsidP="006468A8">
      <w:pPr>
        <w:shd w:val="clear" w:color="auto" w:fill="FFFFFF"/>
        <w:spacing w:line="360" w:lineRule="atLeast"/>
        <w:textAlignment w:val="center"/>
        <w:rPr>
          <w:rStyle w:val="nd5l11ig"/>
          <w:rFonts w:asciiTheme="minorHAnsi" w:hAnsiTheme="minorHAnsi" w:cstheme="minorHAnsi"/>
          <w:color w:val="292A2E"/>
          <w:szCs w:val="21"/>
        </w:rPr>
      </w:pPr>
      <w:r w:rsidRPr="006468A8">
        <w:rPr>
          <w:rStyle w:val="nd5l11ig"/>
          <w:rFonts w:asciiTheme="minorHAnsi" w:hAnsiTheme="minorHAnsi" w:cstheme="minorHAnsi"/>
          <w:color w:val="292A2E"/>
          <w:szCs w:val="21"/>
        </w:rPr>
        <w:t>Other...</w:t>
      </w:r>
    </w:p>
    <w:p w14:paraId="782DF213" w14:textId="77777777" w:rsidR="006468A8" w:rsidRPr="000D0A0B" w:rsidRDefault="006468A8" w:rsidP="000563BB">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33a. Please provide the name of the archive</w:t>
      </w:r>
      <w:r w:rsidRPr="000D0A0B">
        <w:rPr>
          <w:rStyle w:val="syaz1ick"/>
          <w:rFonts w:asciiTheme="minorHAnsi" w:hAnsiTheme="minorHAnsi" w:cstheme="minorHAnsi"/>
          <w:b/>
          <w:bCs/>
          <w:color w:val="292A2E"/>
          <w:szCs w:val="21"/>
        </w:rPr>
        <w:t>*</w:t>
      </w:r>
    </w:p>
    <w:p w14:paraId="15ACA8A8"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33b. Please provide the link to the archive</w:t>
      </w:r>
      <w:r w:rsidRPr="000D0A0B">
        <w:rPr>
          <w:rStyle w:val="syaz1ick"/>
          <w:rFonts w:asciiTheme="minorHAnsi" w:hAnsiTheme="minorHAnsi" w:cstheme="minorHAnsi"/>
          <w:b/>
          <w:bCs/>
          <w:color w:val="292A2E"/>
          <w:szCs w:val="21"/>
        </w:rPr>
        <w:t>*</w:t>
      </w:r>
    </w:p>
    <w:p w14:paraId="469C1912" w14:textId="77777777" w:rsidR="000D0A0B"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34. QUESTION FROM FUNDER: What resources (for example financial and time) will be dedicated to data management and ensuring that data will be FAIR (Findable, Accessible, Interoperable, Re-usable)? </w:t>
      </w:r>
      <w:r w:rsidRPr="000D0A0B">
        <w:rPr>
          <w:rStyle w:val="syaz1ick"/>
          <w:rFonts w:asciiTheme="minorHAnsi" w:hAnsiTheme="minorHAnsi" w:cstheme="minorHAnsi"/>
          <w:b/>
          <w:bCs/>
          <w:color w:val="292A2E"/>
          <w:szCs w:val="21"/>
        </w:rPr>
        <w:t>*</w:t>
      </w:r>
    </w:p>
    <w:p w14:paraId="538CED7F" w14:textId="77777777" w:rsidR="000563BB" w:rsidRPr="000563BB" w:rsidRDefault="000563BB" w:rsidP="000563BB">
      <w:pPr>
        <w:pStyle w:val="BodytextTUEindhoven"/>
      </w:pPr>
    </w:p>
    <w:p w14:paraId="1896C99C" w14:textId="6BC12DE7" w:rsidR="000563BB" w:rsidRPr="000D0A0B" w:rsidRDefault="006468A8" w:rsidP="000563BB">
      <w:pPr>
        <w:pStyle w:val="Heading2"/>
        <w:shd w:val="clear" w:color="auto" w:fill="FFFFFF"/>
        <w:spacing w:before="432" w:beforeAutospacing="0" w:after="0" w:afterAutospacing="0" w:line="360" w:lineRule="atLeast"/>
        <w:jc w:val="center"/>
        <w:rPr>
          <w:rFonts w:asciiTheme="minorHAnsi" w:hAnsiTheme="minorHAnsi" w:cstheme="minorHAnsi"/>
          <w:color w:val="292A2E"/>
        </w:rPr>
      </w:pPr>
      <w:r w:rsidRPr="000D0A0B">
        <w:rPr>
          <w:rStyle w:val="Strong"/>
          <w:rFonts w:asciiTheme="minorHAnsi" w:hAnsiTheme="minorHAnsi" w:cstheme="minorHAnsi"/>
          <w:b/>
          <w:bCs/>
          <w:color w:val="292A2E"/>
        </w:rPr>
        <w:t>Privacy Checklist Information</w:t>
      </w:r>
    </w:p>
    <w:p w14:paraId="56AD7A8C"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35. Will your project involve the processing of personal data on a large </w:t>
      </w:r>
      <w:proofErr w:type="gramStart"/>
      <w:r w:rsidRPr="000D0A0B">
        <w:rPr>
          <w:rFonts w:asciiTheme="minorHAnsi" w:hAnsiTheme="minorHAnsi" w:cstheme="minorHAnsi"/>
          <w:b/>
          <w:bCs/>
          <w:color w:val="292A2E"/>
          <w:szCs w:val="21"/>
        </w:rPr>
        <w:t>scale?</w:t>
      </w:r>
      <w:r w:rsidRPr="000D0A0B">
        <w:rPr>
          <w:rStyle w:val="syaz1ick"/>
          <w:rFonts w:asciiTheme="minorHAnsi" w:hAnsiTheme="minorHAnsi" w:cstheme="minorHAnsi"/>
          <w:b/>
          <w:bCs/>
          <w:color w:val="292A2E"/>
          <w:szCs w:val="21"/>
        </w:rPr>
        <w:t>*</w:t>
      </w:r>
      <w:proofErr w:type="gramEnd"/>
    </w:p>
    <w:p w14:paraId="63B6E5A2"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 I will be collecting data from more than 10.000 data subjects</w:t>
      </w:r>
    </w:p>
    <w:p w14:paraId="2BD46E03"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 I will be collecting data from more than 1.000 data subjects all belonging to the same geographical region (province)</w:t>
      </w:r>
    </w:p>
    <w:p w14:paraId="58433F59" w14:textId="7A947188"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300838F1"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35a. Please indicate an approximated number of participants, and the location of where the data will be coming </w:t>
      </w:r>
      <w:proofErr w:type="gramStart"/>
      <w:r w:rsidRPr="000D0A0B">
        <w:rPr>
          <w:rFonts w:asciiTheme="minorHAnsi" w:hAnsiTheme="minorHAnsi" w:cstheme="minorHAnsi"/>
          <w:b/>
          <w:bCs/>
          <w:color w:val="292A2E"/>
          <w:szCs w:val="21"/>
        </w:rPr>
        <w:t>from?</w:t>
      </w:r>
      <w:r w:rsidRPr="000D0A0B">
        <w:rPr>
          <w:rStyle w:val="syaz1ick"/>
          <w:rFonts w:asciiTheme="minorHAnsi" w:hAnsiTheme="minorHAnsi" w:cstheme="minorHAnsi"/>
          <w:b/>
          <w:bCs/>
          <w:color w:val="292A2E"/>
          <w:szCs w:val="21"/>
        </w:rPr>
        <w:t>*</w:t>
      </w:r>
      <w:proofErr w:type="gramEnd"/>
    </w:p>
    <w:p w14:paraId="464D4A7D"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36. Does this processing activity involve the use of new or innovative </w:t>
      </w:r>
      <w:proofErr w:type="gramStart"/>
      <w:r w:rsidRPr="000D0A0B">
        <w:rPr>
          <w:rFonts w:asciiTheme="minorHAnsi" w:hAnsiTheme="minorHAnsi" w:cstheme="minorHAnsi"/>
          <w:b/>
          <w:bCs/>
          <w:color w:val="292A2E"/>
          <w:szCs w:val="21"/>
        </w:rPr>
        <w:t>technologies?</w:t>
      </w:r>
      <w:r w:rsidRPr="000D0A0B">
        <w:rPr>
          <w:rStyle w:val="syaz1ick"/>
          <w:rFonts w:asciiTheme="minorHAnsi" w:hAnsiTheme="minorHAnsi" w:cstheme="minorHAnsi"/>
          <w:b/>
          <w:bCs/>
          <w:color w:val="292A2E"/>
          <w:szCs w:val="21"/>
        </w:rPr>
        <w:t>*</w:t>
      </w:r>
      <w:proofErr w:type="gramEnd"/>
    </w:p>
    <w:p w14:paraId="2090E8D2" w14:textId="31604CF1" w:rsidR="000D0A0B"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w:t>
      </w:r>
      <w:r w:rsidR="006468A8" w:rsidRPr="006468A8">
        <w:rPr>
          <w:rStyle w:val="85i5v77o"/>
          <w:rFonts w:asciiTheme="minorHAnsi" w:hAnsiTheme="minorHAnsi" w:cstheme="minorHAnsi"/>
          <w:color w:val="292A2E"/>
          <w:szCs w:val="21"/>
        </w:rPr>
        <w:t>es</w:t>
      </w:r>
    </w:p>
    <w:p w14:paraId="1E2F7647" w14:textId="4FE1D665" w:rsidR="006468A8"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w:t>
      </w:r>
      <w:r w:rsidR="006468A8" w:rsidRPr="006468A8">
        <w:rPr>
          <w:rStyle w:val="85i5v77o"/>
          <w:rFonts w:asciiTheme="minorHAnsi" w:hAnsiTheme="minorHAnsi" w:cstheme="minorHAnsi"/>
          <w:color w:val="292A2E"/>
          <w:szCs w:val="21"/>
        </w:rPr>
        <w:t>o</w:t>
      </w:r>
    </w:p>
    <w:p w14:paraId="4B2EF578"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36a. Please explain what new technology and how will it be </w:t>
      </w:r>
      <w:proofErr w:type="gramStart"/>
      <w:r w:rsidRPr="000D0A0B">
        <w:rPr>
          <w:rFonts w:asciiTheme="minorHAnsi" w:hAnsiTheme="minorHAnsi" w:cstheme="minorHAnsi"/>
          <w:b/>
          <w:bCs/>
          <w:color w:val="292A2E"/>
          <w:szCs w:val="21"/>
        </w:rPr>
        <w:t>used?</w:t>
      </w:r>
      <w:r w:rsidRPr="000D0A0B">
        <w:rPr>
          <w:rStyle w:val="syaz1ick"/>
          <w:rFonts w:asciiTheme="minorHAnsi" w:hAnsiTheme="minorHAnsi" w:cstheme="minorHAnsi"/>
          <w:b/>
          <w:bCs/>
          <w:color w:val="292A2E"/>
          <w:szCs w:val="21"/>
        </w:rPr>
        <w:t>*</w:t>
      </w:r>
      <w:proofErr w:type="gramEnd"/>
    </w:p>
    <w:p w14:paraId="17B02CC0"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37. Does your study involve systematic (</w:t>
      </w:r>
      <w:proofErr w:type="spellStart"/>
      <w:r w:rsidRPr="000D0A0B">
        <w:rPr>
          <w:rFonts w:asciiTheme="minorHAnsi" w:hAnsiTheme="minorHAnsi" w:cstheme="minorHAnsi"/>
          <w:b/>
          <w:bCs/>
          <w:color w:val="292A2E"/>
          <w:szCs w:val="21"/>
        </w:rPr>
        <w:t>c.q</w:t>
      </w:r>
      <w:proofErr w:type="spellEnd"/>
      <w:r w:rsidRPr="000D0A0B">
        <w:rPr>
          <w:rFonts w:asciiTheme="minorHAnsi" w:hAnsiTheme="minorHAnsi" w:cstheme="minorHAnsi"/>
          <w:b/>
          <w:bCs/>
          <w:color w:val="292A2E"/>
          <w:szCs w:val="21"/>
        </w:rPr>
        <w:t xml:space="preserve">. automated) monitoring of </w:t>
      </w:r>
      <w:proofErr w:type="gramStart"/>
      <w:r w:rsidRPr="000D0A0B">
        <w:rPr>
          <w:rFonts w:asciiTheme="minorHAnsi" w:hAnsiTheme="minorHAnsi" w:cstheme="minorHAnsi"/>
          <w:b/>
          <w:bCs/>
          <w:color w:val="292A2E"/>
          <w:szCs w:val="21"/>
        </w:rPr>
        <w:t>persons?</w:t>
      </w:r>
      <w:r w:rsidRPr="000D0A0B">
        <w:rPr>
          <w:rStyle w:val="syaz1ick"/>
          <w:rFonts w:asciiTheme="minorHAnsi" w:hAnsiTheme="minorHAnsi" w:cstheme="minorHAnsi"/>
          <w:b/>
          <w:bCs/>
          <w:color w:val="292A2E"/>
          <w:szCs w:val="21"/>
        </w:rPr>
        <w:t>*</w:t>
      </w:r>
      <w:proofErr w:type="gramEnd"/>
    </w:p>
    <w:p w14:paraId="2C1FE508" w14:textId="0DC3811E" w:rsidR="000D0A0B"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w:t>
      </w:r>
      <w:r w:rsidR="006468A8" w:rsidRPr="006468A8">
        <w:rPr>
          <w:rStyle w:val="85i5v77o"/>
          <w:rFonts w:asciiTheme="minorHAnsi" w:hAnsiTheme="minorHAnsi" w:cstheme="minorHAnsi"/>
          <w:color w:val="292A2E"/>
          <w:szCs w:val="21"/>
        </w:rPr>
        <w:t>es</w:t>
      </w:r>
    </w:p>
    <w:p w14:paraId="5CB16F15" w14:textId="2D167516" w:rsidR="006468A8"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w:t>
      </w:r>
      <w:r w:rsidR="006468A8" w:rsidRPr="006468A8">
        <w:rPr>
          <w:rStyle w:val="85i5v77o"/>
          <w:rFonts w:asciiTheme="minorHAnsi" w:hAnsiTheme="minorHAnsi" w:cstheme="minorHAnsi"/>
          <w:color w:val="292A2E"/>
          <w:szCs w:val="21"/>
        </w:rPr>
        <w:t>o</w:t>
      </w:r>
    </w:p>
    <w:p w14:paraId="3666A55F"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37a. Please explain </w:t>
      </w:r>
      <w:proofErr w:type="gramStart"/>
      <w:r w:rsidRPr="000D0A0B">
        <w:rPr>
          <w:rFonts w:asciiTheme="minorHAnsi" w:hAnsiTheme="minorHAnsi" w:cstheme="minorHAnsi"/>
          <w:b/>
          <w:bCs/>
          <w:color w:val="292A2E"/>
          <w:szCs w:val="21"/>
        </w:rPr>
        <w:t>how?</w:t>
      </w:r>
      <w:r w:rsidRPr="000D0A0B">
        <w:rPr>
          <w:rStyle w:val="syaz1ick"/>
          <w:rFonts w:asciiTheme="minorHAnsi" w:hAnsiTheme="minorHAnsi" w:cstheme="minorHAnsi"/>
          <w:b/>
          <w:bCs/>
          <w:color w:val="292A2E"/>
          <w:szCs w:val="21"/>
        </w:rPr>
        <w:t>*</w:t>
      </w:r>
      <w:proofErr w:type="gramEnd"/>
    </w:p>
    <w:p w14:paraId="30F58304"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38. Will the study include data processing activities that prevent data subjects from exercising their rights or using a service or </w:t>
      </w:r>
      <w:proofErr w:type="gramStart"/>
      <w:r w:rsidRPr="000D0A0B">
        <w:rPr>
          <w:rFonts w:asciiTheme="minorHAnsi" w:hAnsiTheme="minorHAnsi" w:cstheme="minorHAnsi"/>
          <w:b/>
          <w:bCs/>
          <w:color w:val="292A2E"/>
          <w:szCs w:val="21"/>
        </w:rPr>
        <w:t>contract?</w:t>
      </w:r>
      <w:r w:rsidRPr="000D0A0B">
        <w:rPr>
          <w:rStyle w:val="syaz1ick"/>
          <w:rFonts w:asciiTheme="minorHAnsi" w:hAnsiTheme="minorHAnsi" w:cstheme="minorHAnsi"/>
          <w:b/>
          <w:bCs/>
          <w:color w:val="292A2E"/>
          <w:szCs w:val="21"/>
        </w:rPr>
        <w:t>*</w:t>
      </w:r>
      <w:proofErr w:type="gramEnd"/>
    </w:p>
    <w:p w14:paraId="1EA50E07" w14:textId="585D39C3" w:rsidR="000D0A0B"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lastRenderedPageBreak/>
        <w:t>Y</w:t>
      </w:r>
      <w:r w:rsidR="006468A8" w:rsidRPr="006468A8">
        <w:rPr>
          <w:rStyle w:val="85i5v77o"/>
          <w:rFonts w:asciiTheme="minorHAnsi" w:hAnsiTheme="minorHAnsi" w:cstheme="minorHAnsi"/>
          <w:color w:val="292A2E"/>
          <w:szCs w:val="21"/>
        </w:rPr>
        <w:t>es</w:t>
      </w:r>
    </w:p>
    <w:p w14:paraId="55AFEB1F" w14:textId="7C67368F"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proofErr w:type="spellStart"/>
      <w:r w:rsidRPr="006468A8">
        <w:rPr>
          <w:rStyle w:val="85i5v77o"/>
          <w:rFonts w:asciiTheme="minorHAnsi" w:hAnsiTheme="minorHAnsi" w:cstheme="minorHAnsi"/>
          <w:color w:val="292A2E"/>
          <w:szCs w:val="21"/>
        </w:rPr>
        <w:t>no</w:t>
      </w:r>
      <w:proofErr w:type="spellEnd"/>
    </w:p>
    <w:p w14:paraId="5CB1D75C"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38a. Please explain </w:t>
      </w:r>
      <w:proofErr w:type="gramStart"/>
      <w:r w:rsidRPr="000D0A0B">
        <w:rPr>
          <w:rFonts w:asciiTheme="minorHAnsi" w:hAnsiTheme="minorHAnsi" w:cstheme="minorHAnsi"/>
          <w:b/>
          <w:bCs/>
          <w:color w:val="292A2E"/>
          <w:szCs w:val="21"/>
        </w:rPr>
        <w:t>how?</w:t>
      </w:r>
      <w:r w:rsidRPr="000D0A0B">
        <w:rPr>
          <w:rStyle w:val="syaz1ick"/>
          <w:rFonts w:asciiTheme="minorHAnsi" w:hAnsiTheme="minorHAnsi" w:cstheme="minorHAnsi"/>
          <w:b/>
          <w:bCs/>
          <w:color w:val="292A2E"/>
          <w:szCs w:val="21"/>
        </w:rPr>
        <w:t>*</w:t>
      </w:r>
      <w:proofErr w:type="gramEnd"/>
    </w:p>
    <w:p w14:paraId="227C9D87"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39. Will the study process personal data to score, rank or profile </w:t>
      </w:r>
      <w:proofErr w:type="gramStart"/>
      <w:r w:rsidRPr="000D0A0B">
        <w:rPr>
          <w:rFonts w:asciiTheme="minorHAnsi" w:hAnsiTheme="minorHAnsi" w:cstheme="minorHAnsi"/>
          <w:b/>
          <w:bCs/>
          <w:color w:val="292A2E"/>
          <w:szCs w:val="21"/>
        </w:rPr>
        <w:t>persons?</w:t>
      </w:r>
      <w:r w:rsidRPr="000D0A0B">
        <w:rPr>
          <w:rStyle w:val="syaz1ick"/>
          <w:rFonts w:asciiTheme="minorHAnsi" w:hAnsiTheme="minorHAnsi" w:cstheme="minorHAnsi"/>
          <w:b/>
          <w:bCs/>
          <w:color w:val="292A2E"/>
          <w:szCs w:val="21"/>
        </w:rPr>
        <w:t>*</w:t>
      </w:r>
      <w:proofErr w:type="gramEnd"/>
    </w:p>
    <w:p w14:paraId="0BADB43B" w14:textId="58B13EBB" w:rsidR="000D0A0B"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w:t>
      </w:r>
      <w:r w:rsidR="006468A8" w:rsidRPr="006468A8">
        <w:rPr>
          <w:rStyle w:val="85i5v77o"/>
          <w:rFonts w:asciiTheme="minorHAnsi" w:hAnsiTheme="minorHAnsi" w:cstheme="minorHAnsi"/>
          <w:color w:val="292A2E"/>
          <w:szCs w:val="21"/>
        </w:rPr>
        <w:t>es</w:t>
      </w:r>
    </w:p>
    <w:p w14:paraId="21B4120C" w14:textId="799CB3E1"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proofErr w:type="spellStart"/>
      <w:r w:rsidRPr="006468A8">
        <w:rPr>
          <w:rStyle w:val="85i5v77o"/>
          <w:rFonts w:asciiTheme="minorHAnsi" w:hAnsiTheme="minorHAnsi" w:cstheme="minorHAnsi"/>
          <w:color w:val="292A2E"/>
          <w:szCs w:val="21"/>
        </w:rPr>
        <w:t>no</w:t>
      </w:r>
      <w:proofErr w:type="spellEnd"/>
    </w:p>
    <w:p w14:paraId="598C4C03"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39a. Please explain which personal data will be used and how it will be </w:t>
      </w:r>
      <w:proofErr w:type="gramStart"/>
      <w:r w:rsidRPr="000D0A0B">
        <w:rPr>
          <w:rFonts w:asciiTheme="minorHAnsi" w:hAnsiTheme="minorHAnsi" w:cstheme="minorHAnsi"/>
          <w:b/>
          <w:bCs/>
          <w:color w:val="292A2E"/>
          <w:szCs w:val="21"/>
        </w:rPr>
        <w:t>used?</w:t>
      </w:r>
      <w:r w:rsidRPr="000D0A0B">
        <w:rPr>
          <w:rStyle w:val="syaz1ick"/>
          <w:rFonts w:asciiTheme="minorHAnsi" w:hAnsiTheme="minorHAnsi" w:cstheme="minorHAnsi"/>
          <w:b/>
          <w:bCs/>
          <w:color w:val="292A2E"/>
          <w:szCs w:val="21"/>
        </w:rPr>
        <w:t>*</w:t>
      </w:r>
      <w:proofErr w:type="gramEnd"/>
    </w:p>
    <w:p w14:paraId="775CE8E9"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40. Does your data processing include activities that involves composing “blacklists”, covert or secret investigations, fraud prevention, credit scores, camera surveillance data, employee monitoring, large scale processing of location/GPS data and/or internet-of-things </w:t>
      </w:r>
      <w:proofErr w:type="gramStart"/>
      <w:r w:rsidRPr="000D0A0B">
        <w:rPr>
          <w:rFonts w:asciiTheme="minorHAnsi" w:hAnsiTheme="minorHAnsi" w:cstheme="minorHAnsi"/>
          <w:b/>
          <w:bCs/>
          <w:color w:val="292A2E"/>
          <w:szCs w:val="21"/>
        </w:rPr>
        <w:t>data?</w:t>
      </w:r>
      <w:r w:rsidRPr="000D0A0B">
        <w:rPr>
          <w:rStyle w:val="syaz1ick"/>
          <w:rFonts w:asciiTheme="minorHAnsi" w:hAnsiTheme="minorHAnsi" w:cstheme="minorHAnsi"/>
          <w:b/>
          <w:bCs/>
          <w:color w:val="292A2E"/>
          <w:szCs w:val="21"/>
        </w:rPr>
        <w:t>*</w:t>
      </w:r>
      <w:proofErr w:type="gramEnd"/>
    </w:p>
    <w:p w14:paraId="45596EF0" w14:textId="468505FB" w:rsidR="000D0A0B" w:rsidRDefault="000D0A0B"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w:t>
      </w:r>
      <w:r w:rsidR="006468A8" w:rsidRPr="006468A8">
        <w:rPr>
          <w:rStyle w:val="85i5v77o"/>
          <w:rFonts w:asciiTheme="minorHAnsi" w:hAnsiTheme="minorHAnsi" w:cstheme="minorHAnsi"/>
          <w:color w:val="292A2E"/>
          <w:szCs w:val="21"/>
        </w:rPr>
        <w:t>es</w:t>
      </w:r>
    </w:p>
    <w:p w14:paraId="42603A91" w14:textId="25EE6305"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proofErr w:type="spellStart"/>
      <w:r w:rsidRPr="006468A8">
        <w:rPr>
          <w:rStyle w:val="85i5v77o"/>
          <w:rFonts w:asciiTheme="minorHAnsi" w:hAnsiTheme="minorHAnsi" w:cstheme="minorHAnsi"/>
          <w:color w:val="292A2E"/>
          <w:szCs w:val="21"/>
        </w:rPr>
        <w:t>no</w:t>
      </w:r>
      <w:proofErr w:type="spellEnd"/>
    </w:p>
    <w:p w14:paraId="411E8B69"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40a. Please explain which processing activity and </w:t>
      </w:r>
      <w:proofErr w:type="gramStart"/>
      <w:r w:rsidRPr="000D0A0B">
        <w:rPr>
          <w:rFonts w:asciiTheme="minorHAnsi" w:hAnsiTheme="minorHAnsi" w:cstheme="minorHAnsi"/>
          <w:b/>
          <w:bCs/>
          <w:color w:val="292A2E"/>
          <w:szCs w:val="21"/>
        </w:rPr>
        <w:t>why?</w:t>
      </w:r>
      <w:r w:rsidRPr="000D0A0B">
        <w:rPr>
          <w:rStyle w:val="syaz1ick"/>
          <w:rFonts w:asciiTheme="minorHAnsi" w:hAnsiTheme="minorHAnsi" w:cstheme="minorHAnsi"/>
          <w:b/>
          <w:bCs/>
          <w:color w:val="292A2E"/>
          <w:szCs w:val="21"/>
        </w:rPr>
        <w:t>*</w:t>
      </w:r>
      <w:proofErr w:type="gramEnd"/>
    </w:p>
    <w:p w14:paraId="70C18BD6"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41. Will the processing activity involve automated decision-making with legal effect or similar substantial effect? </w:t>
      </w:r>
      <w:r w:rsidRPr="000D0A0B">
        <w:rPr>
          <w:rStyle w:val="syaz1ick"/>
          <w:rFonts w:asciiTheme="minorHAnsi" w:hAnsiTheme="minorHAnsi" w:cstheme="minorHAnsi"/>
          <w:b/>
          <w:bCs/>
          <w:color w:val="292A2E"/>
          <w:szCs w:val="21"/>
        </w:rPr>
        <w:t>*</w:t>
      </w:r>
    </w:p>
    <w:p w14:paraId="3BE8F41C"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4C1E93DE" w14:textId="548CE2E3" w:rsidR="006468A8"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567715E7"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41a. Please explain </w:t>
      </w:r>
      <w:proofErr w:type="gramStart"/>
      <w:r w:rsidRPr="000D0A0B">
        <w:rPr>
          <w:rFonts w:asciiTheme="minorHAnsi" w:hAnsiTheme="minorHAnsi" w:cstheme="minorHAnsi"/>
          <w:b/>
          <w:bCs/>
          <w:color w:val="292A2E"/>
          <w:szCs w:val="21"/>
        </w:rPr>
        <w:t>how?</w:t>
      </w:r>
      <w:r w:rsidRPr="000D0A0B">
        <w:rPr>
          <w:rStyle w:val="syaz1ick"/>
          <w:rFonts w:asciiTheme="minorHAnsi" w:hAnsiTheme="minorHAnsi" w:cstheme="minorHAnsi"/>
          <w:b/>
          <w:bCs/>
          <w:color w:val="292A2E"/>
          <w:szCs w:val="21"/>
        </w:rPr>
        <w:t>*</w:t>
      </w:r>
      <w:proofErr w:type="gramEnd"/>
    </w:p>
    <w:p w14:paraId="1F450369"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42. Are or will datasets be linked or combined to perform this processing </w:t>
      </w:r>
      <w:proofErr w:type="gramStart"/>
      <w:r w:rsidRPr="000D0A0B">
        <w:rPr>
          <w:rFonts w:asciiTheme="minorHAnsi" w:hAnsiTheme="minorHAnsi" w:cstheme="minorHAnsi"/>
          <w:b/>
          <w:bCs/>
          <w:color w:val="292A2E"/>
          <w:szCs w:val="21"/>
        </w:rPr>
        <w:t>activity?</w:t>
      </w:r>
      <w:r w:rsidRPr="000D0A0B">
        <w:rPr>
          <w:rStyle w:val="syaz1ick"/>
          <w:rFonts w:asciiTheme="minorHAnsi" w:hAnsiTheme="minorHAnsi" w:cstheme="minorHAnsi"/>
          <w:b/>
          <w:bCs/>
          <w:color w:val="292A2E"/>
          <w:szCs w:val="21"/>
        </w:rPr>
        <w:t>*</w:t>
      </w:r>
      <w:proofErr w:type="gramEnd"/>
    </w:p>
    <w:p w14:paraId="7B076168"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35A09F93" w14:textId="2927E84C"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02C39AF9" w14:textId="77777777" w:rsidR="006468A8" w:rsidRDefault="006468A8" w:rsidP="006468A8">
      <w:pPr>
        <w:shd w:val="clear" w:color="auto" w:fill="FFFFFF"/>
        <w:spacing w:line="360" w:lineRule="atLeast"/>
        <w:textAlignment w:val="center"/>
        <w:rPr>
          <w:rStyle w:val="syaz1ick"/>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42a. Please explain where the data will be coming from and how it will </w:t>
      </w:r>
      <w:proofErr w:type="gramStart"/>
      <w:r w:rsidRPr="000D0A0B">
        <w:rPr>
          <w:rFonts w:asciiTheme="minorHAnsi" w:hAnsiTheme="minorHAnsi" w:cstheme="minorHAnsi"/>
          <w:b/>
          <w:bCs/>
          <w:color w:val="292A2E"/>
          <w:szCs w:val="21"/>
        </w:rPr>
        <w:t>combined?</w:t>
      </w:r>
      <w:r w:rsidRPr="000D0A0B">
        <w:rPr>
          <w:rStyle w:val="syaz1ick"/>
          <w:rFonts w:asciiTheme="minorHAnsi" w:hAnsiTheme="minorHAnsi" w:cstheme="minorHAnsi"/>
          <w:b/>
          <w:bCs/>
          <w:color w:val="292A2E"/>
          <w:szCs w:val="21"/>
        </w:rPr>
        <w:t>*</w:t>
      </w:r>
      <w:proofErr w:type="gramEnd"/>
    </w:p>
    <w:p w14:paraId="1763B175"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43. In case you answer "Yes" to any of the questions from the Privacy Checklist and you already have an approved Data Protection Impact Assessment (DPIA) for this project, please attach it here: </w:t>
      </w:r>
    </w:p>
    <w:p w14:paraId="71389F3C"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 xml:space="preserve">44. I want my DMP to be manually revised by my data steward? </w:t>
      </w:r>
      <w:r w:rsidRPr="000D0A0B">
        <w:rPr>
          <w:rStyle w:val="syaz1ick"/>
          <w:rFonts w:asciiTheme="minorHAnsi" w:hAnsiTheme="minorHAnsi" w:cstheme="minorHAnsi"/>
          <w:b/>
          <w:bCs/>
          <w:color w:val="292A2E"/>
          <w:szCs w:val="21"/>
        </w:rPr>
        <w:t>*</w:t>
      </w:r>
    </w:p>
    <w:p w14:paraId="5868B275" w14:textId="77777777" w:rsidR="000D0A0B" w:rsidRDefault="006468A8" w:rsidP="006468A8">
      <w:pPr>
        <w:shd w:val="clear" w:color="auto" w:fill="FFFFFF"/>
        <w:spacing w:line="360" w:lineRule="atLeast"/>
        <w:textAlignment w:val="center"/>
        <w:rPr>
          <w:rStyle w:val="85i5v77o"/>
          <w:rFonts w:asciiTheme="minorHAnsi" w:hAnsiTheme="minorHAnsi" w:cstheme="minorHAnsi"/>
          <w:color w:val="292A2E"/>
          <w:szCs w:val="21"/>
        </w:rPr>
      </w:pPr>
      <w:r w:rsidRPr="006468A8">
        <w:rPr>
          <w:rStyle w:val="85i5v77o"/>
          <w:rFonts w:asciiTheme="minorHAnsi" w:hAnsiTheme="minorHAnsi" w:cstheme="minorHAnsi"/>
          <w:color w:val="292A2E"/>
          <w:szCs w:val="21"/>
        </w:rPr>
        <w:t>Yes</w:t>
      </w:r>
    </w:p>
    <w:p w14:paraId="2441BEC1" w14:textId="7C3D5812"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Style w:val="85i5v77o"/>
          <w:rFonts w:asciiTheme="minorHAnsi" w:hAnsiTheme="minorHAnsi" w:cstheme="minorHAnsi"/>
          <w:color w:val="292A2E"/>
          <w:szCs w:val="21"/>
        </w:rPr>
        <w:t>No</w:t>
      </w:r>
    </w:p>
    <w:p w14:paraId="08930469" w14:textId="77777777" w:rsidR="006468A8" w:rsidRPr="000D0A0B" w:rsidRDefault="006468A8" w:rsidP="006468A8">
      <w:pPr>
        <w:shd w:val="clear" w:color="auto" w:fill="FFFFFF"/>
        <w:spacing w:line="360" w:lineRule="atLeast"/>
        <w:textAlignment w:val="center"/>
        <w:rPr>
          <w:rFonts w:asciiTheme="minorHAnsi" w:hAnsiTheme="minorHAnsi" w:cstheme="minorHAnsi"/>
          <w:b/>
          <w:bCs/>
          <w:color w:val="292A2E"/>
          <w:szCs w:val="21"/>
        </w:rPr>
      </w:pPr>
      <w:r w:rsidRPr="000D0A0B">
        <w:rPr>
          <w:rFonts w:asciiTheme="minorHAnsi" w:hAnsiTheme="minorHAnsi" w:cstheme="minorHAnsi"/>
          <w:b/>
          <w:bCs/>
          <w:color w:val="292A2E"/>
          <w:szCs w:val="21"/>
        </w:rPr>
        <w:t>45. Approval from your supervisor</w:t>
      </w:r>
    </w:p>
    <w:p w14:paraId="0B1CF2E9" w14:textId="77777777" w:rsidR="006468A8" w:rsidRPr="006468A8" w:rsidRDefault="006468A8" w:rsidP="006468A8">
      <w:pPr>
        <w:shd w:val="clear" w:color="auto" w:fill="FFFFFF"/>
        <w:spacing w:line="360" w:lineRule="atLeast"/>
        <w:textAlignment w:val="center"/>
        <w:rPr>
          <w:rFonts w:asciiTheme="minorHAnsi" w:hAnsiTheme="minorHAnsi" w:cstheme="minorHAnsi"/>
          <w:color w:val="292A2E"/>
          <w:szCs w:val="21"/>
        </w:rPr>
      </w:pPr>
      <w:r w:rsidRPr="006468A8">
        <w:rPr>
          <w:rStyle w:val="nd5l11ig"/>
          <w:rFonts w:asciiTheme="minorHAnsi" w:hAnsiTheme="minorHAnsi" w:cstheme="minorHAnsi"/>
          <w:color w:val="292A2E"/>
          <w:szCs w:val="21"/>
        </w:rPr>
        <w:t>By checking this box, I confirm that this DMP has been discussed and approved by my supervisor(s).</w:t>
      </w:r>
    </w:p>
    <w:p w14:paraId="5E015DBC" w14:textId="02A6F582" w:rsidR="00FB6A15" w:rsidRPr="000563BB" w:rsidRDefault="006468A8" w:rsidP="000563BB">
      <w:pPr>
        <w:pStyle w:val="NormalWeb"/>
        <w:shd w:val="clear" w:color="auto" w:fill="FFFFFF"/>
        <w:spacing w:after="0" w:afterAutospacing="0"/>
        <w:rPr>
          <w:rFonts w:asciiTheme="minorHAnsi" w:hAnsiTheme="minorHAnsi" w:cstheme="minorHAnsi"/>
          <w:color w:val="292A2E"/>
          <w:sz w:val="21"/>
          <w:szCs w:val="21"/>
        </w:rPr>
      </w:pPr>
      <w:r w:rsidRPr="006468A8">
        <w:rPr>
          <w:rFonts w:asciiTheme="minorHAnsi" w:hAnsiTheme="minorHAnsi" w:cstheme="minorHAnsi"/>
          <w:color w:val="292A2E"/>
          <w:sz w:val="21"/>
          <w:szCs w:val="21"/>
        </w:rPr>
        <w:t xml:space="preserve">Please wait a minute or so and </w:t>
      </w:r>
      <w:r w:rsidRPr="006468A8">
        <w:rPr>
          <w:rStyle w:val="Strong"/>
          <w:rFonts w:asciiTheme="minorHAnsi" w:hAnsiTheme="minorHAnsi" w:cstheme="minorHAnsi"/>
          <w:color w:val="292A2E"/>
          <w:sz w:val="21"/>
          <w:szCs w:val="21"/>
        </w:rPr>
        <w:t xml:space="preserve">refresh </w:t>
      </w:r>
      <w:r w:rsidRPr="006468A8">
        <w:rPr>
          <w:rFonts w:asciiTheme="minorHAnsi" w:hAnsiTheme="minorHAnsi" w:cstheme="minorHAnsi"/>
          <w:color w:val="292A2E"/>
          <w:sz w:val="21"/>
          <w:szCs w:val="21"/>
        </w:rPr>
        <w:t xml:space="preserve">the page manually to see the next steps. </w:t>
      </w:r>
    </w:p>
    <w:sectPr w:rsidR="00FB6A15" w:rsidRPr="000563BB" w:rsidSect="00672466">
      <w:headerReference w:type="even" r:id="rId13"/>
      <w:headerReference w:type="default" r:id="rId14"/>
      <w:footerReference w:type="even" r:id="rId15"/>
      <w:footerReference w:type="default" r:id="rId16"/>
      <w:headerReference w:type="first" r:id="rId17"/>
      <w:footerReference w:type="first" r:id="rId18"/>
      <w:pgSz w:w="11906" w:h="16838" w:code="9"/>
      <w:pgMar w:top="1580" w:right="1361" w:bottom="1160" w:left="124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6028" w14:textId="77777777" w:rsidR="005A22BE" w:rsidRDefault="005A22BE">
      <w:pPr>
        <w:spacing w:line="240" w:lineRule="auto"/>
      </w:pPr>
      <w:r>
        <w:separator/>
      </w:r>
    </w:p>
  </w:endnote>
  <w:endnote w:type="continuationSeparator" w:id="0">
    <w:p w14:paraId="33765C5B" w14:textId="77777777" w:rsidR="005A22BE" w:rsidRDefault="005A22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iandra GD">
    <w:panose1 w:val="020E0502030308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bottomFromText="150" w:vertAnchor="page" w:horzAnchor="page" w:tblpX="9542" w:tblpY="15931"/>
      <w:tblW w:w="0" w:type="auto"/>
      <w:tblLayout w:type="fixed"/>
      <w:tblCellMar>
        <w:left w:w="0" w:type="dxa"/>
        <w:right w:w="0" w:type="dxa"/>
      </w:tblCellMar>
      <w:tblLook w:val="04A0" w:firstRow="1" w:lastRow="0" w:firstColumn="1" w:lastColumn="0" w:noHBand="0" w:noVBand="1"/>
    </w:tblPr>
    <w:tblGrid>
      <w:gridCol w:w="840"/>
    </w:tblGrid>
    <w:tr w:rsidR="006347A0" w:rsidRPr="00AF6289" w14:paraId="44C209D8" w14:textId="77777777" w:rsidTr="00990685">
      <w:trPr>
        <w:trHeight w:hRule="exact" w:val="170"/>
      </w:trPr>
      <w:tc>
        <w:tcPr>
          <w:tcW w:w="840" w:type="dxa"/>
        </w:tcPr>
        <w:p w14:paraId="38739258" w14:textId="77777777" w:rsidR="002B3B7D" w:rsidRPr="00AF6289" w:rsidRDefault="000F1C61" w:rsidP="006347A0">
          <w:pPr>
            <w:pStyle w:val="PagenumberTUEindhoven"/>
          </w:pPr>
          <w:r w:rsidRPr="00AF6289">
            <w:t>Pag</w:t>
          </w:r>
          <w:r>
            <w:t>ina</w:t>
          </w:r>
        </w:p>
      </w:tc>
    </w:tr>
    <w:tr w:rsidR="006347A0" w:rsidRPr="00AF6289" w14:paraId="2469B628" w14:textId="77777777" w:rsidTr="00990685">
      <w:trPr>
        <w:trHeight w:hRule="exact" w:val="190"/>
      </w:trPr>
      <w:tc>
        <w:tcPr>
          <w:tcW w:w="840" w:type="dxa"/>
        </w:tcPr>
        <w:p w14:paraId="63007A89" w14:textId="77777777" w:rsidR="002B3B7D" w:rsidRPr="00AF6289" w:rsidRDefault="000F1C61" w:rsidP="006347A0">
          <w:pPr>
            <w:pStyle w:val="PagenumberTUEindhoven"/>
          </w:pPr>
          <w:r>
            <w:fldChar w:fldCharType="begin"/>
          </w:r>
          <w:r>
            <w:instrText xml:space="preserve"> PAGE  \* Arabic  \* MERGEFORMAT </w:instrText>
          </w:r>
          <w:r>
            <w:fldChar w:fldCharType="separate"/>
          </w:r>
          <w:r>
            <w:t>2</w:t>
          </w:r>
          <w:r>
            <w:fldChar w:fldCharType="end"/>
          </w:r>
          <w:r w:rsidRPr="00AF6289">
            <w:t xml:space="preserve"> </w:t>
          </w:r>
          <w:r>
            <w:t>van</w:t>
          </w:r>
          <w:r w:rsidRPr="00AF6289">
            <w:t xml:space="preserve"> </w:t>
          </w:r>
          <w:fldSimple w:instr=" NUMPAGES  \* Arabic  \* MERGEFORMAT ">
            <w:r>
              <w:t>2</w:t>
            </w:r>
          </w:fldSimple>
        </w:p>
      </w:tc>
    </w:tr>
  </w:tbl>
  <w:p w14:paraId="067DF4F3" w14:textId="77777777" w:rsidR="002B3B7D" w:rsidRDefault="002B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bottomFromText="150" w:vertAnchor="page" w:horzAnchor="page" w:tblpX="9542" w:tblpY="15931"/>
      <w:tblW w:w="0" w:type="auto"/>
      <w:tblLayout w:type="fixed"/>
      <w:tblCellMar>
        <w:left w:w="0" w:type="dxa"/>
        <w:right w:w="0" w:type="dxa"/>
      </w:tblCellMar>
      <w:tblLook w:val="04A0" w:firstRow="1" w:lastRow="0" w:firstColumn="1" w:lastColumn="0" w:noHBand="0" w:noVBand="1"/>
    </w:tblPr>
    <w:tblGrid>
      <w:gridCol w:w="840"/>
    </w:tblGrid>
    <w:tr w:rsidR="006347A0" w:rsidRPr="00AF6289" w14:paraId="24C04F9B" w14:textId="77777777" w:rsidTr="00990685">
      <w:trPr>
        <w:trHeight w:hRule="exact" w:val="170"/>
      </w:trPr>
      <w:tc>
        <w:tcPr>
          <w:tcW w:w="840" w:type="dxa"/>
        </w:tcPr>
        <w:p w14:paraId="6A46448A" w14:textId="77777777" w:rsidR="002B3B7D" w:rsidRPr="00AF6289" w:rsidRDefault="000F1C61" w:rsidP="006347A0">
          <w:pPr>
            <w:pStyle w:val="PagenumberTUEindhoven"/>
          </w:pPr>
          <w:r w:rsidRPr="00AF6289">
            <w:t>Pag</w:t>
          </w:r>
          <w:r>
            <w:t>e</w:t>
          </w:r>
        </w:p>
      </w:tc>
    </w:tr>
    <w:tr w:rsidR="006347A0" w:rsidRPr="00AF6289" w14:paraId="14E1D7BC" w14:textId="77777777" w:rsidTr="00990685">
      <w:trPr>
        <w:trHeight w:hRule="exact" w:val="190"/>
      </w:trPr>
      <w:tc>
        <w:tcPr>
          <w:tcW w:w="840" w:type="dxa"/>
        </w:tcPr>
        <w:p w14:paraId="00BAAF40" w14:textId="77777777" w:rsidR="002B3B7D" w:rsidRPr="00AF6289" w:rsidRDefault="000F1C61" w:rsidP="006347A0">
          <w:pPr>
            <w:pStyle w:val="PagenumberTUEindhoven"/>
          </w:pPr>
          <w:r>
            <w:fldChar w:fldCharType="begin"/>
          </w:r>
          <w:r>
            <w:instrText xml:space="preserve"> PAGE  \* Arabic  \* MERGEFORMAT </w:instrText>
          </w:r>
          <w:r>
            <w:fldChar w:fldCharType="separate"/>
          </w:r>
          <w:r>
            <w:t>2</w:t>
          </w:r>
          <w:r>
            <w:fldChar w:fldCharType="end"/>
          </w:r>
          <w:r w:rsidRPr="00AF6289">
            <w:t xml:space="preserve"> </w:t>
          </w:r>
          <w:r>
            <w:t>of</w:t>
          </w:r>
          <w:r w:rsidRPr="00AF6289">
            <w:t xml:space="preserve"> </w:t>
          </w:r>
          <w:fldSimple w:instr=" NUMPAGES  \* Arabic  \* MERGEFORMAT ">
            <w:r>
              <w:t>2</w:t>
            </w:r>
          </w:fldSimple>
        </w:p>
      </w:tc>
    </w:tr>
  </w:tbl>
  <w:p w14:paraId="371E0497" w14:textId="77777777" w:rsidR="002B3B7D" w:rsidRDefault="002B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bottomFromText="150" w:vertAnchor="page" w:horzAnchor="page" w:tblpX="9542" w:tblpY="15931"/>
      <w:tblW w:w="0" w:type="auto"/>
      <w:tblLayout w:type="fixed"/>
      <w:tblCellMar>
        <w:left w:w="0" w:type="dxa"/>
        <w:right w:w="0" w:type="dxa"/>
      </w:tblCellMar>
      <w:tblLook w:val="04A0" w:firstRow="1" w:lastRow="0" w:firstColumn="1" w:lastColumn="0" w:noHBand="0" w:noVBand="1"/>
    </w:tblPr>
    <w:tblGrid>
      <w:gridCol w:w="840"/>
    </w:tblGrid>
    <w:tr w:rsidR="00AF6289" w:rsidRPr="00AF6289" w14:paraId="68460E4B" w14:textId="77777777" w:rsidTr="00FE34CA">
      <w:trPr>
        <w:trHeight w:hRule="exact" w:val="170"/>
      </w:trPr>
      <w:tc>
        <w:tcPr>
          <w:tcW w:w="840" w:type="dxa"/>
        </w:tcPr>
        <w:p w14:paraId="512735C1" w14:textId="77777777" w:rsidR="002B3B7D" w:rsidRPr="00AF6289" w:rsidRDefault="000F1C61" w:rsidP="00AF6289">
          <w:pPr>
            <w:pStyle w:val="PagenumberTUEindhoven"/>
          </w:pPr>
          <w:r w:rsidRPr="00AF6289">
            <w:t>Pag</w:t>
          </w:r>
          <w:r>
            <w:t>e</w:t>
          </w:r>
        </w:p>
      </w:tc>
    </w:tr>
    <w:tr w:rsidR="00AF6289" w:rsidRPr="00AF6289" w14:paraId="12F2AFBD" w14:textId="77777777" w:rsidTr="00FE34CA">
      <w:trPr>
        <w:trHeight w:hRule="exact" w:val="190"/>
      </w:trPr>
      <w:tc>
        <w:tcPr>
          <w:tcW w:w="840" w:type="dxa"/>
        </w:tcPr>
        <w:p w14:paraId="629F43A3" w14:textId="77777777" w:rsidR="002B3B7D" w:rsidRPr="00AF6289" w:rsidRDefault="000F1C61" w:rsidP="00AF6289">
          <w:pPr>
            <w:pStyle w:val="PagenumberTUEindhoven"/>
          </w:pPr>
          <w:r>
            <w:fldChar w:fldCharType="begin"/>
          </w:r>
          <w:r>
            <w:instrText xml:space="preserve"> PAGE    \* MERGEFORMAT </w:instrText>
          </w:r>
          <w:r>
            <w:fldChar w:fldCharType="separate"/>
          </w:r>
          <w:r>
            <w:t>1</w:t>
          </w:r>
          <w:r>
            <w:fldChar w:fldCharType="end"/>
          </w:r>
          <w:r w:rsidRPr="00AF6289">
            <w:t xml:space="preserve"> </w:t>
          </w:r>
          <w:r>
            <w:t xml:space="preserve">of </w:t>
          </w:r>
          <w:fldSimple w:instr=" NUMPAGES  \* Arabic  \* MERGEFORMAT ">
            <w:r>
              <w:t>1</w:t>
            </w:r>
          </w:fldSimple>
        </w:p>
      </w:tc>
    </w:tr>
  </w:tbl>
  <w:p w14:paraId="034CB23E" w14:textId="77777777" w:rsidR="002B3B7D" w:rsidRDefault="002B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0BA1" w14:textId="77777777" w:rsidR="005A22BE" w:rsidRDefault="005A22BE">
      <w:pPr>
        <w:spacing w:line="240" w:lineRule="auto"/>
      </w:pPr>
      <w:r>
        <w:separator/>
      </w:r>
    </w:p>
  </w:footnote>
  <w:footnote w:type="continuationSeparator" w:id="0">
    <w:p w14:paraId="6C1B5542" w14:textId="77777777" w:rsidR="005A22BE" w:rsidRDefault="005A22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0EF43" w14:textId="77777777" w:rsidR="002B3B7D" w:rsidRDefault="000F1C61" w:rsidP="00890195">
    <w:pPr>
      <w:pStyle w:val="BodytextTUEindhoven"/>
    </w:pPr>
    <w:r>
      <w:rPr>
        <w:noProof/>
      </w:rPr>
      <mc:AlternateContent>
        <mc:Choice Requires="wpc">
          <w:drawing>
            <wp:anchor distT="0" distB="0" distL="114300" distR="114300" simplePos="0" relativeHeight="251660288" behindDoc="1" locked="0" layoutInCell="1" allowOverlap="1" wp14:anchorId="1C463019" wp14:editId="4BAFF5AA">
              <wp:simplePos x="0" y="0"/>
              <wp:positionH relativeFrom="page">
                <wp:posOffset>0</wp:posOffset>
              </wp:positionH>
              <wp:positionV relativeFrom="page">
                <wp:posOffset>0</wp:posOffset>
              </wp:positionV>
              <wp:extent cx="7560310" cy="725170"/>
              <wp:effectExtent l="0" t="0" r="0" b="0"/>
              <wp:wrapNone/>
              <wp:docPr id="1" name="JE1812111630JU logo p2 TU-E.emf"/>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Freeform 7"/>
                      <wps:cNvSpPr>
                        <a:spLocks/>
                      </wps:cNvSpPr>
                      <wps:spPr bwMode="auto">
                        <a:xfrm>
                          <a:off x="6065520" y="426085"/>
                          <a:ext cx="134620" cy="162560"/>
                        </a:xfrm>
                        <a:custGeom>
                          <a:avLst/>
                          <a:gdLst>
                            <a:gd name="T0" fmla="*/ 138 w 212"/>
                            <a:gd name="T1" fmla="*/ 53 h 256"/>
                            <a:gd name="T2" fmla="*/ 138 w 212"/>
                            <a:gd name="T3" fmla="*/ 256 h 256"/>
                            <a:gd name="T4" fmla="*/ 74 w 212"/>
                            <a:gd name="T5" fmla="*/ 256 h 256"/>
                            <a:gd name="T6" fmla="*/ 74 w 212"/>
                            <a:gd name="T7" fmla="*/ 53 h 256"/>
                            <a:gd name="T8" fmla="*/ 0 w 212"/>
                            <a:gd name="T9" fmla="*/ 53 h 256"/>
                            <a:gd name="T10" fmla="*/ 0 w 212"/>
                            <a:gd name="T11" fmla="*/ 0 h 256"/>
                            <a:gd name="T12" fmla="*/ 212 w 212"/>
                            <a:gd name="T13" fmla="*/ 0 h 256"/>
                            <a:gd name="T14" fmla="*/ 212 w 212"/>
                            <a:gd name="T15" fmla="*/ 53 h 256"/>
                            <a:gd name="T16" fmla="*/ 138 w 212"/>
                            <a:gd name="T17" fmla="*/ 53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2" h="256">
                              <a:moveTo>
                                <a:pt x="138" y="53"/>
                              </a:moveTo>
                              <a:lnTo>
                                <a:pt x="138" y="256"/>
                              </a:lnTo>
                              <a:lnTo>
                                <a:pt x="74" y="256"/>
                              </a:lnTo>
                              <a:lnTo>
                                <a:pt x="74" y="53"/>
                              </a:lnTo>
                              <a:lnTo>
                                <a:pt x="0" y="53"/>
                              </a:lnTo>
                              <a:lnTo>
                                <a:pt x="0" y="0"/>
                              </a:lnTo>
                              <a:lnTo>
                                <a:pt x="212" y="0"/>
                              </a:lnTo>
                              <a:lnTo>
                                <a:pt x="212" y="53"/>
                              </a:lnTo>
                              <a:lnTo>
                                <a:pt x="138" y="53"/>
                              </a:ln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6215380" y="426085"/>
                          <a:ext cx="142240" cy="167005"/>
                        </a:xfrm>
                        <a:custGeom>
                          <a:avLst/>
                          <a:gdLst>
                            <a:gd name="T0" fmla="*/ 433 w 449"/>
                            <a:gd name="T1" fmla="*/ 402 h 524"/>
                            <a:gd name="T2" fmla="*/ 388 w 449"/>
                            <a:gd name="T3" fmla="*/ 467 h 524"/>
                            <a:gd name="T4" fmla="*/ 317 w 449"/>
                            <a:gd name="T5" fmla="*/ 509 h 524"/>
                            <a:gd name="T6" fmla="*/ 224 w 449"/>
                            <a:gd name="T7" fmla="*/ 524 h 524"/>
                            <a:gd name="T8" fmla="*/ 131 w 449"/>
                            <a:gd name="T9" fmla="*/ 509 h 524"/>
                            <a:gd name="T10" fmla="*/ 60 w 449"/>
                            <a:gd name="T11" fmla="*/ 467 h 524"/>
                            <a:gd name="T12" fmla="*/ 16 w 449"/>
                            <a:gd name="T13" fmla="*/ 402 h 524"/>
                            <a:gd name="T14" fmla="*/ 0 w 449"/>
                            <a:gd name="T15" fmla="*/ 318 h 524"/>
                            <a:gd name="T16" fmla="*/ 0 w 449"/>
                            <a:gd name="T17" fmla="*/ 0 h 524"/>
                            <a:gd name="T18" fmla="*/ 126 w 449"/>
                            <a:gd name="T19" fmla="*/ 0 h 524"/>
                            <a:gd name="T20" fmla="*/ 126 w 449"/>
                            <a:gd name="T21" fmla="*/ 308 h 524"/>
                            <a:gd name="T22" fmla="*/ 132 w 449"/>
                            <a:gd name="T23" fmla="*/ 348 h 524"/>
                            <a:gd name="T24" fmla="*/ 149 w 449"/>
                            <a:gd name="T25" fmla="*/ 381 h 524"/>
                            <a:gd name="T26" fmla="*/ 179 w 449"/>
                            <a:gd name="T27" fmla="*/ 405 h 524"/>
                            <a:gd name="T28" fmla="*/ 224 w 449"/>
                            <a:gd name="T29" fmla="*/ 413 h 524"/>
                            <a:gd name="T30" fmla="*/ 270 w 449"/>
                            <a:gd name="T31" fmla="*/ 405 h 524"/>
                            <a:gd name="T32" fmla="*/ 301 w 449"/>
                            <a:gd name="T33" fmla="*/ 381 h 524"/>
                            <a:gd name="T34" fmla="*/ 318 w 449"/>
                            <a:gd name="T35" fmla="*/ 348 h 524"/>
                            <a:gd name="T36" fmla="*/ 323 w 449"/>
                            <a:gd name="T37" fmla="*/ 308 h 524"/>
                            <a:gd name="T38" fmla="*/ 323 w 449"/>
                            <a:gd name="T39" fmla="*/ 0 h 524"/>
                            <a:gd name="T40" fmla="*/ 449 w 449"/>
                            <a:gd name="T41" fmla="*/ 0 h 524"/>
                            <a:gd name="T42" fmla="*/ 449 w 449"/>
                            <a:gd name="T43" fmla="*/ 318 h 524"/>
                            <a:gd name="T44" fmla="*/ 433 w 449"/>
                            <a:gd name="T45" fmla="*/ 402 h 5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9" h="524">
                              <a:moveTo>
                                <a:pt x="433" y="402"/>
                              </a:moveTo>
                              <a:cubicBezTo>
                                <a:pt x="423" y="427"/>
                                <a:pt x="408" y="449"/>
                                <a:pt x="388" y="467"/>
                              </a:cubicBezTo>
                              <a:cubicBezTo>
                                <a:pt x="368" y="485"/>
                                <a:pt x="344" y="499"/>
                                <a:pt x="317" y="509"/>
                              </a:cubicBezTo>
                              <a:cubicBezTo>
                                <a:pt x="289" y="519"/>
                                <a:pt x="258" y="524"/>
                                <a:pt x="224" y="524"/>
                              </a:cubicBezTo>
                              <a:cubicBezTo>
                                <a:pt x="189" y="524"/>
                                <a:pt x="158" y="519"/>
                                <a:pt x="131" y="509"/>
                              </a:cubicBezTo>
                              <a:cubicBezTo>
                                <a:pt x="103" y="499"/>
                                <a:pt x="80" y="485"/>
                                <a:pt x="60" y="467"/>
                              </a:cubicBezTo>
                              <a:cubicBezTo>
                                <a:pt x="41" y="449"/>
                                <a:pt x="26" y="427"/>
                                <a:pt x="16" y="402"/>
                              </a:cubicBezTo>
                              <a:cubicBezTo>
                                <a:pt x="6" y="377"/>
                                <a:pt x="0" y="349"/>
                                <a:pt x="0" y="318"/>
                              </a:cubicBezTo>
                              <a:cubicBezTo>
                                <a:pt x="0" y="0"/>
                                <a:pt x="0" y="0"/>
                                <a:pt x="0" y="0"/>
                              </a:cubicBezTo>
                              <a:cubicBezTo>
                                <a:pt x="126" y="0"/>
                                <a:pt x="126" y="0"/>
                                <a:pt x="126" y="0"/>
                              </a:cubicBezTo>
                              <a:cubicBezTo>
                                <a:pt x="126" y="308"/>
                                <a:pt x="126" y="308"/>
                                <a:pt x="126" y="308"/>
                              </a:cubicBezTo>
                              <a:cubicBezTo>
                                <a:pt x="126" y="322"/>
                                <a:pt x="128" y="335"/>
                                <a:pt x="132" y="348"/>
                              </a:cubicBezTo>
                              <a:cubicBezTo>
                                <a:pt x="135" y="360"/>
                                <a:pt x="141" y="372"/>
                                <a:pt x="149" y="381"/>
                              </a:cubicBezTo>
                              <a:cubicBezTo>
                                <a:pt x="156" y="391"/>
                                <a:pt x="166" y="399"/>
                                <a:pt x="179" y="405"/>
                              </a:cubicBezTo>
                              <a:cubicBezTo>
                                <a:pt x="192" y="411"/>
                                <a:pt x="207" y="413"/>
                                <a:pt x="224" y="413"/>
                              </a:cubicBezTo>
                              <a:cubicBezTo>
                                <a:pt x="242" y="413"/>
                                <a:pt x="257" y="411"/>
                                <a:pt x="270" y="405"/>
                              </a:cubicBezTo>
                              <a:cubicBezTo>
                                <a:pt x="283" y="399"/>
                                <a:pt x="293" y="391"/>
                                <a:pt x="301" y="381"/>
                              </a:cubicBezTo>
                              <a:cubicBezTo>
                                <a:pt x="309" y="372"/>
                                <a:pt x="314" y="360"/>
                                <a:pt x="318" y="348"/>
                              </a:cubicBezTo>
                              <a:cubicBezTo>
                                <a:pt x="321" y="335"/>
                                <a:pt x="323" y="322"/>
                                <a:pt x="323" y="308"/>
                              </a:cubicBezTo>
                              <a:cubicBezTo>
                                <a:pt x="323" y="0"/>
                                <a:pt x="323" y="0"/>
                                <a:pt x="323" y="0"/>
                              </a:cubicBezTo>
                              <a:cubicBezTo>
                                <a:pt x="449" y="0"/>
                                <a:pt x="449" y="0"/>
                                <a:pt x="449" y="0"/>
                              </a:cubicBezTo>
                              <a:cubicBezTo>
                                <a:pt x="449" y="318"/>
                                <a:pt x="449" y="318"/>
                                <a:pt x="449" y="318"/>
                              </a:cubicBezTo>
                              <a:cubicBezTo>
                                <a:pt x="449" y="349"/>
                                <a:pt x="444" y="377"/>
                                <a:pt x="433" y="402"/>
                              </a:cubicBez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6353810" y="414020"/>
                          <a:ext cx="110490" cy="199390"/>
                        </a:xfrm>
                        <a:custGeom>
                          <a:avLst/>
                          <a:gdLst>
                            <a:gd name="T0" fmla="*/ 46 w 174"/>
                            <a:gd name="T1" fmla="*/ 314 h 314"/>
                            <a:gd name="T2" fmla="*/ 174 w 174"/>
                            <a:gd name="T3" fmla="*/ 0 h 314"/>
                            <a:gd name="T4" fmla="*/ 128 w 174"/>
                            <a:gd name="T5" fmla="*/ 0 h 314"/>
                            <a:gd name="T6" fmla="*/ 0 w 174"/>
                            <a:gd name="T7" fmla="*/ 314 h 314"/>
                            <a:gd name="T8" fmla="*/ 46 w 174"/>
                            <a:gd name="T9" fmla="*/ 314 h 314"/>
                          </a:gdLst>
                          <a:ahLst/>
                          <a:cxnLst>
                            <a:cxn ang="0">
                              <a:pos x="T0" y="T1"/>
                            </a:cxn>
                            <a:cxn ang="0">
                              <a:pos x="T2" y="T3"/>
                            </a:cxn>
                            <a:cxn ang="0">
                              <a:pos x="T4" y="T5"/>
                            </a:cxn>
                            <a:cxn ang="0">
                              <a:pos x="T6" y="T7"/>
                            </a:cxn>
                            <a:cxn ang="0">
                              <a:pos x="T8" y="T9"/>
                            </a:cxn>
                          </a:cxnLst>
                          <a:rect l="0" t="0" r="r" b="b"/>
                          <a:pathLst>
                            <a:path w="174" h="314">
                              <a:moveTo>
                                <a:pt x="46" y="314"/>
                              </a:moveTo>
                              <a:lnTo>
                                <a:pt x="174" y="0"/>
                              </a:lnTo>
                              <a:lnTo>
                                <a:pt x="128" y="0"/>
                              </a:lnTo>
                              <a:lnTo>
                                <a:pt x="0" y="314"/>
                              </a:lnTo>
                              <a:lnTo>
                                <a:pt x="46" y="314"/>
                              </a:ln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noEditPoints="1"/>
                      </wps:cNvSpPr>
                      <wps:spPr bwMode="auto">
                        <a:xfrm>
                          <a:off x="6443345" y="471170"/>
                          <a:ext cx="121285" cy="121920"/>
                        </a:xfrm>
                        <a:custGeom>
                          <a:avLst/>
                          <a:gdLst>
                            <a:gd name="T0" fmla="*/ 191 w 382"/>
                            <a:gd name="T1" fmla="*/ 0 h 382"/>
                            <a:gd name="T2" fmla="*/ 0 w 382"/>
                            <a:gd name="T3" fmla="*/ 191 h 382"/>
                            <a:gd name="T4" fmla="*/ 191 w 382"/>
                            <a:gd name="T5" fmla="*/ 382 h 382"/>
                            <a:gd name="T6" fmla="*/ 365 w 382"/>
                            <a:gd name="T7" fmla="*/ 299 h 382"/>
                            <a:gd name="T8" fmla="*/ 278 w 382"/>
                            <a:gd name="T9" fmla="*/ 264 h 382"/>
                            <a:gd name="T10" fmla="*/ 191 w 382"/>
                            <a:gd name="T11" fmla="*/ 300 h 382"/>
                            <a:gd name="T12" fmla="*/ 87 w 382"/>
                            <a:gd name="T13" fmla="*/ 224 h 382"/>
                            <a:gd name="T14" fmla="*/ 379 w 382"/>
                            <a:gd name="T15" fmla="*/ 224 h 382"/>
                            <a:gd name="T16" fmla="*/ 382 w 382"/>
                            <a:gd name="T17" fmla="*/ 191 h 382"/>
                            <a:gd name="T18" fmla="*/ 191 w 382"/>
                            <a:gd name="T19" fmla="*/ 0 h 382"/>
                            <a:gd name="T20" fmla="*/ 191 w 382"/>
                            <a:gd name="T21" fmla="*/ 83 h 382"/>
                            <a:gd name="T22" fmla="*/ 291 w 382"/>
                            <a:gd name="T23" fmla="*/ 150 h 382"/>
                            <a:gd name="T24" fmla="*/ 90 w 382"/>
                            <a:gd name="T25" fmla="*/ 150 h 382"/>
                            <a:gd name="T26" fmla="*/ 191 w 382"/>
                            <a:gd name="T27" fmla="*/ 83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82" h="382">
                              <a:moveTo>
                                <a:pt x="191" y="0"/>
                              </a:moveTo>
                              <a:cubicBezTo>
                                <a:pt x="85" y="0"/>
                                <a:pt x="0" y="86"/>
                                <a:pt x="0" y="191"/>
                              </a:cubicBezTo>
                              <a:cubicBezTo>
                                <a:pt x="0" y="297"/>
                                <a:pt x="85" y="382"/>
                                <a:pt x="191" y="382"/>
                              </a:cubicBezTo>
                              <a:cubicBezTo>
                                <a:pt x="258" y="382"/>
                                <a:pt x="327" y="353"/>
                                <a:pt x="365" y="299"/>
                              </a:cubicBezTo>
                              <a:cubicBezTo>
                                <a:pt x="278" y="264"/>
                                <a:pt x="278" y="264"/>
                                <a:pt x="278" y="264"/>
                              </a:cubicBezTo>
                              <a:cubicBezTo>
                                <a:pt x="255" y="290"/>
                                <a:pt x="223" y="300"/>
                                <a:pt x="191" y="300"/>
                              </a:cubicBezTo>
                              <a:cubicBezTo>
                                <a:pt x="142" y="300"/>
                                <a:pt x="101" y="268"/>
                                <a:pt x="87" y="224"/>
                              </a:cubicBezTo>
                              <a:cubicBezTo>
                                <a:pt x="379" y="224"/>
                                <a:pt x="379" y="224"/>
                                <a:pt x="379" y="224"/>
                              </a:cubicBezTo>
                              <a:cubicBezTo>
                                <a:pt x="381" y="213"/>
                                <a:pt x="382" y="202"/>
                                <a:pt x="382" y="191"/>
                              </a:cubicBezTo>
                              <a:cubicBezTo>
                                <a:pt x="382" y="86"/>
                                <a:pt x="296" y="0"/>
                                <a:pt x="191" y="0"/>
                              </a:cubicBezTo>
                              <a:close/>
                              <a:moveTo>
                                <a:pt x="191" y="83"/>
                              </a:moveTo>
                              <a:cubicBezTo>
                                <a:pt x="236" y="83"/>
                                <a:pt x="275" y="111"/>
                                <a:pt x="291" y="150"/>
                              </a:cubicBezTo>
                              <a:cubicBezTo>
                                <a:pt x="90" y="150"/>
                                <a:pt x="90" y="150"/>
                                <a:pt x="90" y="150"/>
                              </a:cubicBezTo>
                              <a:cubicBezTo>
                                <a:pt x="106" y="111"/>
                                <a:pt x="145" y="83"/>
                                <a:pt x="191" y="83"/>
                              </a:cubicBez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682F613" id="JE1812111630JU logo p2 TU-E.emf" o:spid="_x0000_s1026" editas="canvas" style="position:absolute;margin-left:0;margin-top:0;width:595.3pt;height:57.1pt;z-index:-251656192;mso-position-horizontal-relative:page;mso-position-vertical-relative:page" coordsize="75603,725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7251;visibility:visible;mso-wrap-style:square">
                <v:fill o:detectmouseclick="t"/>
                <v:path o:connecttype="none"/>
              </v:shape>
              <v:shape id="Freeform 7" o:spid="_x0000_s1028" style="position:absolute;left:60655;top:4260;width:1346;height:1626;visibility:visible;mso-wrap-style:square;v-text-anchor:top" coordsize="212,2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" path="m138,53r,203l74,256,74,53,,53,,,212,r,53l138,53xe" fillcolor="#c51718" stroked="f">
                <v:path arrowok="t" o:connecttype="custom" o:connectlocs="87630,33655;87630,162560;46990,162560;46990,33655;0,33655;0,0;134620,0;134620,33655;87630,33655" o:connectangles="0,0,0,0,0,0,0,0,0"/>
              </v:shape>
              <v:shape id="Freeform 8" o:spid="_x0000_s1029" style="position:absolute;left:62153;top:4260;width:1423;height:1670;visibility:visible;mso-wrap-style:square;v-text-anchor:top" coordsize="449,5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" path="m433,402v-10,25,-25,47,-45,65c368,485,344,499,317,509v-28,10,-59,15,-93,15c189,524,158,519,131,509,103,499,80,485,60,467,41,449,26,427,16,402,6,377,,349,,318,,,,,,,126,,126,,126,v,308,,308,,308c126,322,128,335,132,348v3,12,9,24,17,33c156,391,166,399,179,405v13,6,28,8,45,8c242,413,257,411,270,405v13,-6,23,-14,31,-24c309,372,314,360,318,348v3,-13,5,-26,5,-40c323,,323,,323,,449,,449,,449,v,318,,318,,318c449,349,444,377,433,402xe" fillcolor="#c51718" stroked="f">
                <v:path arrowok="t" o:connecttype="custom" o:connectlocs="137171,128122;122916,148838;100423,162224;70962,167005;41500,162224;19008,148838;5069,128122;0,101350;0,0;39916,0;39916,98163;41817,110912;47202,121429;56706,129078;70962,131628;85534,129078;95355,121429;100740,110912;102324,98163;102324,0;142240,0;142240,101350;137171,128122" o:connectangles="0,0,0,0,0,0,0,0,0,0,0,0,0,0,0,0,0,0,0,0,0,0,0"/>
              </v:shape>
              <v:shape id="Freeform 9" o:spid="_x0000_s1030" style="position:absolute;left:63538;top:4140;width:1105;height:1994;visibility:visible;mso-wrap-style:square;v-text-anchor:top" coordsize="174,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" path="m46,314l174,,128,,,314r46,xe" fillcolor="#c51718" stroked="f">
                <v:path arrowok="t" o:connecttype="custom" o:connectlocs="29210,199390;110490,0;81280,0;0,199390;29210,199390" o:connectangles="0,0,0,0,0"/>
              </v:shape>
              <v:shape id="Freeform 10" o:spid="_x0000_s1031" style="position:absolute;left:64433;top:4711;width:1213;height:1219;visibility:visible;mso-wrap-style:square;v-text-anchor:top" coordsize="382,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" path="m191,c85,,,86,,191,,297,85,382,191,382v67,,136,-29,174,-83c278,264,278,264,278,264v-23,26,-55,36,-87,36c142,300,101,268,87,224v292,,292,,292,c381,213,382,202,382,191,382,86,296,,191,xm191,83v45,,84,28,100,67c90,150,90,150,90,150,106,111,145,83,191,83xe" fillcolor="#c51718" stroked="f">
                <v:path arrowok="t" o:connecttype="custom" o:connectlocs="60643,0;0,60960;60643,121920;115888,95430;88265,84259;60643,95749;27623,71492;120333,71492;121285,60960;60643,0;60643,26490;92393,47874;28575,47874;60643,26490" o:connectangles="0,0,0,0,0,0,0,0,0,0,0,0,0,0"/>
                <o:lock v:ext="edit" verticies="t"/>
              </v:shape>
              <w10:wrap anchorx="page" anchory="page"/>
            </v:group>
          </w:pict>
        </mc:Fallback>
      </mc:AlternateContent>
    </w:r>
  </w:p>
  <w:tbl>
    <w:tblPr>
      <w:tblpPr w:rightFromText="7000" w:vertAnchor="page" w:horzAnchor="margin" w:tblpY="630"/>
      <w:tblW w:w="0" w:type="auto"/>
      <w:tblLayout w:type="fixed"/>
      <w:tblCellMar>
        <w:left w:w="0" w:type="dxa"/>
        <w:right w:w="0" w:type="dxa"/>
      </w:tblCellMar>
      <w:tblLook w:val="04A0" w:firstRow="1" w:lastRow="0" w:firstColumn="1" w:lastColumn="0" w:noHBand="0" w:noVBand="1"/>
    </w:tblPr>
    <w:tblGrid>
      <w:gridCol w:w="1871"/>
      <w:gridCol w:w="1872"/>
    </w:tblGrid>
    <w:tr w:rsidR="00201BEA" w:rsidRPr="004C6032" w14:paraId="401485C7" w14:textId="77777777" w:rsidTr="00672466">
      <w:trPr>
        <w:trHeight w:hRule="exact" w:val="170"/>
      </w:trPr>
      <w:tc>
        <w:tcPr>
          <w:tcW w:w="1871" w:type="dxa"/>
        </w:tcPr>
        <w:p w14:paraId="2EA7A007" w14:textId="77777777" w:rsidR="002B3B7D" w:rsidRPr="004C6032" w:rsidRDefault="000F1C61" w:rsidP="00906CD9">
          <w:pPr>
            <w:pStyle w:val="DocumentdataheadingTUEindhoven"/>
          </w:pPr>
          <w:r>
            <w:t>Datum</w:t>
          </w:r>
        </w:p>
      </w:tc>
      <w:tc>
        <w:tcPr>
          <w:tcW w:w="1872" w:type="dxa"/>
        </w:tcPr>
        <w:p w14:paraId="6FB2F958" w14:textId="77777777" w:rsidR="002B3B7D" w:rsidRPr="004C6032" w:rsidRDefault="000F1C61" w:rsidP="00906CD9">
          <w:pPr>
            <w:pStyle w:val="DocumentdataheadingTUEindhoven"/>
          </w:pPr>
          <w:r w:rsidRPr="000247F2">
            <w:rPr>
              <w:rFonts w:cs="Calibri"/>
            </w:rPr>
            <w:t>Our reference</w:t>
          </w:r>
        </w:p>
      </w:tc>
    </w:tr>
    <w:tr w:rsidR="00201BEA" w:rsidRPr="004C6032" w14:paraId="04FB9081" w14:textId="77777777" w:rsidTr="00672466">
      <w:trPr>
        <w:trHeight w:hRule="exact" w:val="190"/>
      </w:trPr>
      <w:tc>
        <w:tcPr>
          <w:tcW w:w="1871" w:type="dxa"/>
        </w:tcPr>
        <w:p w14:paraId="6E5CF0D7" w14:textId="77777777" w:rsidR="002B3B7D" w:rsidRPr="004A44E8" w:rsidRDefault="000F1C61" w:rsidP="00672466">
          <w:pPr>
            <w:pStyle w:val="DocumentdataTUEindhoven"/>
          </w:pPr>
          <w:r w:rsidRPr="000247F2">
            <w:rPr>
              <w:rFonts w:cs="Calibri"/>
            </w:rPr>
            <w:t>25 November 2021</w:t>
          </w:r>
        </w:p>
      </w:tc>
      <w:tc>
        <w:tcPr>
          <w:tcW w:w="1872" w:type="dxa"/>
        </w:tcPr>
        <w:p w14:paraId="7E90683B" w14:textId="77777777" w:rsidR="002B3B7D" w:rsidRPr="004A44E8" w:rsidRDefault="000F1C61" w:rsidP="00672466">
          <w:pPr>
            <w:pStyle w:val="DocumentdataTUEindhoven"/>
          </w:pPr>
          <w:r w:rsidRPr="000247F2">
            <w:rPr>
              <w:rFonts w:cs="Calibri"/>
            </w:rPr>
            <w:t>*ourreference*</w:t>
          </w:r>
        </w:p>
      </w:tc>
    </w:tr>
  </w:tbl>
  <w:p w14:paraId="41E35C16" w14:textId="77777777" w:rsidR="002B3B7D" w:rsidRDefault="002B3B7D" w:rsidP="00544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D2B8" w14:textId="77777777" w:rsidR="002B3B7D" w:rsidRDefault="000F1C61" w:rsidP="00890195">
    <w:pPr>
      <w:pStyle w:val="BodytextTUEindhoven"/>
    </w:pPr>
    <w:r>
      <w:rPr>
        <w:noProof/>
      </w:rPr>
      <mc:AlternateContent>
        <mc:Choice Requires="wpc">
          <w:drawing>
            <wp:anchor distT="0" distB="0" distL="114300" distR="114300" simplePos="0" relativeHeight="251661312" behindDoc="1" locked="0" layoutInCell="1" allowOverlap="1" wp14:anchorId="387058A5" wp14:editId="49057C45">
              <wp:simplePos x="0" y="0"/>
              <wp:positionH relativeFrom="page">
                <wp:posOffset>0</wp:posOffset>
              </wp:positionH>
              <wp:positionV relativeFrom="page">
                <wp:posOffset>0</wp:posOffset>
              </wp:positionV>
              <wp:extent cx="7560310" cy="725170"/>
              <wp:effectExtent l="0" t="0" r="0" b="0"/>
              <wp:wrapNone/>
              <wp:docPr id="2" name="JE1812111630JU logo p2 TU-E.emf"/>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7"/>
                      <wps:cNvSpPr>
                        <a:spLocks/>
                      </wps:cNvSpPr>
                      <wps:spPr bwMode="auto">
                        <a:xfrm>
                          <a:off x="6065520" y="426085"/>
                          <a:ext cx="134620" cy="162560"/>
                        </a:xfrm>
                        <a:custGeom>
                          <a:avLst/>
                          <a:gdLst>
                            <a:gd name="T0" fmla="*/ 138 w 212"/>
                            <a:gd name="T1" fmla="*/ 53 h 256"/>
                            <a:gd name="T2" fmla="*/ 138 w 212"/>
                            <a:gd name="T3" fmla="*/ 256 h 256"/>
                            <a:gd name="T4" fmla="*/ 74 w 212"/>
                            <a:gd name="T5" fmla="*/ 256 h 256"/>
                            <a:gd name="T6" fmla="*/ 74 w 212"/>
                            <a:gd name="T7" fmla="*/ 53 h 256"/>
                            <a:gd name="T8" fmla="*/ 0 w 212"/>
                            <a:gd name="T9" fmla="*/ 53 h 256"/>
                            <a:gd name="T10" fmla="*/ 0 w 212"/>
                            <a:gd name="T11" fmla="*/ 0 h 256"/>
                            <a:gd name="T12" fmla="*/ 212 w 212"/>
                            <a:gd name="T13" fmla="*/ 0 h 256"/>
                            <a:gd name="T14" fmla="*/ 212 w 212"/>
                            <a:gd name="T15" fmla="*/ 53 h 256"/>
                            <a:gd name="T16" fmla="*/ 138 w 212"/>
                            <a:gd name="T17" fmla="*/ 53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2" h="256">
                              <a:moveTo>
                                <a:pt x="138" y="53"/>
                              </a:moveTo>
                              <a:lnTo>
                                <a:pt x="138" y="256"/>
                              </a:lnTo>
                              <a:lnTo>
                                <a:pt x="74" y="256"/>
                              </a:lnTo>
                              <a:lnTo>
                                <a:pt x="74" y="53"/>
                              </a:lnTo>
                              <a:lnTo>
                                <a:pt x="0" y="53"/>
                              </a:lnTo>
                              <a:lnTo>
                                <a:pt x="0" y="0"/>
                              </a:lnTo>
                              <a:lnTo>
                                <a:pt x="212" y="0"/>
                              </a:lnTo>
                              <a:lnTo>
                                <a:pt x="212" y="53"/>
                              </a:lnTo>
                              <a:lnTo>
                                <a:pt x="138" y="53"/>
                              </a:ln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8"/>
                      <wps:cNvSpPr>
                        <a:spLocks/>
                      </wps:cNvSpPr>
                      <wps:spPr bwMode="auto">
                        <a:xfrm>
                          <a:off x="6215380" y="426085"/>
                          <a:ext cx="142240" cy="167005"/>
                        </a:xfrm>
                        <a:custGeom>
                          <a:avLst/>
                          <a:gdLst>
                            <a:gd name="T0" fmla="*/ 433 w 449"/>
                            <a:gd name="T1" fmla="*/ 402 h 524"/>
                            <a:gd name="T2" fmla="*/ 388 w 449"/>
                            <a:gd name="T3" fmla="*/ 467 h 524"/>
                            <a:gd name="T4" fmla="*/ 317 w 449"/>
                            <a:gd name="T5" fmla="*/ 509 h 524"/>
                            <a:gd name="T6" fmla="*/ 224 w 449"/>
                            <a:gd name="T7" fmla="*/ 524 h 524"/>
                            <a:gd name="T8" fmla="*/ 131 w 449"/>
                            <a:gd name="T9" fmla="*/ 509 h 524"/>
                            <a:gd name="T10" fmla="*/ 60 w 449"/>
                            <a:gd name="T11" fmla="*/ 467 h 524"/>
                            <a:gd name="T12" fmla="*/ 16 w 449"/>
                            <a:gd name="T13" fmla="*/ 402 h 524"/>
                            <a:gd name="T14" fmla="*/ 0 w 449"/>
                            <a:gd name="T15" fmla="*/ 318 h 524"/>
                            <a:gd name="T16" fmla="*/ 0 w 449"/>
                            <a:gd name="T17" fmla="*/ 0 h 524"/>
                            <a:gd name="T18" fmla="*/ 126 w 449"/>
                            <a:gd name="T19" fmla="*/ 0 h 524"/>
                            <a:gd name="T20" fmla="*/ 126 w 449"/>
                            <a:gd name="T21" fmla="*/ 308 h 524"/>
                            <a:gd name="T22" fmla="*/ 132 w 449"/>
                            <a:gd name="T23" fmla="*/ 348 h 524"/>
                            <a:gd name="T24" fmla="*/ 149 w 449"/>
                            <a:gd name="T25" fmla="*/ 381 h 524"/>
                            <a:gd name="T26" fmla="*/ 179 w 449"/>
                            <a:gd name="T27" fmla="*/ 405 h 524"/>
                            <a:gd name="T28" fmla="*/ 224 w 449"/>
                            <a:gd name="T29" fmla="*/ 413 h 524"/>
                            <a:gd name="T30" fmla="*/ 270 w 449"/>
                            <a:gd name="T31" fmla="*/ 405 h 524"/>
                            <a:gd name="T32" fmla="*/ 301 w 449"/>
                            <a:gd name="T33" fmla="*/ 381 h 524"/>
                            <a:gd name="T34" fmla="*/ 318 w 449"/>
                            <a:gd name="T35" fmla="*/ 348 h 524"/>
                            <a:gd name="T36" fmla="*/ 323 w 449"/>
                            <a:gd name="T37" fmla="*/ 308 h 524"/>
                            <a:gd name="T38" fmla="*/ 323 w 449"/>
                            <a:gd name="T39" fmla="*/ 0 h 524"/>
                            <a:gd name="T40" fmla="*/ 449 w 449"/>
                            <a:gd name="T41" fmla="*/ 0 h 524"/>
                            <a:gd name="T42" fmla="*/ 449 w 449"/>
                            <a:gd name="T43" fmla="*/ 318 h 524"/>
                            <a:gd name="T44" fmla="*/ 433 w 449"/>
                            <a:gd name="T45" fmla="*/ 402 h 5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9" h="524">
                              <a:moveTo>
                                <a:pt x="433" y="402"/>
                              </a:moveTo>
                              <a:cubicBezTo>
                                <a:pt x="423" y="427"/>
                                <a:pt x="408" y="449"/>
                                <a:pt x="388" y="467"/>
                              </a:cubicBezTo>
                              <a:cubicBezTo>
                                <a:pt x="368" y="485"/>
                                <a:pt x="344" y="499"/>
                                <a:pt x="317" y="509"/>
                              </a:cubicBezTo>
                              <a:cubicBezTo>
                                <a:pt x="289" y="519"/>
                                <a:pt x="258" y="524"/>
                                <a:pt x="224" y="524"/>
                              </a:cubicBezTo>
                              <a:cubicBezTo>
                                <a:pt x="189" y="524"/>
                                <a:pt x="158" y="519"/>
                                <a:pt x="131" y="509"/>
                              </a:cubicBezTo>
                              <a:cubicBezTo>
                                <a:pt x="103" y="499"/>
                                <a:pt x="80" y="485"/>
                                <a:pt x="60" y="467"/>
                              </a:cubicBezTo>
                              <a:cubicBezTo>
                                <a:pt x="41" y="449"/>
                                <a:pt x="26" y="427"/>
                                <a:pt x="16" y="402"/>
                              </a:cubicBezTo>
                              <a:cubicBezTo>
                                <a:pt x="6" y="377"/>
                                <a:pt x="0" y="349"/>
                                <a:pt x="0" y="318"/>
                              </a:cubicBezTo>
                              <a:cubicBezTo>
                                <a:pt x="0" y="0"/>
                                <a:pt x="0" y="0"/>
                                <a:pt x="0" y="0"/>
                              </a:cubicBezTo>
                              <a:cubicBezTo>
                                <a:pt x="126" y="0"/>
                                <a:pt x="126" y="0"/>
                                <a:pt x="126" y="0"/>
                              </a:cubicBezTo>
                              <a:cubicBezTo>
                                <a:pt x="126" y="308"/>
                                <a:pt x="126" y="308"/>
                                <a:pt x="126" y="308"/>
                              </a:cubicBezTo>
                              <a:cubicBezTo>
                                <a:pt x="126" y="322"/>
                                <a:pt x="128" y="335"/>
                                <a:pt x="132" y="348"/>
                              </a:cubicBezTo>
                              <a:cubicBezTo>
                                <a:pt x="135" y="360"/>
                                <a:pt x="141" y="372"/>
                                <a:pt x="149" y="381"/>
                              </a:cubicBezTo>
                              <a:cubicBezTo>
                                <a:pt x="156" y="391"/>
                                <a:pt x="166" y="399"/>
                                <a:pt x="179" y="405"/>
                              </a:cubicBezTo>
                              <a:cubicBezTo>
                                <a:pt x="192" y="411"/>
                                <a:pt x="207" y="413"/>
                                <a:pt x="224" y="413"/>
                              </a:cubicBezTo>
                              <a:cubicBezTo>
                                <a:pt x="242" y="413"/>
                                <a:pt x="257" y="411"/>
                                <a:pt x="270" y="405"/>
                              </a:cubicBezTo>
                              <a:cubicBezTo>
                                <a:pt x="283" y="399"/>
                                <a:pt x="293" y="391"/>
                                <a:pt x="301" y="381"/>
                              </a:cubicBezTo>
                              <a:cubicBezTo>
                                <a:pt x="309" y="372"/>
                                <a:pt x="314" y="360"/>
                                <a:pt x="318" y="348"/>
                              </a:cubicBezTo>
                              <a:cubicBezTo>
                                <a:pt x="321" y="335"/>
                                <a:pt x="323" y="322"/>
                                <a:pt x="323" y="308"/>
                              </a:cubicBezTo>
                              <a:cubicBezTo>
                                <a:pt x="323" y="0"/>
                                <a:pt x="323" y="0"/>
                                <a:pt x="323" y="0"/>
                              </a:cubicBezTo>
                              <a:cubicBezTo>
                                <a:pt x="449" y="0"/>
                                <a:pt x="449" y="0"/>
                                <a:pt x="449" y="0"/>
                              </a:cubicBezTo>
                              <a:cubicBezTo>
                                <a:pt x="449" y="318"/>
                                <a:pt x="449" y="318"/>
                                <a:pt x="449" y="318"/>
                              </a:cubicBezTo>
                              <a:cubicBezTo>
                                <a:pt x="449" y="349"/>
                                <a:pt x="444" y="377"/>
                                <a:pt x="433" y="402"/>
                              </a:cubicBez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9"/>
                      <wps:cNvSpPr>
                        <a:spLocks/>
                      </wps:cNvSpPr>
                      <wps:spPr bwMode="auto">
                        <a:xfrm>
                          <a:off x="6353810" y="414020"/>
                          <a:ext cx="110490" cy="199390"/>
                        </a:xfrm>
                        <a:custGeom>
                          <a:avLst/>
                          <a:gdLst>
                            <a:gd name="T0" fmla="*/ 46 w 174"/>
                            <a:gd name="T1" fmla="*/ 314 h 314"/>
                            <a:gd name="T2" fmla="*/ 174 w 174"/>
                            <a:gd name="T3" fmla="*/ 0 h 314"/>
                            <a:gd name="T4" fmla="*/ 128 w 174"/>
                            <a:gd name="T5" fmla="*/ 0 h 314"/>
                            <a:gd name="T6" fmla="*/ 0 w 174"/>
                            <a:gd name="T7" fmla="*/ 314 h 314"/>
                            <a:gd name="T8" fmla="*/ 46 w 174"/>
                            <a:gd name="T9" fmla="*/ 314 h 314"/>
                          </a:gdLst>
                          <a:ahLst/>
                          <a:cxnLst>
                            <a:cxn ang="0">
                              <a:pos x="T0" y="T1"/>
                            </a:cxn>
                            <a:cxn ang="0">
                              <a:pos x="T2" y="T3"/>
                            </a:cxn>
                            <a:cxn ang="0">
                              <a:pos x="T4" y="T5"/>
                            </a:cxn>
                            <a:cxn ang="0">
                              <a:pos x="T6" y="T7"/>
                            </a:cxn>
                            <a:cxn ang="0">
                              <a:pos x="T8" y="T9"/>
                            </a:cxn>
                          </a:cxnLst>
                          <a:rect l="0" t="0" r="r" b="b"/>
                          <a:pathLst>
                            <a:path w="174" h="314">
                              <a:moveTo>
                                <a:pt x="46" y="314"/>
                              </a:moveTo>
                              <a:lnTo>
                                <a:pt x="174" y="0"/>
                              </a:lnTo>
                              <a:lnTo>
                                <a:pt x="128" y="0"/>
                              </a:lnTo>
                              <a:lnTo>
                                <a:pt x="0" y="314"/>
                              </a:lnTo>
                              <a:lnTo>
                                <a:pt x="46" y="314"/>
                              </a:ln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noEditPoints="1"/>
                      </wps:cNvSpPr>
                      <wps:spPr bwMode="auto">
                        <a:xfrm>
                          <a:off x="6443345" y="471170"/>
                          <a:ext cx="121285" cy="121920"/>
                        </a:xfrm>
                        <a:custGeom>
                          <a:avLst/>
                          <a:gdLst>
                            <a:gd name="T0" fmla="*/ 191 w 382"/>
                            <a:gd name="T1" fmla="*/ 0 h 382"/>
                            <a:gd name="T2" fmla="*/ 0 w 382"/>
                            <a:gd name="T3" fmla="*/ 191 h 382"/>
                            <a:gd name="T4" fmla="*/ 191 w 382"/>
                            <a:gd name="T5" fmla="*/ 382 h 382"/>
                            <a:gd name="T6" fmla="*/ 365 w 382"/>
                            <a:gd name="T7" fmla="*/ 299 h 382"/>
                            <a:gd name="T8" fmla="*/ 278 w 382"/>
                            <a:gd name="T9" fmla="*/ 264 h 382"/>
                            <a:gd name="T10" fmla="*/ 191 w 382"/>
                            <a:gd name="T11" fmla="*/ 300 h 382"/>
                            <a:gd name="T12" fmla="*/ 87 w 382"/>
                            <a:gd name="T13" fmla="*/ 224 h 382"/>
                            <a:gd name="T14" fmla="*/ 379 w 382"/>
                            <a:gd name="T15" fmla="*/ 224 h 382"/>
                            <a:gd name="T16" fmla="*/ 382 w 382"/>
                            <a:gd name="T17" fmla="*/ 191 h 382"/>
                            <a:gd name="T18" fmla="*/ 191 w 382"/>
                            <a:gd name="T19" fmla="*/ 0 h 382"/>
                            <a:gd name="T20" fmla="*/ 191 w 382"/>
                            <a:gd name="T21" fmla="*/ 83 h 382"/>
                            <a:gd name="T22" fmla="*/ 291 w 382"/>
                            <a:gd name="T23" fmla="*/ 150 h 382"/>
                            <a:gd name="T24" fmla="*/ 90 w 382"/>
                            <a:gd name="T25" fmla="*/ 150 h 382"/>
                            <a:gd name="T26" fmla="*/ 191 w 382"/>
                            <a:gd name="T27" fmla="*/ 83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82" h="382">
                              <a:moveTo>
                                <a:pt x="191" y="0"/>
                              </a:moveTo>
                              <a:cubicBezTo>
                                <a:pt x="85" y="0"/>
                                <a:pt x="0" y="86"/>
                                <a:pt x="0" y="191"/>
                              </a:cubicBezTo>
                              <a:cubicBezTo>
                                <a:pt x="0" y="297"/>
                                <a:pt x="85" y="382"/>
                                <a:pt x="191" y="382"/>
                              </a:cubicBezTo>
                              <a:cubicBezTo>
                                <a:pt x="258" y="382"/>
                                <a:pt x="327" y="353"/>
                                <a:pt x="365" y="299"/>
                              </a:cubicBezTo>
                              <a:cubicBezTo>
                                <a:pt x="278" y="264"/>
                                <a:pt x="278" y="264"/>
                                <a:pt x="278" y="264"/>
                              </a:cubicBezTo>
                              <a:cubicBezTo>
                                <a:pt x="255" y="290"/>
                                <a:pt x="223" y="300"/>
                                <a:pt x="191" y="300"/>
                              </a:cubicBezTo>
                              <a:cubicBezTo>
                                <a:pt x="142" y="300"/>
                                <a:pt x="101" y="268"/>
                                <a:pt x="87" y="224"/>
                              </a:cubicBezTo>
                              <a:cubicBezTo>
                                <a:pt x="379" y="224"/>
                                <a:pt x="379" y="224"/>
                                <a:pt x="379" y="224"/>
                              </a:cubicBezTo>
                              <a:cubicBezTo>
                                <a:pt x="381" y="213"/>
                                <a:pt x="382" y="202"/>
                                <a:pt x="382" y="191"/>
                              </a:cubicBezTo>
                              <a:cubicBezTo>
                                <a:pt x="382" y="86"/>
                                <a:pt x="296" y="0"/>
                                <a:pt x="191" y="0"/>
                              </a:cubicBezTo>
                              <a:close/>
                              <a:moveTo>
                                <a:pt x="191" y="83"/>
                              </a:moveTo>
                              <a:cubicBezTo>
                                <a:pt x="236" y="83"/>
                                <a:pt x="275" y="111"/>
                                <a:pt x="291" y="150"/>
                              </a:cubicBezTo>
                              <a:cubicBezTo>
                                <a:pt x="90" y="150"/>
                                <a:pt x="90" y="150"/>
                                <a:pt x="90" y="150"/>
                              </a:cubicBezTo>
                              <a:cubicBezTo>
                                <a:pt x="106" y="111"/>
                                <a:pt x="145" y="83"/>
                                <a:pt x="191" y="83"/>
                              </a:cubicBez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56A206A" id="JE1812111630JU logo p2 TU-E.emf" o:spid="_x0000_s1026" editas="canvas" style="position:absolute;margin-left:0;margin-top:0;width:595.3pt;height:57.1pt;z-index:-251655168;mso-position-horizontal-relative:page;mso-position-vertical-relative:page" coordsize="75603,725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7251;visibility:visible;mso-wrap-style:square">
                <v:fill o:detectmouseclick="t"/>
                <v:path o:connecttype="none"/>
              </v:shape>
              <v:shape id="Freeform 7" o:spid="_x0000_s1028" style="position:absolute;left:60655;top:4260;width:1346;height:1626;visibility:visible;mso-wrap-style:square;v-text-anchor:top" coordsize="212,2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" path="m138,53r,203l74,256,74,53,,53,,,212,r,53l138,53xe" fillcolor="#c51718" stroked="f">
                <v:path arrowok="t" o:connecttype="custom" o:connectlocs="87630,33655;87630,162560;46990,162560;46990,33655;0,33655;0,0;134620,0;134620,33655;87630,33655" o:connectangles="0,0,0,0,0,0,0,0,0"/>
              </v:shape>
              <v:shape id="Freeform 8" o:spid="_x0000_s1029" style="position:absolute;left:62153;top:4260;width:1423;height:1670;visibility:visible;mso-wrap-style:square;v-text-anchor:top" coordsize="449,5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" path="m433,402v-10,25,-25,47,-45,65c368,485,344,499,317,509v-28,10,-59,15,-93,15c189,524,158,519,131,509,103,499,80,485,60,467,41,449,26,427,16,402,6,377,,349,,318,,,,,,,126,,126,,126,v,308,,308,,308c126,322,128,335,132,348v3,12,9,24,17,33c156,391,166,399,179,405v13,6,28,8,45,8c242,413,257,411,270,405v13,-6,23,-14,31,-24c309,372,314,360,318,348v3,-13,5,-26,5,-40c323,,323,,323,,449,,449,,449,v,318,,318,,318c449,349,444,377,433,402xe" fillcolor="#c51718" stroked="f">
                <v:path arrowok="t" o:connecttype="custom" o:connectlocs="137171,128122;122916,148838;100423,162224;70962,167005;41500,162224;19008,148838;5069,128122;0,101350;0,0;39916,0;39916,98163;41817,110912;47202,121429;56706,129078;70962,131628;85534,129078;95355,121429;100740,110912;102324,98163;102324,0;142240,0;142240,101350;137171,128122" o:connectangles="0,0,0,0,0,0,0,0,0,0,0,0,0,0,0,0,0,0,0,0,0,0,0"/>
              </v:shape>
              <v:shape id="Freeform 9" o:spid="_x0000_s1030" style="position:absolute;left:63538;top:4140;width:1105;height:1994;visibility:visible;mso-wrap-style:square;v-text-anchor:top" coordsize="174,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" path="m46,314l174,,128,,,314r46,xe" fillcolor="#c51718" stroked="f">
                <v:path arrowok="t" o:connecttype="custom" o:connectlocs="29210,199390;110490,0;81280,0;0,199390;29210,199390" o:connectangles="0,0,0,0,0"/>
              </v:shape>
              <v:shape id="Freeform 10" o:spid="_x0000_s1031" style="position:absolute;left:64433;top:4711;width:1213;height:1219;visibility:visible;mso-wrap-style:square;v-text-anchor:top" coordsize="382,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" path="m191,c85,,,86,,191,,297,85,382,191,382v67,,136,-29,174,-83c278,264,278,264,278,264v-23,26,-55,36,-87,36c142,300,101,268,87,224v292,,292,,292,c381,213,382,202,382,191,382,86,296,,191,xm191,83v45,,84,28,100,67c90,150,90,150,90,150,106,111,145,83,191,83xe" fillcolor="#c51718" stroked="f">
                <v:path arrowok="t" o:connecttype="custom" o:connectlocs="60643,0;0,60960;60643,121920;115888,95430;88265,84259;60643,95749;27623,71492;120333,71492;121285,60960;60643,0;60643,26490;92393,47874;28575,47874;60643,26490" o:connectangles="0,0,0,0,0,0,0,0,0,0,0,0,0,0"/>
                <o:lock v:ext="edit" verticies="t"/>
              </v:shape>
              <w10:wrap anchorx="page" anchory="page"/>
            </v:group>
          </w:pict>
        </mc:Fallback>
      </mc:AlternateContent>
    </w:r>
  </w:p>
  <w:tbl>
    <w:tblPr>
      <w:tblpPr w:rightFromText="7000" w:vertAnchor="page" w:horzAnchor="margin" w:tblpY="630"/>
      <w:tblW w:w="0" w:type="auto"/>
      <w:tblLayout w:type="fixed"/>
      <w:tblCellMar>
        <w:left w:w="0" w:type="dxa"/>
        <w:right w:w="0" w:type="dxa"/>
      </w:tblCellMar>
      <w:tblLook w:val="04A0" w:firstRow="1" w:lastRow="0" w:firstColumn="1" w:lastColumn="0" w:noHBand="0" w:noVBand="1"/>
    </w:tblPr>
    <w:tblGrid>
      <w:gridCol w:w="2582"/>
      <w:gridCol w:w="2583"/>
    </w:tblGrid>
    <w:tr w:rsidR="00201BEA" w:rsidRPr="004C6032" w14:paraId="17CFB2DF" w14:textId="77777777" w:rsidTr="00D13726">
      <w:trPr>
        <w:trHeight w:hRule="exact" w:val="184"/>
      </w:trPr>
      <w:tc>
        <w:tcPr>
          <w:tcW w:w="2582" w:type="dxa"/>
        </w:tcPr>
        <w:p w14:paraId="453E9770" w14:textId="77777777" w:rsidR="002B3B7D" w:rsidRPr="004C6032" w:rsidRDefault="000F1C61" w:rsidP="00906CD9">
          <w:pPr>
            <w:pStyle w:val="DocumentdataheadingTUEindhoven"/>
          </w:pPr>
          <w:r>
            <w:t>Date</w:t>
          </w:r>
        </w:p>
      </w:tc>
      <w:tc>
        <w:tcPr>
          <w:tcW w:w="2583" w:type="dxa"/>
        </w:tcPr>
        <w:p w14:paraId="0D447F2E" w14:textId="77777777" w:rsidR="002B3B7D" w:rsidRPr="006B370B" w:rsidRDefault="006B370B" w:rsidP="006B370B">
          <w:pPr>
            <w:pStyle w:val="DocumentdataheadingTUEindhoven"/>
            <w:rPr>
              <w:rFonts w:cs="Calibri"/>
            </w:rPr>
          </w:pPr>
          <w:r w:rsidRPr="000247F2">
            <w:rPr>
              <w:rFonts w:cs="Calibri"/>
            </w:rPr>
            <w:t>Our reference</w:t>
          </w:r>
        </w:p>
      </w:tc>
    </w:tr>
    <w:tr w:rsidR="00201BEA" w:rsidRPr="004C6032" w14:paraId="6923FEC9" w14:textId="77777777" w:rsidTr="00D13726">
      <w:trPr>
        <w:trHeight w:hRule="exact" w:val="205"/>
      </w:trPr>
      <w:tc>
        <w:tcPr>
          <w:tcW w:w="2582" w:type="dxa"/>
        </w:tcPr>
        <w:p w14:paraId="160DE078" w14:textId="3DC9E4EE" w:rsidR="001A7236" w:rsidRDefault="00A2115B" w:rsidP="00672466">
          <w:pPr>
            <w:pStyle w:val="DocumentdataTUEindhoven"/>
            <w:rPr>
              <w:rFonts w:asciiTheme="minorHAnsi" w:eastAsiaTheme="minorHAnsi" w:hAnsiTheme="minorHAnsi" w:cstheme="minorBidi"/>
              <w:noProof w:val="0"/>
              <w:color w:val="auto"/>
              <w:sz w:val="22"/>
              <w:szCs w:val="22"/>
              <w:lang w:val="nl-NL" w:bidi="ar-SA"/>
            </w:rPr>
          </w:pPr>
          <w:r>
            <w:rPr>
              <w:rFonts w:cs="Calibri"/>
            </w:rPr>
            <w:fldChar w:fldCharType="begin"/>
          </w:r>
          <w:r>
            <w:rPr>
              <w:rFonts w:cs="Calibri"/>
            </w:rPr>
            <w:instrText xml:space="preserve"> REF Date </w:instrText>
          </w:r>
          <w:r w:rsidR="00D13726">
            <w:rPr>
              <w:rFonts w:cs="Calibri"/>
            </w:rPr>
            <w:instrText xml:space="preserve"> \* MERGEFORMAT </w:instrText>
          </w:r>
          <w:r>
            <w:rPr>
              <w:rFonts w:cs="Calibri"/>
            </w:rPr>
            <w:fldChar w:fldCharType="separate"/>
          </w:r>
        </w:p>
        <w:tbl>
          <w:tblPr>
            <w:tblpPr w:leftFromText="31680" w:rightFromText="31680" w:topFromText="576" w:bottomFromText="1110" w:vertAnchor="page" w:horzAnchor="margin" w:tblpY="5223"/>
            <w:tblW w:w="0" w:type="auto"/>
            <w:tblLayout w:type="fixed"/>
            <w:tblCellMar>
              <w:left w:w="0" w:type="dxa"/>
              <w:right w:w="0" w:type="dxa"/>
            </w:tblCellMar>
            <w:tblLook w:val="04A0" w:firstRow="1" w:lastRow="0" w:firstColumn="1" w:lastColumn="0" w:noHBand="0" w:noVBand="1"/>
          </w:tblPr>
          <w:tblGrid>
            <w:gridCol w:w="2577"/>
          </w:tblGrid>
          <w:tr w:rsidR="001A7236" w:rsidRPr="00E21C45" w14:paraId="31F29D08" w14:textId="77777777" w:rsidTr="00D13726">
            <w:trPr>
              <w:trHeight w:hRule="exact" w:val="205"/>
            </w:trPr>
            <w:tc>
              <w:tcPr>
                <w:tcW w:w="2577" w:type="dxa"/>
              </w:tcPr>
              <w:p w14:paraId="2D690BB3" w14:textId="401A336F" w:rsidR="001A7236" w:rsidRPr="00E21C45" w:rsidRDefault="001A7236" w:rsidP="001A7236">
                <w:pPr>
                  <w:pStyle w:val="DocumentdataTUEindhoven"/>
                </w:pPr>
                <w:sdt>
                  <w:sdtPr>
                    <w:rPr>
                      <w:rFonts w:cs="Calibri"/>
                    </w:rPr>
                    <w:alias w:val="Date"/>
                    <w:tag w:val="Date"/>
                    <w:id w:val="646164034"/>
                    <w:placeholder>
                      <w:docPart w:val="BFEF5737A44DAC4E9AB124BFAA33534F"/>
                    </w:placeholder>
                    <w:date w:fullDate="2026-03-22T00:00:00Z">
                      <w:dateFormat w:val="MMMM d, yyyy"/>
                      <w:lid w:val="en-US"/>
                      <w:storeMappedDataAs w:val="dateTime"/>
                      <w:calendar w:val="gregorian"/>
                    </w:date>
                  </w:sdtPr>
                  <w:sdtContent>
                    <w:r w:rsidR="00D13726">
                      <w:rPr>
                        <w:rFonts w:cs="Calibri"/>
                      </w:rPr>
                      <w:t>March 22, 2026</w:t>
                    </w:r>
                  </w:sdtContent>
                </w:sdt>
              </w:p>
            </w:tc>
          </w:tr>
        </w:tbl>
        <w:p w14:paraId="437F0EED" w14:textId="77777777" w:rsidR="002B3B7D" w:rsidRPr="006B370B" w:rsidRDefault="00A2115B" w:rsidP="00672466">
          <w:pPr>
            <w:pStyle w:val="DocumentdataTUEindhoven"/>
            <w:rPr>
              <w:rFonts w:cs="Calibri"/>
            </w:rPr>
          </w:pPr>
          <w:r>
            <w:rPr>
              <w:rFonts w:cs="Calibri"/>
            </w:rPr>
            <w:fldChar w:fldCharType="end"/>
          </w:r>
        </w:p>
      </w:tc>
      <w:tc>
        <w:tcPr>
          <w:tcW w:w="2583" w:type="dxa"/>
        </w:tcPr>
        <w:sdt>
          <w:sdtPr>
            <w:rPr>
              <w:rFonts w:cs="Calibri"/>
            </w:rPr>
            <w:id w:val="598541332"/>
            <w:placeholder>
              <w:docPart w:val="D89A9CB5F003C04DB262D4EDBCFF3E01"/>
            </w:placeholder>
          </w:sdtPr>
          <w:sdtContent>
            <w:p w14:paraId="7C6C7DD3" w14:textId="2DDC27AB" w:rsidR="002B3B7D" w:rsidRPr="006B370B" w:rsidRDefault="00D13726" w:rsidP="006B370B">
              <w:pPr>
                <w:pStyle w:val="DocumentdataTUEindhoven"/>
                <w:rPr>
                  <w:rFonts w:cs="Calibri"/>
                </w:rPr>
              </w:pPr>
              <w:r>
                <w:rPr>
                  <w:rFonts w:cs="Calibri"/>
                </w:rPr>
                <w:t xml:space="preserve">TU/e - Data Management Plan Template </w:t>
              </w:r>
            </w:p>
          </w:sdtContent>
        </w:sdt>
      </w:tc>
    </w:tr>
  </w:tbl>
  <w:p w14:paraId="24F25DE1" w14:textId="77777777" w:rsidR="002B3B7D" w:rsidRDefault="002B3B7D" w:rsidP="00544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0C33" w14:textId="77777777" w:rsidR="002B3B7D" w:rsidRDefault="000F1C61" w:rsidP="00890195">
    <w:pPr>
      <w:pStyle w:val="BodytextTUEindhoven"/>
    </w:pPr>
    <w:r>
      <w:rPr>
        <w:noProof/>
      </w:rPr>
      <mc:AlternateContent>
        <mc:Choice Requires="wpc">
          <w:drawing>
            <wp:anchor distT="0" distB="0" distL="114300" distR="114300" simplePos="0" relativeHeight="251659264" behindDoc="1" locked="0" layoutInCell="1" allowOverlap="1" wp14:anchorId="727D4419" wp14:editId="4AAA558A">
              <wp:simplePos x="0" y="0"/>
              <wp:positionH relativeFrom="page">
                <wp:posOffset>0</wp:posOffset>
              </wp:positionH>
              <wp:positionV relativeFrom="page">
                <wp:posOffset>0</wp:posOffset>
              </wp:positionV>
              <wp:extent cx="7560310" cy="2885090"/>
              <wp:effectExtent l="0" t="0" r="0" b="0"/>
              <wp:wrapNone/>
              <wp:docPr id="11" name="JE1812111629JU logo p1 TU-E.emf"/>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4"/>
                      <wps:cNvSpPr>
                        <a:spLocks noEditPoints="1"/>
                      </wps:cNvSpPr>
                      <wps:spPr bwMode="auto">
                        <a:xfrm>
                          <a:off x="6072505" y="1652270"/>
                          <a:ext cx="1188720" cy="1012190"/>
                        </a:xfrm>
                        <a:custGeom>
                          <a:avLst/>
                          <a:gdLst>
                            <a:gd name="T0" fmla="*/ 65 w 3742"/>
                            <a:gd name="T1" fmla="*/ 2130 h 3188"/>
                            <a:gd name="T2" fmla="*/ 639 w 3742"/>
                            <a:gd name="T3" fmla="*/ 2245 h 3188"/>
                            <a:gd name="T4" fmla="*/ 449 w 3742"/>
                            <a:gd name="T5" fmla="*/ 2062 h 3188"/>
                            <a:gd name="T6" fmla="*/ 952 w 3742"/>
                            <a:gd name="T7" fmla="*/ 2168 h 3188"/>
                            <a:gd name="T8" fmla="*/ 867 w 3742"/>
                            <a:gd name="T9" fmla="*/ 2040 h 3188"/>
                            <a:gd name="T10" fmla="*/ 1261 w 3742"/>
                            <a:gd name="T11" fmla="*/ 1965 h 3188"/>
                            <a:gd name="T12" fmla="*/ 1606 w 3742"/>
                            <a:gd name="T13" fmla="*/ 2043 h 3188"/>
                            <a:gd name="T14" fmla="*/ 1324 w 3742"/>
                            <a:gd name="T15" fmla="*/ 2043 h 3188"/>
                            <a:gd name="T16" fmla="*/ 1465 w 3742"/>
                            <a:gd name="T17" fmla="*/ 2019 h 3188"/>
                            <a:gd name="T18" fmla="*/ 1523 w 3742"/>
                            <a:gd name="T19" fmla="*/ 2167 h 3188"/>
                            <a:gd name="T20" fmla="*/ 1906 w 3742"/>
                            <a:gd name="T21" fmla="*/ 1965 h 3188"/>
                            <a:gd name="T22" fmla="*/ 2127 w 3742"/>
                            <a:gd name="T23" fmla="*/ 1965 h 3188"/>
                            <a:gd name="T24" fmla="*/ 2189 w 3742"/>
                            <a:gd name="T25" fmla="*/ 1965 h 3188"/>
                            <a:gd name="T26" fmla="*/ 79 w 3742"/>
                            <a:gd name="T27" fmla="*/ 3181 h 3188"/>
                            <a:gd name="T28" fmla="*/ 328 w 3742"/>
                            <a:gd name="T29" fmla="*/ 3011 h 3188"/>
                            <a:gd name="T30" fmla="*/ 683 w 3742"/>
                            <a:gd name="T31" fmla="*/ 3118 h 3188"/>
                            <a:gd name="T32" fmla="*/ 681 w 3742"/>
                            <a:gd name="T33" fmla="*/ 2961 h 3188"/>
                            <a:gd name="T34" fmla="*/ 538 w 3742"/>
                            <a:gd name="T35" fmla="*/ 3147 h 3188"/>
                            <a:gd name="T36" fmla="*/ 790 w 3742"/>
                            <a:gd name="T37" fmla="*/ 2901 h 3188"/>
                            <a:gd name="T38" fmla="*/ 1291 w 3742"/>
                            <a:gd name="T39" fmla="*/ 3084 h 3188"/>
                            <a:gd name="T40" fmla="*/ 1355 w 3742"/>
                            <a:gd name="T41" fmla="*/ 2901 h 3188"/>
                            <a:gd name="T42" fmla="*/ 1450 w 3742"/>
                            <a:gd name="T43" fmla="*/ 3147 h 3188"/>
                            <a:gd name="T44" fmla="*/ 1639 w 3742"/>
                            <a:gd name="T45" fmla="*/ 3040 h 3188"/>
                            <a:gd name="T46" fmla="*/ 1501 w 3742"/>
                            <a:gd name="T47" fmla="*/ 3102 h 3188"/>
                            <a:gd name="T48" fmla="*/ 1939 w 3742"/>
                            <a:gd name="T49" fmla="*/ 3181 h 3188"/>
                            <a:gd name="T50" fmla="*/ 2051 w 3742"/>
                            <a:gd name="T51" fmla="*/ 3178 h 3188"/>
                            <a:gd name="T52" fmla="*/ 2253 w 3742"/>
                            <a:gd name="T53" fmla="*/ 2979 h 3188"/>
                            <a:gd name="T54" fmla="*/ 2038 w 3742"/>
                            <a:gd name="T55" fmla="*/ 3075 h 3188"/>
                            <a:gd name="T56" fmla="*/ 2501 w 3742"/>
                            <a:gd name="T57" fmla="*/ 3121 h 3188"/>
                            <a:gd name="T58" fmla="*/ 2456 w 3742"/>
                            <a:gd name="T59" fmla="*/ 2953 h 3188"/>
                            <a:gd name="T60" fmla="*/ 2313 w 3742"/>
                            <a:gd name="T61" fmla="*/ 3101 h 3188"/>
                            <a:gd name="T62" fmla="*/ 2667 w 3742"/>
                            <a:gd name="T63" fmla="*/ 2901 h 3188"/>
                            <a:gd name="T64" fmla="*/ 170 w 3742"/>
                            <a:gd name="T65" fmla="*/ 2624 h 3188"/>
                            <a:gd name="T66" fmla="*/ 0 w 3742"/>
                            <a:gd name="T67" fmla="*/ 2608 h 3188"/>
                            <a:gd name="T68" fmla="*/ 173 w 3742"/>
                            <a:gd name="T69" fmla="*/ 2433 h 3188"/>
                            <a:gd name="T70" fmla="*/ 367 w 3742"/>
                            <a:gd name="T71" fmla="*/ 2530 h 3188"/>
                            <a:gd name="T72" fmla="*/ 898 w 3742"/>
                            <a:gd name="T73" fmla="*/ 2713 h 3188"/>
                            <a:gd name="T74" fmla="*/ 1103 w 3742"/>
                            <a:gd name="T75" fmla="*/ 2655 h 3188"/>
                            <a:gd name="T76" fmla="*/ 1234 w 3742"/>
                            <a:gd name="T77" fmla="*/ 2713 h 3188"/>
                            <a:gd name="T78" fmla="*/ 1469 w 3742"/>
                            <a:gd name="T79" fmla="*/ 2451 h 3188"/>
                            <a:gd name="T80" fmla="*/ 1406 w 3742"/>
                            <a:gd name="T81" fmla="*/ 2489 h 3188"/>
                            <a:gd name="T82" fmla="*/ 1643 w 3742"/>
                            <a:gd name="T83" fmla="*/ 2483 h 3188"/>
                            <a:gd name="T84" fmla="*/ 1549 w 3742"/>
                            <a:gd name="T85" fmla="*/ 2514 h 3188"/>
                            <a:gd name="T86" fmla="*/ 1668 w 3742"/>
                            <a:gd name="T87" fmla="*/ 2658 h 3188"/>
                            <a:gd name="T88" fmla="*/ 1739 w 3742"/>
                            <a:gd name="T89" fmla="*/ 2669 h 3188"/>
                            <a:gd name="T90" fmla="*/ 1621 w 3742"/>
                            <a:gd name="T91" fmla="*/ 2496 h 3188"/>
                            <a:gd name="T92" fmla="*/ 2130 w 3742"/>
                            <a:gd name="T93" fmla="*/ 2433 h 3188"/>
                            <a:gd name="T94" fmla="*/ 2290 w 3742"/>
                            <a:gd name="T95" fmla="*/ 2537 h 3188"/>
                            <a:gd name="T96" fmla="*/ 2857 w 3742"/>
                            <a:gd name="T97" fmla="*/ 2572 h 3188"/>
                            <a:gd name="T98" fmla="*/ 2595 w 3742"/>
                            <a:gd name="T99" fmla="*/ 2465 h 3188"/>
                            <a:gd name="T100" fmla="*/ 2647 w 3742"/>
                            <a:gd name="T101" fmla="*/ 2634 h 3188"/>
                            <a:gd name="T102" fmla="*/ 2908 w 3742"/>
                            <a:gd name="T103" fmla="*/ 2713 h 3188"/>
                            <a:gd name="T104" fmla="*/ 2908 w 3742"/>
                            <a:gd name="T105" fmla="*/ 2713 h 3188"/>
                            <a:gd name="T106" fmla="*/ 1265 w 3742"/>
                            <a:gd name="T107" fmla="*/ 1206 h 3188"/>
                            <a:gd name="T108" fmla="*/ 1878 w 3742"/>
                            <a:gd name="T109" fmla="*/ 922 h 3188"/>
                            <a:gd name="T110" fmla="*/ 1122 w 3742"/>
                            <a:gd name="T111" fmla="*/ 851 h 3188"/>
                            <a:gd name="T112" fmla="*/ 3286 w 3742"/>
                            <a:gd name="T113" fmla="*/ 1145 h 3188"/>
                            <a:gd name="T114" fmla="*/ 3048 w 3742"/>
                            <a:gd name="T115" fmla="*/ 789 h 3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742" h="3188">
                              <a:moveTo>
                                <a:pt x="195" y="2245"/>
                              </a:moveTo>
                              <a:cubicBezTo>
                                <a:pt x="0" y="2245"/>
                                <a:pt x="0" y="2245"/>
                                <a:pt x="0" y="2245"/>
                              </a:cubicBezTo>
                              <a:cubicBezTo>
                                <a:pt x="0" y="1965"/>
                                <a:pt x="0" y="1965"/>
                                <a:pt x="0" y="1965"/>
                              </a:cubicBezTo>
                              <a:cubicBezTo>
                                <a:pt x="188" y="1965"/>
                                <a:pt x="188" y="1965"/>
                                <a:pt x="188" y="1965"/>
                              </a:cubicBezTo>
                              <a:cubicBezTo>
                                <a:pt x="188" y="2022"/>
                                <a:pt x="188" y="2022"/>
                                <a:pt x="188" y="2022"/>
                              </a:cubicBezTo>
                              <a:cubicBezTo>
                                <a:pt x="65" y="2022"/>
                                <a:pt x="65" y="2022"/>
                                <a:pt x="65" y="2022"/>
                              </a:cubicBezTo>
                              <a:cubicBezTo>
                                <a:pt x="65" y="2075"/>
                                <a:pt x="65" y="2075"/>
                                <a:pt x="65" y="2075"/>
                              </a:cubicBezTo>
                              <a:cubicBezTo>
                                <a:pt x="182" y="2075"/>
                                <a:pt x="182" y="2075"/>
                                <a:pt x="182" y="2075"/>
                              </a:cubicBezTo>
                              <a:cubicBezTo>
                                <a:pt x="182" y="2130"/>
                                <a:pt x="182" y="2130"/>
                                <a:pt x="182" y="2130"/>
                              </a:cubicBezTo>
                              <a:cubicBezTo>
                                <a:pt x="65" y="2130"/>
                                <a:pt x="65" y="2130"/>
                                <a:pt x="65" y="2130"/>
                              </a:cubicBezTo>
                              <a:cubicBezTo>
                                <a:pt x="65" y="2188"/>
                                <a:pt x="65" y="2188"/>
                                <a:pt x="65" y="2188"/>
                              </a:cubicBezTo>
                              <a:cubicBezTo>
                                <a:pt x="195" y="2188"/>
                                <a:pt x="195" y="2188"/>
                                <a:pt x="195" y="2188"/>
                              </a:cubicBezTo>
                              <a:lnTo>
                                <a:pt x="195" y="2245"/>
                              </a:lnTo>
                              <a:close/>
                              <a:moveTo>
                                <a:pt x="318" y="1965"/>
                              </a:moveTo>
                              <a:cubicBezTo>
                                <a:pt x="250" y="1965"/>
                                <a:pt x="250" y="1965"/>
                                <a:pt x="250" y="1965"/>
                              </a:cubicBezTo>
                              <a:cubicBezTo>
                                <a:pt x="250" y="2245"/>
                                <a:pt x="250" y="2245"/>
                                <a:pt x="250" y="2245"/>
                              </a:cubicBezTo>
                              <a:cubicBezTo>
                                <a:pt x="318" y="2245"/>
                                <a:pt x="318" y="2245"/>
                                <a:pt x="318" y="2245"/>
                              </a:cubicBezTo>
                              <a:lnTo>
                                <a:pt x="318" y="1965"/>
                              </a:lnTo>
                              <a:close/>
                              <a:moveTo>
                                <a:pt x="562" y="2245"/>
                              </a:moveTo>
                              <a:cubicBezTo>
                                <a:pt x="639" y="2245"/>
                                <a:pt x="639" y="2245"/>
                                <a:pt x="639" y="2245"/>
                              </a:cubicBezTo>
                              <a:cubicBezTo>
                                <a:pt x="639" y="1965"/>
                                <a:pt x="639" y="1965"/>
                                <a:pt x="639" y="1965"/>
                              </a:cubicBezTo>
                              <a:cubicBezTo>
                                <a:pt x="573" y="1965"/>
                                <a:pt x="573" y="1965"/>
                                <a:pt x="573" y="1965"/>
                              </a:cubicBezTo>
                              <a:cubicBezTo>
                                <a:pt x="574" y="2148"/>
                                <a:pt x="574" y="2148"/>
                                <a:pt x="574" y="2148"/>
                              </a:cubicBezTo>
                              <a:cubicBezTo>
                                <a:pt x="573" y="2148"/>
                                <a:pt x="573" y="2148"/>
                                <a:pt x="573" y="2148"/>
                              </a:cubicBezTo>
                              <a:cubicBezTo>
                                <a:pt x="461" y="1965"/>
                                <a:pt x="461" y="1965"/>
                                <a:pt x="461" y="1965"/>
                              </a:cubicBezTo>
                              <a:cubicBezTo>
                                <a:pt x="384" y="1965"/>
                                <a:pt x="384" y="1965"/>
                                <a:pt x="384" y="1965"/>
                              </a:cubicBezTo>
                              <a:cubicBezTo>
                                <a:pt x="384" y="2245"/>
                                <a:pt x="384" y="2245"/>
                                <a:pt x="384" y="2245"/>
                              </a:cubicBezTo>
                              <a:cubicBezTo>
                                <a:pt x="449" y="2245"/>
                                <a:pt x="449" y="2245"/>
                                <a:pt x="449" y="2245"/>
                              </a:cubicBezTo>
                              <a:cubicBezTo>
                                <a:pt x="448" y="2062"/>
                                <a:pt x="448" y="2062"/>
                                <a:pt x="448" y="2062"/>
                              </a:cubicBezTo>
                              <a:cubicBezTo>
                                <a:pt x="449" y="2062"/>
                                <a:pt x="449" y="2062"/>
                                <a:pt x="449" y="2062"/>
                              </a:cubicBezTo>
                              <a:lnTo>
                                <a:pt x="562" y="2245"/>
                              </a:lnTo>
                              <a:close/>
                              <a:moveTo>
                                <a:pt x="808" y="2245"/>
                              </a:moveTo>
                              <a:cubicBezTo>
                                <a:pt x="704" y="2245"/>
                                <a:pt x="704" y="2245"/>
                                <a:pt x="704" y="2245"/>
                              </a:cubicBezTo>
                              <a:cubicBezTo>
                                <a:pt x="704" y="1965"/>
                                <a:pt x="704" y="1965"/>
                                <a:pt x="704" y="1965"/>
                              </a:cubicBezTo>
                              <a:cubicBezTo>
                                <a:pt x="805" y="1965"/>
                                <a:pt x="805" y="1965"/>
                                <a:pt x="805" y="1965"/>
                              </a:cubicBezTo>
                              <a:cubicBezTo>
                                <a:pt x="825" y="1965"/>
                                <a:pt x="844" y="1968"/>
                                <a:pt x="864" y="1972"/>
                              </a:cubicBezTo>
                              <a:cubicBezTo>
                                <a:pt x="883" y="1977"/>
                                <a:pt x="900" y="1985"/>
                                <a:pt x="915" y="1995"/>
                              </a:cubicBezTo>
                              <a:cubicBezTo>
                                <a:pt x="930" y="2006"/>
                                <a:pt x="942" y="2020"/>
                                <a:pt x="952" y="2038"/>
                              </a:cubicBezTo>
                              <a:cubicBezTo>
                                <a:pt x="961" y="2056"/>
                                <a:pt x="966" y="2078"/>
                                <a:pt x="966" y="2105"/>
                              </a:cubicBezTo>
                              <a:cubicBezTo>
                                <a:pt x="966" y="2129"/>
                                <a:pt x="961" y="2150"/>
                                <a:pt x="952" y="2168"/>
                              </a:cubicBezTo>
                              <a:cubicBezTo>
                                <a:pt x="943" y="2186"/>
                                <a:pt x="931" y="2201"/>
                                <a:pt x="916" y="2212"/>
                              </a:cubicBezTo>
                              <a:cubicBezTo>
                                <a:pt x="901" y="2223"/>
                                <a:pt x="884" y="2232"/>
                                <a:pt x="865" y="2237"/>
                              </a:cubicBezTo>
                              <a:cubicBezTo>
                                <a:pt x="847" y="2243"/>
                                <a:pt x="828" y="2245"/>
                                <a:pt x="808" y="2245"/>
                              </a:cubicBezTo>
                              <a:close/>
                              <a:moveTo>
                                <a:pt x="802" y="2187"/>
                              </a:moveTo>
                              <a:cubicBezTo>
                                <a:pt x="814" y="2187"/>
                                <a:pt x="826" y="2186"/>
                                <a:pt x="837" y="2183"/>
                              </a:cubicBezTo>
                              <a:cubicBezTo>
                                <a:pt x="848" y="2180"/>
                                <a:pt x="858" y="2175"/>
                                <a:pt x="867" y="2169"/>
                              </a:cubicBezTo>
                              <a:cubicBezTo>
                                <a:pt x="875" y="2163"/>
                                <a:pt x="882" y="2154"/>
                                <a:pt x="887" y="2144"/>
                              </a:cubicBezTo>
                              <a:cubicBezTo>
                                <a:pt x="892" y="2133"/>
                                <a:pt x="895" y="2120"/>
                                <a:pt x="895" y="2105"/>
                              </a:cubicBezTo>
                              <a:cubicBezTo>
                                <a:pt x="895" y="2089"/>
                                <a:pt x="892" y="2076"/>
                                <a:pt x="887" y="2065"/>
                              </a:cubicBezTo>
                              <a:cubicBezTo>
                                <a:pt x="882" y="2055"/>
                                <a:pt x="875" y="2047"/>
                                <a:pt x="867" y="2040"/>
                              </a:cubicBezTo>
                              <a:cubicBezTo>
                                <a:pt x="858" y="2034"/>
                                <a:pt x="848" y="2030"/>
                                <a:pt x="837" y="2027"/>
                              </a:cubicBezTo>
                              <a:cubicBezTo>
                                <a:pt x="826" y="2024"/>
                                <a:pt x="815" y="2023"/>
                                <a:pt x="804" y="2023"/>
                              </a:cubicBezTo>
                              <a:cubicBezTo>
                                <a:pt x="770" y="2023"/>
                                <a:pt x="770" y="2023"/>
                                <a:pt x="770" y="2023"/>
                              </a:cubicBezTo>
                              <a:cubicBezTo>
                                <a:pt x="770" y="2187"/>
                                <a:pt x="770" y="2187"/>
                                <a:pt x="770" y="2187"/>
                              </a:cubicBezTo>
                              <a:lnTo>
                                <a:pt x="802" y="2187"/>
                              </a:lnTo>
                              <a:close/>
                              <a:moveTo>
                                <a:pt x="1084" y="2128"/>
                              </a:moveTo>
                              <a:cubicBezTo>
                                <a:pt x="1193" y="2128"/>
                                <a:pt x="1193" y="2128"/>
                                <a:pt x="1193" y="2128"/>
                              </a:cubicBezTo>
                              <a:cubicBezTo>
                                <a:pt x="1193" y="2245"/>
                                <a:pt x="1193" y="2245"/>
                                <a:pt x="1193" y="2245"/>
                              </a:cubicBezTo>
                              <a:cubicBezTo>
                                <a:pt x="1261" y="2245"/>
                                <a:pt x="1261" y="2245"/>
                                <a:pt x="1261" y="2245"/>
                              </a:cubicBezTo>
                              <a:cubicBezTo>
                                <a:pt x="1261" y="1965"/>
                                <a:pt x="1261" y="1965"/>
                                <a:pt x="1261" y="1965"/>
                              </a:cubicBezTo>
                              <a:cubicBezTo>
                                <a:pt x="1193" y="1965"/>
                                <a:pt x="1193" y="1965"/>
                                <a:pt x="1193" y="1965"/>
                              </a:cubicBezTo>
                              <a:cubicBezTo>
                                <a:pt x="1193" y="2071"/>
                                <a:pt x="1193" y="2071"/>
                                <a:pt x="1193" y="2071"/>
                              </a:cubicBezTo>
                              <a:cubicBezTo>
                                <a:pt x="1084" y="2071"/>
                                <a:pt x="1084" y="2071"/>
                                <a:pt x="1084" y="2071"/>
                              </a:cubicBezTo>
                              <a:cubicBezTo>
                                <a:pt x="1084" y="1965"/>
                                <a:pt x="1084" y="1965"/>
                                <a:pt x="1084" y="1965"/>
                              </a:cubicBezTo>
                              <a:cubicBezTo>
                                <a:pt x="1016" y="1965"/>
                                <a:pt x="1016" y="1965"/>
                                <a:pt x="1016" y="1965"/>
                              </a:cubicBezTo>
                              <a:cubicBezTo>
                                <a:pt x="1016" y="2245"/>
                                <a:pt x="1016" y="2245"/>
                                <a:pt x="1016" y="2245"/>
                              </a:cubicBezTo>
                              <a:cubicBezTo>
                                <a:pt x="1084" y="2245"/>
                                <a:pt x="1084" y="2245"/>
                                <a:pt x="1084" y="2245"/>
                              </a:cubicBezTo>
                              <a:lnTo>
                                <a:pt x="1084" y="2128"/>
                              </a:lnTo>
                              <a:close/>
                              <a:moveTo>
                                <a:pt x="1575" y="1997"/>
                              </a:moveTo>
                              <a:cubicBezTo>
                                <a:pt x="1588" y="2010"/>
                                <a:pt x="1599" y="2025"/>
                                <a:pt x="1606" y="2043"/>
                              </a:cubicBezTo>
                              <a:cubicBezTo>
                                <a:pt x="1614" y="2062"/>
                                <a:pt x="1618" y="2082"/>
                                <a:pt x="1618" y="2104"/>
                              </a:cubicBezTo>
                              <a:cubicBezTo>
                                <a:pt x="1618" y="2126"/>
                                <a:pt x="1614" y="2147"/>
                                <a:pt x="1606" y="2165"/>
                              </a:cubicBezTo>
                              <a:cubicBezTo>
                                <a:pt x="1599" y="2183"/>
                                <a:pt x="1588" y="2199"/>
                                <a:pt x="1575" y="2212"/>
                              </a:cubicBezTo>
                              <a:cubicBezTo>
                                <a:pt x="1561" y="2225"/>
                                <a:pt x="1545" y="2235"/>
                                <a:pt x="1526" y="2242"/>
                              </a:cubicBezTo>
                              <a:cubicBezTo>
                                <a:pt x="1507" y="2249"/>
                                <a:pt x="1487" y="2253"/>
                                <a:pt x="1465" y="2253"/>
                              </a:cubicBezTo>
                              <a:cubicBezTo>
                                <a:pt x="1443" y="2253"/>
                                <a:pt x="1423" y="2249"/>
                                <a:pt x="1404" y="2242"/>
                              </a:cubicBezTo>
                              <a:cubicBezTo>
                                <a:pt x="1386" y="2235"/>
                                <a:pt x="1370" y="2225"/>
                                <a:pt x="1356" y="2212"/>
                              </a:cubicBezTo>
                              <a:cubicBezTo>
                                <a:pt x="1342" y="2199"/>
                                <a:pt x="1332" y="2183"/>
                                <a:pt x="1324" y="2165"/>
                              </a:cubicBezTo>
                              <a:cubicBezTo>
                                <a:pt x="1316" y="2147"/>
                                <a:pt x="1313" y="2126"/>
                                <a:pt x="1313" y="2104"/>
                              </a:cubicBezTo>
                              <a:cubicBezTo>
                                <a:pt x="1313" y="2082"/>
                                <a:pt x="1316" y="2062"/>
                                <a:pt x="1324" y="2043"/>
                              </a:cubicBezTo>
                              <a:cubicBezTo>
                                <a:pt x="1332" y="2025"/>
                                <a:pt x="1342" y="2010"/>
                                <a:pt x="1356" y="1997"/>
                              </a:cubicBezTo>
                              <a:cubicBezTo>
                                <a:pt x="1370" y="1985"/>
                                <a:pt x="1386" y="1975"/>
                                <a:pt x="1404" y="1968"/>
                              </a:cubicBezTo>
                              <a:cubicBezTo>
                                <a:pt x="1423" y="1961"/>
                                <a:pt x="1443" y="1958"/>
                                <a:pt x="1465" y="1958"/>
                              </a:cubicBezTo>
                              <a:cubicBezTo>
                                <a:pt x="1487" y="1958"/>
                                <a:pt x="1507" y="1961"/>
                                <a:pt x="1526" y="1968"/>
                              </a:cubicBezTo>
                              <a:cubicBezTo>
                                <a:pt x="1545" y="1975"/>
                                <a:pt x="1561" y="1985"/>
                                <a:pt x="1575" y="1997"/>
                              </a:cubicBezTo>
                              <a:close/>
                              <a:moveTo>
                                <a:pt x="1546" y="2104"/>
                              </a:moveTo>
                              <a:cubicBezTo>
                                <a:pt x="1546" y="2092"/>
                                <a:pt x="1544" y="2081"/>
                                <a:pt x="1540" y="2070"/>
                              </a:cubicBezTo>
                              <a:cubicBezTo>
                                <a:pt x="1536" y="2060"/>
                                <a:pt x="1530" y="2051"/>
                                <a:pt x="1523" y="2043"/>
                              </a:cubicBezTo>
                              <a:cubicBezTo>
                                <a:pt x="1516" y="2036"/>
                                <a:pt x="1508" y="2030"/>
                                <a:pt x="1498" y="2025"/>
                              </a:cubicBezTo>
                              <a:cubicBezTo>
                                <a:pt x="1488" y="2021"/>
                                <a:pt x="1477" y="2019"/>
                                <a:pt x="1465" y="2019"/>
                              </a:cubicBezTo>
                              <a:cubicBezTo>
                                <a:pt x="1453" y="2019"/>
                                <a:pt x="1442" y="2021"/>
                                <a:pt x="1433" y="2025"/>
                              </a:cubicBezTo>
                              <a:cubicBezTo>
                                <a:pt x="1423" y="2030"/>
                                <a:pt x="1414" y="2036"/>
                                <a:pt x="1407" y="2043"/>
                              </a:cubicBezTo>
                              <a:cubicBezTo>
                                <a:pt x="1400" y="2051"/>
                                <a:pt x="1395" y="2060"/>
                                <a:pt x="1391" y="2070"/>
                              </a:cubicBezTo>
                              <a:cubicBezTo>
                                <a:pt x="1387" y="2081"/>
                                <a:pt x="1385" y="2092"/>
                                <a:pt x="1385" y="2104"/>
                              </a:cubicBezTo>
                              <a:cubicBezTo>
                                <a:pt x="1385" y="2117"/>
                                <a:pt x="1387" y="2129"/>
                                <a:pt x="1391" y="2139"/>
                              </a:cubicBezTo>
                              <a:cubicBezTo>
                                <a:pt x="1395" y="2150"/>
                                <a:pt x="1401" y="2159"/>
                                <a:pt x="1408" y="2167"/>
                              </a:cubicBezTo>
                              <a:cubicBezTo>
                                <a:pt x="1415" y="2174"/>
                                <a:pt x="1423" y="2180"/>
                                <a:pt x="1433" y="2185"/>
                              </a:cubicBezTo>
                              <a:cubicBezTo>
                                <a:pt x="1442" y="2189"/>
                                <a:pt x="1453" y="2191"/>
                                <a:pt x="1465" y="2191"/>
                              </a:cubicBezTo>
                              <a:cubicBezTo>
                                <a:pt x="1477" y="2191"/>
                                <a:pt x="1488" y="2189"/>
                                <a:pt x="1498" y="2185"/>
                              </a:cubicBezTo>
                              <a:cubicBezTo>
                                <a:pt x="1507" y="2180"/>
                                <a:pt x="1516" y="2174"/>
                                <a:pt x="1523" y="2167"/>
                              </a:cubicBezTo>
                              <a:cubicBezTo>
                                <a:pt x="1530" y="2159"/>
                                <a:pt x="1536" y="2150"/>
                                <a:pt x="1540" y="2139"/>
                              </a:cubicBezTo>
                              <a:cubicBezTo>
                                <a:pt x="1544" y="2129"/>
                                <a:pt x="1546" y="2117"/>
                                <a:pt x="1546" y="2104"/>
                              </a:cubicBezTo>
                              <a:close/>
                              <a:moveTo>
                                <a:pt x="1832" y="1965"/>
                              </a:moveTo>
                              <a:cubicBezTo>
                                <a:pt x="1767" y="2164"/>
                                <a:pt x="1767" y="2164"/>
                                <a:pt x="1767" y="2164"/>
                              </a:cubicBezTo>
                              <a:cubicBezTo>
                                <a:pt x="1765" y="2164"/>
                                <a:pt x="1765" y="2164"/>
                                <a:pt x="1765" y="2164"/>
                              </a:cubicBezTo>
                              <a:cubicBezTo>
                                <a:pt x="1701" y="1965"/>
                                <a:pt x="1701" y="1965"/>
                                <a:pt x="1701" y="1965"/>
                              </a:cubicBezTo>
                              <a:cubicBezTo>
                                <a:pt x="1624" y="1965"/>
                                <a:pt x="1624" y="1965"/>
                                <a:pt x="1624" y="1965"/>
                              </a:cubicBezTo>
                              <a:cubicBezTo>
                                <a:pt x="1731" y="2245"/>
                                <a:pt x="1731" y="2245"/>
                                <a:pt x="1731" y="2245"/>
                              </a:cubicBezTo>
                              <a:cubicBezTo>
                                <a:pt x="1798" y="2245"/>
                                <a:pt x="1798" y="2245"/>
                                <a:pt x="1798" y="2245"/>
                              </a:cubicBezTo>
                              <a:cubicBezTo>
                                <a:pt x="1906" y="1965"/>
                                <a:pt x="1906" y="1965"/>
                                <a:pt x="1906" y="1965"/>
                              </a:cubicBezTo>
                              <a:lnTo>
                                <a:pt x="1832" y="1965"/>
                              </a:lnTo>
                              <a:close/>
                              <a:moveTo>
                                <a:pt x="2134" y="2188"/>
                              </a:moveTo>
                              <a:cubicBezTo>
                                <a:pt x="2004" y="2188"/>
                                <a:pt x="2004" y="2188"/>
                                <a:pt x="2004" y="2188"/>
                              </a:cubicBezTo>
                              <a:cubicBezTo>
                                <a:pt x="2004" y="2130"/>
                                <a:pt x="2004" y="2130"/>
                                <a:pt x="2004" y="2130"/>
                              </a:cubicBezTo>
                              <a:cubicBezTo>
                                <a:pt x="2120" y="2130"/>
                                <a:pt x="2120" y="2130"/>
                                <a:pt x="2120" y="2130"/>
                              </a:cubicBezTo>
                              <a:cubicBezTo>
                                <a:pt x="2120" y="2075"/>
                                <a:pt x="2120" y="2075"/>
                                <a:pt x="2120" y="2075"/>
                              </a:cubicBezTo>
                              <a:cubicBezTo>
                                <a:pt x="2004" y="2075"/>
                                <a:pt x="2004" y="2075"/>
                                <a:pt x="2004" y="2075"/>
                              </a:cubicBezTo>
                              <a:cubicBezTo>
                                <a:pt x="2004" y="2022"/>
                                <a:pt x="2004" y="2022"/>
                                <a:pt x="2004" y="2022"/>
                              </a:cubicBezTo>
                              <a:cubicBezTo>
                                <a:pt x="2127" y="2022"/>
                                <a:pt x="2127" y="2022"/>
                                <a:pt x="2127" y="2022"/>
                              </a:cubicBezTo>
                              <a:cubicBezTo>
                                <a:pt x="2127" y="1965"/>
                                <a:pt x="2127" y="1965"/>
                                <a:pt x="2127" y="1965"/>
                              </a:cubicBezTo>
                              <a:cubicBezTo>
                                <a:pt x="1939" y="1965"/>
                                <a:pt x="1939" y="1965"/>
                                <a:pt x="1939" y="1965"/>
                              </a:cubicBezTo>
                              <a:cubicBezTo>
                                <a:pt x="1939" y="2245"/>
                                <a:pt x="1939" y="2245"/>
                                <a:pt x="1939" y="2245"/>
                              </a:cubicBezTo>
                              <a:cubicBezTo>
                                <a:pt x="2134" y="2245"/>
                                <a:pt x="2134" y="2245"/>
                                <a:pt x="2134" y="2245"/>
                              </a:cubicBezTo>
                              <a:lnTo>
                                <a:pt x="2134" y="2188"/>
                              </a:lnTo>
                              <a:close/>
                              <a:moveTo>
                                <a:pt x="2444" y="1965"/>
                              </a:moveTo>
                              <a:cubicBezTo>
                                <a:pt x="2378" y="1965"/>
                                <a:pt x="2378" y="1965"/>
                                <a:pt x="2378" y="1965"/>
                              </a:cubicBezTo>
                              <a:cubicBezTo>
                                <a:pt x="2380" y="2148"/>
                                <a:pt x="2380" y="2148"/>
                                <a:pt x="2380" y="2148"/>
                              </a:cubicBezTo>
                              <a:cubicBezTo>
                                <a:pt x="2379" y="2148"/>
                                <a:pt x="2379" y="2148"/>
                                <a:pt x="2379" y="2148"/>
                              </a:cubicBezTo>
                              <a:cubicBezTo>
                                <a:pt x="2266" y="1965"/>
                                <a:pt x="2266" y="1965"/>
                                <a:pt x="2266" y="1965"/>
                              </a:cubicBezTo>
                              <a:cubicBezTo>
                                <a:pt x="2189" y="1965"/>
                                <a:pt x="2189" y="1965"/>
                                <a:pt x="2189" y="1965"/>
                              </a:cubicBezTo>
                              <a:cubicBezTo>
                                <a:pt x="2189" y="2245"/>
                                <a:pt x="2189" y="2245"/>
                                <a:pt x="2189" y="2245"/>
                              </a:cubicBezTo>
                              <a:cubicBezTo>
                                <a:pt x="2255" y="2245"/>
                                <a:pt x="2255" y="2245"/>
                                <a:pt x="2255" y="2245"/>
                              </a:cubicBezTo>
                              <a:cubicBezTo>
                                <a:pt x="2253" y="2062"/>
                                <a:pt x="2253" y="2062"/>
                                <a:pt x="2253" y="2062"/>
                              </a:cubicBezTo>
                              <a:cubicBezTo>
                                <a:pt x="2254" y="2062"/>
                                <a:pt x="2254" y="2062"/>
                                <a:pt x="2254" y="2062"/>
                              </a:cubicBezTo>
                              <a:cubicBezTo>
                                <a:pt x="2367" y="2245"/>
                                <a:pt x="2367" y="2245"/>
                                <a:pt x="2367" y="2245"/>
                              </a:cubicBezTo>
                              <a:cubicBezTo>
                                <a:pt x="2444" y="2245"/>
                                <a:pt x="2444" y="2245"/>
                                <a:pt x="2444" y="2245"/>
                              </a:cubicBezTo>
                              <a:lnTo>
                                <a:pt x="2444" y="1965"/>
                              </a:lnTo>
                              <a:close/>
                              <a:moveTo>
                                <a:pt x="0" y="2959"/>
                              </a:moveTo>
                              <a:cubicBezTo>
                                <a:pt x="79" y="2959"/>
                                <a:pt x="79" y="2959"/>
                                <a:pt x="79" y="2959"/>
                              </a:cubicBezTo>
                              <a:cubicBezTo>
                                <a:pt x="79" y="3181"/>
                                <a:pt x="79" y="3181"/>
                                <a:pt x="79" y="3181"/>
                              </a:cubicBezTo>
                              <a:cubicBezTo>
                                <a:pt x="147" y="3181"/>
                                <a:pt x="147" y="3181"/>
                                <a:pt x="147" y="3181"/>
                              </a:cubicBezTo>
                              <a:cubicBezTo>
                                <a:pt x="147" y="2959"/>
                                <a:pt x="147" y="2959"/>
                                <a:pt x="147" y="2959"/>
                              </a:cubicBezTo>
                              <a:cubicBezTo>
                                <a:pt x="226" y="2959"/>
                                <a:pt x="226" y="2959"/>
                                <a:pt x="226" y="2959"/>
                              </a:cubicBezTo>
                              <a:cubicBezTo>
                                <a:pt x="226" y="2901"/>
                                <a:pt x="226" y="2901"/>
                                <a:pt x="226" y="2901"/>
                              </a:cubicBezTo>
                              <a:cubicBezTo>
                                <a:pt x="0" y="2901"/>
                                <a:pt x="0" y="2901"/>
                                <a:pt x="0" y="2901"/>
                              </a:cubicBezTo>
                              <a:lnTo>
                                <a:pt x="0" y="2959"/>
                              </a:lnTo>
                              <a:close/>
                              <a:moveTo>
                                <a:pt x="328" y="3065"/>
                              </a:moveTo>
                              <a:cubicBezTo>
                                <a:pt x="444" y="3065"/>
                                <a:pt x="444" y="3065"/>
                                <a:pt x="444" y="3065"/>
                              </a:cubicBezTo>
                              <a:cubicBezTo>
                                <a:pt x="444" y="3011"/>
                                <a:pt x="444" y="3011"/>
                                <a:pt x="444" y="3011"/>
                              </a:cubicBezTo>
                              <a:cubicBezTo>
                                <a:pt x="328" y="3011"/>
                                <a:pt x="328" y="3011"/>
                                <a:pt x="328" y="3011"/>
                              </a:cubicBezTo>
                              <a:cubicBezTo>
                                <a:pt x="328" y="2958"/>
                                <a:pt x="328" y="2958"/>
                                <a:pt x="328" y="2958"/>
                              </a:cubicBezTo>
                              <a:cubicBezTo>
                                <a:pt x="451" y="2958"/>
                                <a:pt x="451" y="2958"/>
                                <a:pt x="451" y="2958"/>
                              </a:cubicBezTo>
                              <a:cubicBezTo>
                                <a:pt x="451" y="2901"/>
                                <a:pt x="451" y="2901"/>
                                <a:pt x="451" y="2901"/>
                              </a:cubicBezTo>
                              <a:cubicBezTo>
                                <a:pt x="262" y="2901"/>
                                <a:pt x="262" y="2901"/>
                                <a:pt x="262" y="2901"/>
                              </a:cubicBezTo>
                              <a:cubicBezTo>
                                <a:pt x="262" y="3181"/>
                                <a:pt x="262" y="3181"/>
                                <a:pt x="262" y="3181"/>
                              </a:cubicBezTo>
                              <a:cubicBezTo>
                                <a:pt x="458" y="3181"/>
                                <a:pt x="458" y="3181"/>
                                <a:pt x="458" y="3181"/>
                              </a:cubicBezTo>
                              <a:cubicBezTo>
                                <a:pt x="458" y="3123"/>
                                <a:pt x="458" y="3123"/>
                                <a:pt x="458" y="3123"/>
                              </a:cubicBezTo>
                              <a:cubicBezTo>
                                <a:pt x="328" y="3123"/>
                                <a:pt x="328" y="3123"/>
                                <a:pt x="328" y="3123"/>
                              </a:cubicBezTo>
                              <a:lnTo>
                                <a:pt x="328" y="3065"/>
                              </a:lnTo>
                              <a:close/>
                              <a:moveTo>
                                <a:pt x="683" y="3118"/>
                              </a:moveTo>
                              <a:cubicBezTo>
                                <a:pt x="673" y="3124"/>
                                <a:pt x="661" y="3126"/>
                                <a:pt x="648" y="3126"/>
                              </a:cubicBezTo>
                              <a:cubicBezTo>
                                <a:pt x="636" y="3126"/>
                                <a:pt x="626" y="3124"/>
                                <a:pt x="616" y="3120"/>
                              </a:cubicBezTo>
                              <a:cubicBezTo>
                                <a:pt x="606" y="3116"/>
                                <a:pt x="598" y="3110"/>
                                <a:pt x="591" y="3102"/>
                              </a:cubicBezTo>
                              <a:cubicBezTo>
                                <a:pt x="584" y="3095"/>
                                <a:pt x="578" y="3086"/>
                                <a:pt x="574" y="3075"/>
                              </a:cubicBezTo>
                              <a:cubicBezTo>
                                <a:pt x="570" y="3065"/>
                                <a:pt x="568" y="3053"/>
                                <a:pt x="568" y="3040"/>
                              </a:cubicBezTo>
                              <a:cubicBezTo>
                                <a:pt x="568" y="3028"/>
                                <a:pt x="570" y="3017"/>
                                <a:pt x="574" y="3006"/>
                              </a:cubicBezTo>
                              <a:cubicBezTo>
                                <a:pt x="578" y="2996"/>
                                <a:pt x="584" y="2987"/>
                                <a:pt x="591" y="2979"/>
                              </a:cubicBezTo>
                              <a:cubicBezTo>
                                <a:pt x="598" y="2972"/>
                                <a:pt x="607" y="2965"/>
                                <a:pt x="616" y="2961"/>
                              </a:cubicBezTo>
                              <a:cubicBezTo>
                                <a:pt x="626" y="2957"/>
                                <a:pt x="637" y="2955"/>
                                <a:pt x="649" y="2955"/>
                              </a:cubicBezTo>
                              <a:cubicBezTo>
                                <a:pt x="660" y="2955"/>
                                <a:pt x="670" y="2957"/>
                                <a:pt x="681" y="2961"/>
                              </a:cubicBezTo>
                              <a:cubicBezTo>
                                <a:pt x="691" y="2965"/>
                                <a:pt x="699" y="2972"/>
                                <a:pt x="706" y="2980"/>
                              </a:cubicBezTo>
                              <a:cubicBezTo>
                                <a:pt x="752" y="2934"/>
                                <a:pt x="752" y="2934"/>
                                <a:pt x="752" y="2934"/>
                              </a:cubicBezTo>
                              <a:cubicBezTo>
                                <a:pt x="740" y="2921"/>
                                <a:pt x="724" y="2911"/>
                                <a:pt x="705" y="2904"/>
                              </a:cubicBezTo>
                              <a:cubicBezTo>
                                <a:pt x="686" y="2897"/>
                                <a:pt x="667" y="2893"/>
                                <a:pt x="647" y="2893"/>
                              </a:cubicBezTo>
                              <a:cubicBezTo>
                                <a:pt x="625" y="2893"/>
                                <a:pt x="605" y="2897"/>
                                <a:pt x="587" y="2904"/>
                              </a:cubicBezTo>
                              <a:cubicBezTo>
                                <a:pt x="568" y="2910"/>
                                <a:pt x="552" y="2920"/>
                                <a:pt x="539" y="2933"/>
                              </a:cubicBezTo>
                              <a:cubicBezTo>
                                <a:pt x="525" y="2946"/>
                                <a:pt x="514" y="2961"/>
                                <a:pt x="506" y="2980"/>
                              </a:cubicBezTo>
                              <a:cubicBezTo>
                                <a:pt x="499" y="2998"/>
                                <a:pt x="495" y="3018"/>
                                <a:pt x="495" y="3040"/>
                              </a:cubicBezTo>
                              <a:cubicBezTo>
                                <a:pt x="495" y="3062"/>
                                <a:pt x="499" y="3082"/>
                                <a:pt x="506" y="3101"/>
                              </a:cubicBezTo>
                              <a:cubicBezTo>
                                <a:pt x="514" y="3119"/>
                                <a:pt x="524" y="3134"/>
                                <a:pt x="538" y="3147"/>
                              </a:cubicBezTo>
                              <a:cubicBezTo>
                                <a:pt x="551" y="3160"/>
                                <a:pt x="567" y="3171"/>
                                <a:pt x="586" y="3178"/>
                              </a:cubicBezTo>
                              <a:cubicBezTo>
                                <a:pt x="604" y="3185"/>
                                <a:pt x="624" y="3188"/>
                                <a:pt x="646" y="3188"/>
                              </a:cubicBezTo>
                              <a:cubicBezTo>
                                <a:pt x="669" y="3188"/>
                                <a:pt x="690" y="3184"/>
                                <a:pt x="709" y="3176"/>
                              </a:cubicBezTo>
                              <a:cubicBezTo>
                                <a:pt x="727" y="3168"/>
                                <a:pt x="742" y="3156"/>
                                <a:pt x="754" y="3142"/>
                              </a:cubicBezTo>
                              <a:cubicBezTo>
                                <a:pt x="707" y="3098"/>
                                <a:pt x="707" y="3098"/>
                                <a:pt x="707" y="3098"/>
                              </a:cubicBezTo>
                              <a:cubicBezTo>
                                <a:pt x="701" y="3106"/>
                                <a:pt x="693" y="3113"/>
                                <a:pt x="683" y="3118"/>
                              </a:cubicBezTo>
                              <a:close/>
                              <a:moveTo>
                                <a:pt x="967" y="3007"/>
                              </a:moveTo>
                              <a:cubicBezTo>
                                <a:pt x="858" y="3007"/>
                                <a:pt x="858" y="3007"/>
                                <a:pt x="858" y="3007"/>
                              </a:cubicBezTo>
                              <a:cubicBezTo>
                                <a:pt x="858" y="2901"/>
                                <a:pt x="858" y="2901"/>
                                <a:pt x="858" y="2901"/>
                              </a:cubicBezTo>
                              <a:cubicBezTo>
                                <a:pt x="790" y="2901"/>
                                <a:pt x="790" y="2901"/>
                                <a:pt x="790" y="2901"/>
                              </a:cubicBezTo>
                              <a:cubicBezTo>
                                <a:pt x="790" y="3181"/>
                                <a:pt x="790" y="3181"/>
                                <a:pt x="790" y="3181"/>
                              </a:cubicBezTo>
                              <a:cubicBezTo>
                                <a:pt x="858" y="3181"/>
                                <a:pt x="858" y="3181"/>
                                <a:pt x="858" y="3181"/>
                              </a:cubicBezTo>
                              <a:cubicBezTo>
                                <a:pt x="858" y="3064"/>
                                <a:pt x="858" y="3064"/>
                                <a:pt x="858" y="3064"/>
                              </a:cubicBezTo>
                              <a:cubicBezTo>
                                <a:pt x="967" y="3064"/>
                                <a:pt x="967" y="3064"/>
                                <a:pt x="967" y="3064"/>
                              </a:cubicBezTo>
                              <a:cubicBezTo>
                                <a:pt x="967" y="3181"/>
                                <a:pt x="967" y="3181"/>
                                <a:pt x="967" y="3181"/>
                              </a:cubicBezTo>
                              <a:cubicBezTo>
                                <a:pt x="1035" y="3181"/>
                                <a:pt x="1035" y="3181"/>
                                <a:pt x="1035" y="3181"/>
                              </a:cubicBezTo>
                              <a:cubicBezTo>
                                <a:pt x="1035" y="2901"/>
                                <a:pt x="1035" y="2901"/>
                                <a:pt x="1035" y="2901"/>
                              </a:cubicBezTo>
                              <a:cubicBezTo>
                                <a:pt x="967" y="2901"/>
                                <a:pt x="967" y="2901"/>
                                <a:pt x="967" y="2901"/>
                              </a:cubicBezTo>
                              <a:lnTo>
                                <a:pt x="967" y="3007"/>
                              </a:lnTo>
                              <a:close/>
                              <a:moveTo>
                                <a:pt x="1291" y="3084"/>
                              </a:moveTo>
                              <a:cubicBezTo>
                                <a:pt x="1290" y="3084"/>
                                <a:pt x="1290" y="3084"/>
                                <a:pt x="1290" y="3084"/>
                              </a:cubicBezTo>
                              <a:cubicBezTo>
                                <a:pt x="1177" y="2901"/>
                                <a:pt x="1177" y="2901"/>
                                <a:pt x="1177" y="2901"/>
                              </a:cubicBezTo>
                              <a:cubicBezTo>
                                <a:pt x="1100" y="2901"/>
                                <a:pt x="1100" y="2901"/>
                                <a:pt x="1100" y="2901"/>
                              </a:cubicBezTo>
                              <a:cubicBezTo>
                                <a:pt x="1100" y="3181"/>
                                <a:pt x="1100" y="3181"/>
                                <a:pt x="1100" y="3181"/>
                              </a:cubicBezTo>
                              <a:cubicBezTo>
                                <a:pt x="1166" y="3181"/>
                                <a:pt x="1166" y="3181"/>
                                <a:pt x="1166" y="3181"/>
                              </a:cubicBezTo>
                              <a:cubicBezTo>
                                <a:pt x="1164" y="2998"/>
                                <a:pt x="1164" y="2998"/>
                                <a:pt x="1164" y="2998"/>
                              </a:cubicBezTo>
                              <a:cubicBezTo>
                                <a:pt x="1165" y="2998"/>
                                <a:pt x="1165" y="2998"/>
                                <a:pt x="1165" y="2998"/>
                              </a:cubicBezTo>
                              <a:cubicBezTo>
                                <a:pt x="1278" y="3181"/>
                                <a:pt x="1278" y="3181"/>
                                <a:pt x="1278" y="3181"/>
                              </a:cubicBezTo>
                              <a:cubicBezTo>
                                <a:pt x="1355" y="3181"/>
                                <a:pt x="1355" y="3181"/>
                                <a:pt x="1355" y="3181"/>
                              </a:cubicBezTo>
                              <a:cubicBezTo>
                                <a:pt x="1355" y="2901"/>
                                <a:pt x="1355" y="2901"/>
                                <a:pt x="1355" y="2901"/>
                              </a:cubicBezTo>
                              <a:cubicBezTo>
                                <a:pt x="1289" y="2901"/>
                                <a:pt x="1289" y="2901"/>
                                <a:pt x="1289" y="2901"/>
                              </a:cubicBezTo>
                              <a:lnTo>
                                <a:pt x="1291" y="3084"/>
                              </a:lnTo>
                              <a:close/>
                              <a:moveTo>
                                <a:pt x="1700" y="2979"/>
                              </a:moveTo>
                              <a:cubicBezTo>
                                <a:pt x="1708" y="2997"/>
                                <a:pt x="1712" y="3017"/>
                                <a:pt x="1712" y="3040"/>
                              </a:cubicBezTo>
                              <a:cubicBezTo>
                                <a:pt x="1712" y="3062"/>
                                <a:pt x="1708" y="3082"/>
                                <a:pt x="1700" y="3100"/>
                              </a:cubicBezTo>
                              <a:cubicBezTo>
                                <a:pt x="1693" y="3119"/>
                                <a:pt x="1682" y="3134"/>
                                <a:pt x="1668" y="3147"/>
                              </a:cubicBezTo>
                              <a:cubicBezTo>
                                <a:pt x="1655" y="3161"/>
                                <a:pt x="1639" y="3171"/>
                                <a:pt x="1620" y="3178"/>
                              </a:cubicBezTo>
                              <a:cubicBezTo>
                                <a:pt x="1601" y="3185"/>
                                <a:pt x="1581" y="3188"/>
                                <a:pt x="1559" y="3188"/>
                              </a:cubicBezTo>
                              <a:cubicBezTo>
                                <a:pt x="1537" y="3188"/>
                                <a:pt x="1517" y="3185"/>
                                <a:pt x="1498" y="3178"/>
                              </a:cubicBezTo>
                              <a:cubicBezTo>
                                <a:pt x="1480" y="3171"/>
                                <a:pt x="1463" y="3161"/>
                                <a:pt x="1450" y="3147"/>
                              </a:cubicBezTo>
                              <a:cubicBezTo>
                                <a:pt x="1436" y="3134"/>
                                <a:pt x="1426" y="3119"/>
                                <a:pt x="1418" y="3100"/>
                              </a:cubicBezTo>
                              <a:cubicBezTo>
                                <a:pt x="1410" y="3082"/>
                                <a:pt x="1406" y="3062"/>
                                <a:pt x="1406" y="3040"/>
                              </a:cubicBezTo>
                              <a:cubicBezTo>
                                <a:pt x="1406" y="3017"/>
                                <a:pt x="1410" y="2997"/>
                                <a:pt x="1418" y="2979"/>
                              </a:cubicBezTo>
                              <a:cubicBezTo>
                                <a:pt x="1426" y="2961"/>
                                <a:pt x="1436" y="2946"/>
                                <a:pt x="1450" y="2933"/>
                              </a:cubicBezTo>
                              <a:cubicBezTo>
                                <a:pt x="1463" y="2920"/>
                                <a:pt x="1480" y="2910"/>
                                <a:pt x="1498" y="2904"/>
                              </a:cubicBezTo>
                              <a:cubicBezTo>
                                <a:pt x="1517" y="2897"/>
                                <a:pt x="1537" y="2893"/>
                                <a:pt x="1559" y="2893"/>
                              </a:cubicBezTo>
                              <a:cubicBezTo>
                                <a:pt x="1581" y="2893"/>
                                <a:pt x="1601" y="2897"/>
                                <a:pt x="1620" y="2904"/>
                              </a:cubicBezTo>
                              <a:cubicBezTo>
                                <a:pt x="1639" y="2910"/>
                                <a:pt x="1655" y="2920"/>
                                <a:pt x="1668" y="2933"/>
                              </a:cubicBezTo>
                              <a:cubicBezTo>
                                <a:pt x="1682" y="2946"/>
                                <a:pt x="1693" y="2961"/>
                                <a:pt x="1700" y="2979"/>
                              </a:cubicBezTo>
                              <a:close/>
                              <a:moveTo>
                                <a:pt x="1639" y="3040"/>
                              </a:moveTo>
                              <a:cubicBezTo>
                                <a:pt x="1639" y="3028"/>
                                <a:pt x="1637" y="3016"/>
                                <a:pt x="1633" y="3006"/>
                              </a:cubicBezTo>
                              <a:cubicBezTo>
                                <a:pt x="1629" y="2995"/>
                                <a:pt x="1624" y="2986"/>
                                <a:pt x="1617" y="2979"/>
                              </a:cubicBezTo>
                              <a:cubicBezTo>
                                <a:pt x="1610" y="2971"/>
                                <a:pt x="1601" y="2965"/>
                                <a:pt x="1592" y="2961"/>
                              </a:cubicBezTo>
                              <a:cubicBezTo>
                                <a:pt x="1582" y="2956"/>
                                <a:pt x="1571" y="2954"/>
                                <a:pt x="1559" y="2954"/>
                              </a:cubicBezTo>
                              <a:cubicBezTo>
                                <a:pt x="1547" y="2954"/>
                                <a:pt x="1536" y="2956"/>
                                <a:pt x="1526" y="2961"/>
                              </a:cubicBezTo>
                              <a:cubicBezTo>
                                <a:pt x="1517" y="2965"/>
                                <a:pt x="1508" y="2971"/>
                                <a:pt x="1501" y="2979"/>
                              </a:cubicBezTo>
                              <a:cubicBezTo>
                                <a:pt x="1494" y="2986"/>
                                <a:pt x="1488" y="2995"/>
                                <a:pt x="1485" y="3006"/>
                              </a:cubicBezTo>
                              <a:cubicBezTo>
                                <a:pt x="1481" y="3016"/>
                                <a:pt x="1479" y="3028"/>
                                <a:pt x="1479" y="3040"/>
                              </a:cubicBezTo>
                              <a:cubicBezTo>
                                <a:pt x="1479" y="3052"/>
                                <a:pt x="1481" y="3064"/>
                                <a:pt x="1485" y="3075"/>
                              </a:cubicBezTo>
                              <a:cubicBezTo>
                                <a:pt x="1489" y="3085"/>
                                <a:pt x="1494" y="3095"/>
                                <a:pt x="1501" y="3102"/>
                              </a:cubicBezTo>
                              <a:cubicBezTo>
                                <a:pt x="1508" y="3110"/>
                                <a:pt x="1517" y="3116"/>
                                <a:pt x="1526" y="3120"/>
                              </a:cubicBezTo>
                              <a:cubicBezTo>
                                <a:pt x="1536" y="3125"/>
                                <a:pt x="1547" y="3127"/>
                                <a:pt x="1559" y="3127"/>
                              </a:cubicBezTo>
                              <a:cubicBezTo>
                                <a:pt x="1571" y="3127"/>
                                <a:pt x="1582" y="3125"/>
                                <a:pt x="1591" y="3120"/>
                              </a:cubicBezTo>
                              <a:cubicBezTo>
                                <a:pt x="1601" y="3116"/>
                                <a:pt x="1610" y="3110"/>
                                <a:pt x="1617" y="3102"/>
                              </a:cubicBezTo>
                              <a:cubicBezTo>
                                <a:pt x="1624" y="3095"/>
                                <a:pt x="1629" y="3085"/>
                                <a:pt x="1633" y="3075"/>
                              </a:cubicBezTo>
                              <a:cubicBezTo>
                                <a:pt x="1637" y="3064"/>
                                <a:pt x="1639" y="3052"/>
                                <a:pt x="1639" y="3040"/>
                              </a:cubicBezTo>
                              <a:close/>
                              <a:moveTo>
                                <a:pt x="1831" y="2901"/>
                              </a:moveTo>
                              <a:cubicBezTo>
                                <a:pt x="1763" y="2901"/>
                                <a:pt x="1763" y="2901"/>
                                <a:pt x="1763" y="2901"/>
                              </a:cubicBezTo>
                              <a:cubicBezTo>
                                <a:pt x="1763" y="3181"/>
                                <a:pt x="1763" y="3181"/>
                                <a:pt x="1763" y="3181"/>
                              </a:cubicBezTo>
                              <a:cubicBezTo>
                                <a:pt x="1939" y="3181"/>
                                <a:pt x="1939" y="3181"/>
                                <a:pt x="1939" y="3181"/>
                              </a:cubicBezTo>
                              <a:cubicBezTo>
                                <a:pt x="1939" y="3122"/>
                                <a:pt x="1939" y="3122"/>
                                <a:pt x="1939" y="3122"/>
                              </a:cubicBezTo>
                              <a:cubicBezTo>
                                <a:pt x="1831" y="3122"/>
                                <a:pt x="1831" y="3122"/>
                                <a:pt x="1831" y="3122"/>
                              </a:cubicBezTo>
                              <a:lnTo>
                                <a:pt x="1831" y="2901"/>
                              </a:lnTo>
                              <a:close/>
                              <a:moveTo>
                                <a:pt x="2253" y="2979"/>
                              </a:moveTo>
                              <a:cubicBezTo>
                                <a:pt x="2261" y="2997"/>
                                <a:pt x="2265" y="3017"/>
                                <a:pt x="2265" y="3040"/>
                              </a:cubicBezTo>
                              <a:cubicBezTo>
                                <a:pt x="2265" y="3062"/>
                                <a:pt x="2261" y="3082"/>
                                <a:pt x="2253" y="3100"/>
                              </a:cubicBezTo>
                              <a:cubicBezTo>
                                <a:pt x="2246" y="3119"/>
                                <a:pt x="2235" y="3134"/>
                                <a:pt x="2221" y="3147"/>
                              </a:cubicBezTo>
                              <a:cubicBezTo>
                                <a:pt x="2208" y="3161"/>
                                <a:pt x="2192" y="3171"/>
                                <a:pt x="2173" y="3178"/>
                              </a:cubicBezTo>
                              <a:cubicBezTo>
                                <a:pt x="2154" y="3185"/>
                                <a:pt x="2134" y="3188"/>
                                <a:pt x="2112" y="3188"/>
                              </a:cubicBezTo>
                              <a:cubicBezTo>
                                <a:pt x="2090" y="3188"/>
                                <a:pt x="2070" y="3185"/>
                                <a:pt x="2051" y="3178"/>
                              </a:cubicBezTo>
                              <a:cubicBezTo>
                                <a:pt x="2033" y="3171"/>
                                <a:pt x="2016" y="3161"/>
                                <a:pt x="2003" y="3147"/>
                              </a:cubicBezTo>
                              <a:cubicBezTo>
                                <a:pt x="1989" y="3134"/>
                                <a:pt x="1979" y="3119"/>
                                <a:pt x="1971" y="3100"/>
                              </a:cubicBezTo>
                              <a:cubicBezTo>
                                <a:pt x="1963" y="3082"/>
                                <a:pt x="1959" y="3062"/>
                                <a:pt x="1959" y="3040"/>
                              </a:cubicBezTo>
                              <a:cubicBezTo>
                                <a:pt x="1959" y="3017"/>
                                <a:pt x="1963" y="2997"/>
                                <a:pt x="1971" y="2979"/>
                              </a:cubicBezTo>
                              <a:cubicBezTo>
                                <a:pt x="1979" y="2961"/>
                                <a:pt x="1989" y="2946"/>
                                <a:pt x="2003" y="2933"/>
                              </a:cubicBezTo>
                              <a:cubicBezTo>
                                <a:pt x="2016" y="2920"/>
                                <a:pt x="2033" y="2910"/>
                                <a:pt x="2051" y="2904"/>
                              </a:cubicBezTo>
                              <a:cubicBezTo>
                                <a:pt x="2070" y="2897"/>
                                <a:pt x="2090" y="2893"/>
                                <a:pt x="2112" y="2893"/>
                              </a:cubicBezTo>
                              <a:cubicBezTo>
                                <a:pt x="2134" y="2893"/>
                                <a:pt x="2154" y="2897"/>
                                <a:pt x="2173" y="2904"/>
                              </a:cubicBezTo>
                              <a:cubicBezTo>
                                <a:pt x="2192" y="2910"/>
                                <a:pt x="2208" y="2920"/>
                                <a:pt x="2221" y="2933"/>
                              </a:cubicBezTo>
                              <a:cubicBezTo>
                                <a:pt x="2235" y="2946"/>
                                <a:pt x="2246" y="2961"/>
                                <a:pt x="2253" y="2979"/>
                              </a:cubicBezTo>
                              <a:close/>
                              <a:moveTo>
                                <a:pt x="2192" y="3040"/>
                              </a:moveTo>
                              <a:cubicBezTo>
                                <a:pt x="2192" y="3028"/>
                                <a:pt x="2190" y="3016"/>
                                <a:pt x="2186" y="3006"/>
                              </a:cubicBezTo>
                              <a:cubicBezTo>
                                <a:pt x="2182" y="2995"/>
                                <a:pt x="2177" y="2986"/>
                                <a:pt x="2170" y="2979"/>
                              </a:cubicBezTo>
                              <a:cubicBezTo>
                                <a:pt x="2163" y="2971"/>
                                <a:pt x="2154" y="2965"/>
                                <a:pt x="2145" y="2961"/>
                              </a:cubicBezTo>
                              <a:cubicBezTo>
                                <a:pt x="2135" y="2956"/>
                                <a:pt x="2124" y="2954"/>
                                <a:pt x="2112" y="2954"/>
                              </a:cubicBezTo>
                              <a:cubicBezTo>
                                <a:pt x="2100" y="2954"/>
                                <a:pt x="2089" y="2956"/>
                                <a:pt x="2079" y="2961"/>
                              </a:cubicBezTo>
                              <a:cubicBezTo>
                                <a:pt x="2070" y="2965"/>
                                <a:pt x="2061" y="2971"/>
                                <a:pt x="2054" y="2979"/>
                              </a:cubicBezTo>
                              <a:cubicBezTo>
                                <a:pt x="2047" y="2986"/>
                                <a:pt x="2041" y="2995"/>
                                <a:pt x="2038" y="3006"/>
                              </a:cubicBezTo>
                              <a:cubicBezTo>
                                <a:pt x="2034" y="3016"/>
                                <a:pt x="2032" y="3028"/>
                                <a:pt x="2032" y="3040"/>
                              </a:cubicBezTo>
                              <a:cubicBezTo>
                                <a:pt x="2032" y="3052"/>
                                <a:pt x="2034" y="3064"/>
                                <a:pt x="2038" y="3075"/>
                              </a:cubicBezTo>
                              <a:cubicBezTo>
                                <a:pt x="2042" y="3085"/>
                                <a:pt x="2047" y="3095"/>
                                <a:pt x="2054" y="3102"/>
                              </a:cubicBezTo>
                              <a:cubicBezTo>
                                <a:pt x="2061" y="3110"/>
                                <a:pt x="2070" y="3116"/>
                                <a:pt x="2079" y="3120"/>
                              </a:cubicBezTo>
                              <a:cubicBezTo>
                                <a:pt x="2089" y="3125"/>
                                <a:pt x="2100" y="3127"/>
                                <a:pt x="2112" y="3127"/>
                              </a:cubicBezTo>
                              <a:cubicBezTo>
                                <a:pt x="2124" y="3127"/>
                                <a:pt x="2135" y="3125"/>
                                <a:pt x="2144" y="3120"/>
                              </a:cubicBezTo>
                              <a:cubicBezTo>
                                <a:pt x="2154" y="3116"/>
                                <a:pt x="2163" y="3110"/>
                                <a:pt x="2170" y="3102"/>
                              </a:cubicBezTo>
                              <a:cubicBezTo>
                                <a:pt x="2177" y="3095"/>
                                <a:pt x="2182" y="3085"/>
                                <a:pt x="2186" y="3075"/>
                              </a:cubicBezTo>
                              <a:cubicBezTo>
                                <a:pt x="2190" y="3064"/>
                                <a:pt x="2192" y="3052"/>
                                <a:pt x="2192" y="3040"/>
                              </a:cubicBezTo>
                              <a:close/>
                              <a:moveTo>
                                <a:pt x="2448" y="3070"/>
                              </a:moveTo>
                              <a:cubicBezTo>
                                <a:pt x="2501" y="3070"/>
                                <a:pt x="2501" y="3070"/>
                                <a:pt x="2501" y="3070"/>
                              </a:cubicBezTo>
                              <a:cubicBezTo>
                                <a:pt x="2501" y="3121"/>
                                <a:pt x="2501" y="3121"/>
                                <a:pt x="2501" y="3121"/>
                              </a:cubicBezTo>
                              <a:cubicBezTo>
                                <a:pt x="2495" y="3124"/>
                                <a:pt x="2489" y="3126"/>
                                <a:pt x="2482" y="3127"/>
                              </a:cubicBezTo>
                              <a:cubicBezTo>
                                <a:pt x="2475" y="3128"/>
                                <a:pt x="2467" y="3129"/>
                                <a:pt x="2459" y="3129"/>
                              </a:cubicBezTo>
                              <a:cubicBezTo>
                                <a:pt x="2445" y="3129"/>
                                <a:pt x="2433" y="3126"/>
                                <a:pt x="2422" y="3122"/>
                              </a:cubicBezTo>
                              <a:cubicBezTo>
                                <a:pt x="2412" y="3118"/>
                                <a:pt x="2403" y="3112"/>
                                <a:pt x="2396" y="3104"/>
                              </a:cubicBezTo>
                              <a:cubicBezTo>
                                <a:pt x="2388" y="3096"/>
                                <a:pt x="2383" y="3087"/>
                                <a:pt x="2379" y="3076"/>
                              </a:cubicBezTo>
                              <a:cubicBezTo>
                                <a:pt x="2375" y="3065"/>
                                <a:pt x="2374" y="3053"/>
                                <a:pt x="2374" y="3040"/>
                              </a:cubicBezTo>
                              <a:cubicBezTo>
                                <a:pt x="2374" y="3028"/>
                                <a:pt x="2376" y="3016"/>
                                <a:pt x="2380" y="3005"/>
                              </a:cubicBezTo>
                              <a:cubicBezTo>
                                <a:pt x="2384" y="2995"/>
                                <a:pt x="2390" y="2986"/>
                                <a:pt x="2397" y="2978"/>
                              </a:cubicBezTo>
                              <a:cubicBezTo>
                                <a:pt x="2404" y="2970"/>
                                <a:pt x="2413" y="2964"/>
                                <a:pt x="2423" y="2960"/>
                              </a:cubicBezTo>
                              <a:cubicBezTo>
                                <a:pt x="2433" y="2955"/>
                                <a:pt x="2444" y="2953"/>
                                <a:pt x="2456" y="2953"/>
                              </a:cubicBezTo>
                              <a:cubicBezTo>
                                <a:pt x="2470" y="2953"/>
                                <a:pt x="2482" y="2955"/>
                                <a:pt x="2493" y="2960"/>
                              </a:cubicBezTo>
                              <a:cubicBezTo>
                                <a:pt x="2504" y="2965"/>
                                <a:pt x="2512" y="2972"/>
                                <a:pt x="2519" y="2979"/>
                              </a:cubicBezTo>
                              <a:cubicBezTo>
                                <a:pt x="2562" y="2931"/>
                                <a:pt x="2562" y="2931"/>
                                <a:pt x="2562" y="2931"/>
                              </a:cubicBezTo>
                              <a:cubicBezTo>
                                <a:pt x="2550" y="2919"/>
                                <a:pt x="2534" y="2910"/>
                                <a:pt x="2515" y="2903"/>
                              </a:cubicBezTo>
                              <a:cubicBezTo>
                                <a:pt x="2496" y="2897"/>
                                <a:pt x="2476" y="2893"/>
                                <a:pt x="2454" y="2893"/>
                              </a:cubicBezTo>
                              <a:cubicBezTo>
                                <a:pt x="2432" y="2893"/>
                                <a:pt x="2412" y="2897"/>
                                <a:pt x="2394" y="2904"/>
                              </a:cubicBezTo>
                              <a:cubicBezTo>
                                <a:pt x="2375" y="2910"/>
                                <a:pt x="2359" y="2920"/>
                                <a:pt x="2345" y="2933"/>
                              </a:cubicBezTo>
                              <a:cubicBezTo>
                                <a:pt x="2332" y="2946"/>
                                <a:pt x="2321" y="2961"/>
                                <a:pt x="2313" y="2980"/>
                              </a:cubicBezTo>
                              <a:cubicBezTo>
                                <a:pt x="2305" y="2998"/>
                                <a:pt x="2301" y="3018"/>
                                <a:pt x="2301" y="3040"/>
                              </a:cubicBezTo>
                              <a:cubicBezTo>
                                <a:pt x="2301" y="3063"/>
                                <a:pt x="2305" y="3083"/>
                                <a:pt x="2313" y="3101"/>
                              </a:cubicBezTo>
                              <a:cubicBezTo>
                                <a:pt x="2321" y="3119"/>
                                <a:pt x="2331" y="3134"/>
                                <a:pt x="2345" y="3147"/>
                              </a:cubicBezTo>
                              <a:cubicBezTo>
                                <a:pt x="2358" y="3160"/>
                                <a:pt x="2375" y="3170"/>
                                <a:pt x="2394" y="3177"/>
                              </a:cubicBezTo>
                              <a:cubicBezTo>
                                <a:pt x="2412" y="3184"/>
                                <a:pt x="2433" y="3188"/>
                                <a:pt x="2456" y="3188"/>
                              </a:cubicBezTo>
                              <a:cubicBezTo>
                                <a:pt x="2477" y="3188"/>
                                <a:pt x="2497" y="3186"/>
                                <a:pt x="2516" y="3181"/>
                              </a:cubicBezTo>
                              <a:cubicBezTo>
                                <a:pt x="2534" y="3177"/>
                                <a:pt x="2550" y="3171"/>
                                <a:pt x="2564" y="3164"/>
                              </a:cubicBezTo>
                              <a:cubicBezTo>
                                <a:pt x="2564" y="3016"/>
                                <a:pt x="2564" y="3016"/>
                                <a:pt x="2564" y="3016"/>
                              </a:cubicBezTo>
                              <a:cubicBezTo>
                                <a:pt x="2448" y="3016"/>
                                <a:pt x="2448" y="3016"/>
                                <a:pt x="2448" y="3016"/>
                              </a:cubicBezTo>
                              <a:lnTo>
                                <a:pt x="2448" y="3070"/>
                              </a:lnTo>
                              <a:close/>
                              <a:moveTo>
                                <a:pt x="2727" y="3004"/>
                              </a:moveTo>
                              <a:cubicBezTo>
                                <a:pt x="2667" y="2901"/>
                                <a:pt x="2667" y="2901"/>
                                <a:pt x="2667" y="2901"/>
                              </a:cubicBezTo>
                              <a:cubicBezTo>
                                <a:pt x="2585" y="2901"/>
                                <a:pt x="2585" y="2901"/>
                                <a:pt x="2585" y="2901"/>
                              </a:cubicBezTo>
                              <a:cubicBezTo>
                                <a:pt x="2691" y="3062"/>
                                <a:pt x="2691" y="3062"/>
                                <a:pt x="2691" y="3062"/>
                              </a:cubicBezTo>
                              <a:cubicBezTo>
                                <a:pt x="2691" y="3181"/>
                                <a:pt x="2691" y="3181"/>
                                <a:pt x="2691" y="3181"/>
                              </a:cubicBezTo>
                              <a:cubicBezTo>
                                <a:pt x="2758" y="3181"/>
                                <a:pt x="2758" y="3181"/>
                                <a:pt x="2758" y="3181"/>
                              </a:cubicBezTo>
                              <a:cubicBezTo>
                                <a:pt x="2758" y="3062"/>
                                <a:pt x="2758" y="3062"/>
                                <a:pt x="2758" y="3062"/>
                              </a:cubicBezTo>
                              <a:cubicBezTo>
                                <a:pt x="2866" y="2901"/>
                                <a:pt x="2866" y="2901"/>
                                <a:pt x="2866" y="2901"/>
                              </a:cubicBezTo>
                              <a:cubicBezTo>
                                <a:pt x="2787" y="2901"/>
                                <a:pt x="2787" y="2901"/>
                                <a:pt x="2787" y="2901"/>
                              </a:cubicBezTo>
                              <a:lnTo>
                                <a:pt x="2727" y="3004"/>
                              </a:lnTo>
                              <a:close/>
                              <a:moveTo>
                                <a:pt x="173" y="2602"/>
                              </a:moveTo>
                              <a:cubicBezTo>
                                <a:pt x="173" y="2610"/>
                                <a:pt x="172" y="2617"/>
                                <a:pt x="170" y="2624"/>
                              </a:cubicBezTo>
                              <a:cubicBezTo>
                                <a:pt x="168" y="2631"/>
                                <a:pt x="165" y="2637"/>
                                <a:pt x="161" y="2642"/>
                              </a:cubicBezTo>
                              <a:cubicBezTo>
                                <a:pt x="156" y="2648"/>
                                <a:pt x="151" y="2652"/>
                                <a:pt x="144" y="2655"/>
                              </a:cubicBezTo>
                              <a:cubicBezTo>
                                <a:pt x="137" y="2658"/>
                                <a:pt x="129" y="2660"/>
                                <a:pt x="120" y="2660"/>
                              </a:cubicBezTo>
                              <a:cubicBezTo>
                                <a:pt x="110" y="2660"/>
                                <a:pt x="102" y="2658"/>
                                <a:pt x="95" y="2655"/>
                              </a:cubicBezTo>
                              <a:cubicBezTo>
                                <a:pt x="89" y="2652"/>
                                <a:pt x="83" y="2648"/>
                                <a:pt x="79" y="2642"/>
                              </a:cubicBezTo>
                              <a:cubicBezTo>
                                <a:pt x="75" y="2637"/>
                                <a:pt x="72" y="2631"/>
                                <a:pt x="70" y="2624"/>
                              </a:cubicBezTo>
                              <a:cubicBezTo>
                                <a:pt x="68" y="2617"/>
                                <a:pt x="67" y="2610"/>
                                <a:pt x="67" y="2602"/>
                              </a:cubicBezTo>
                              <a:cubicBezTo>
                                <a:pt x="67" y="2433"/>
                                <a:pt x="67" y="2433"/>
                                <a:pt x="67" y="2433"/>
                              </a:cubicBezTo>
                              <a:cubicBezTo>
                                <a:pt x="0" y="2433"/>
                                <a:pt x="0" y="2433"/>
                                <a:pt x="0" y="2433"/>
                              </a:cubicBezTo>
                              <a:cubicBezTo>
                                <a:pt x="0" y="2608"/>
                                <a:pt x="0" y="2608"/>
                                <a:pt x="0" y="2608"/>
                              </a:cubicBezTo>
                              <a:cubicBezTo>
                                <a:pt x="0" y="2624"/>
                                <a:pt x="3" y="2640"/>
                                <a:pt x="8" y="2654"/>
                              </a:cubicBezTo>
                              <a:cubicBezTo>
                                <a:pt x="14" y="2667"/>
                                <a:pt x="22" y="2679"/>
                                <a:pt x="32" y="2689"/>
                              </a:cubicBezTo>
                              <a:cubicBezTo>
                                <a:pt x="42" y="2699"/>
                                <a:pt x="55" y="2707"/>
                                <a:pt x="70" y="2712"/>
                              </a:cubicBezTo>
                              <a:cubicBezTo>
                                <a:pt x="84" y="2718"/>
                                <a:pt x="101" y="2721"/>
                                <a:pt x="119" y="2721"/>
                              </a:cubicBezTo>
                              <a:cubicBezTo>
                                <a:pt x="138" y="2721"/>
                                <a:pt x="154" y="2718"/>
                                <a:pt x="169" y="2712"/>
                              </a:cubicBezTo>
                              <a:cubicBezTo>
                                <a:pt x="184" y="2707"/>
                                <a:pt x="197" y="2699"/>
                                <a:pt x="207" y="2689"/>
                              </a:cubicBezTo>
                              <a:cubicBezTo>
                                <a:pt x="218" y="2679"/>
                                <a:pt x="226" y="2667"/>
                                <a:pt x="232" y="2654"/>
                              </a:cubicBezTo>
                              <a:cubicBezTo>
                                <a:pt x="237" y="2640"/>
                                <a:pt x="240" y="2624"/>
                                <a:pt x="240" y="2608"/>
                              </a:cubicBezTo>
                              <a:cubicBezTo>
                                <a:pt x="240" y="2433"/>
                                <a:pt x="240" y="2433"/>
                                <a:pt x="240" y="2433"/>
                              </a:cubicBezTo>
                              <a:cubicBezTo>
                                <a:pt x="173" y="2433"/>
                                <a:pt x="173" y="2433"/>
                                <a:pt x="173" y="2433"/>
                              </a:cubicBezTo>
                              <a:lnTo>
                                <a:pt x="173" y="2602"/>
                              </a:lnTo>
                              <a:close/>
                              <a:moveTo>
                                <a:pt x="558" y="2433"/>
                              </a:moveTo>
                              <a:cubicBezTo>
                                <a:pt x="492" y="2433"/>
                                <a:pt x="492" y="2433"/>
                                <a:pt x="492" y="2433"/>
                              </a:cubicBezTo>
                              <a:cubicBezTo>
                                <a:pt x="494" y="2616"/>
                                <a:pt x="494" y="2616"/>
                                <a:pt x="494" y="2616"/>
                              </a:cubicBezTo>
                              <a:cubicBezTo>
                                <a:pt x="493" y="2616"/>
                                <a:pt x="493" y="2616"/>
                                <a:pt x="493" y="2616"/>
                              </a:cubicBezTo>
                              <a:cubicBezTo>
                                <a:pt x="380" y="2433"/>
                                <a:pt x="380" y="2433"/>
                                <a:pt x="380" y="2433"/>
                              </a:cubicBezTo>
                              <a:cubicBezTo>
                                <a:pt x="303" y="2433"/>
                                <a:pt x="303" y="2433"/>
                                <a:pt x="303" y="2433"/>
                              </a:cubicBezTo>
                              <a:cubicBezTo>
                                <a:pt x="303" y="2713"/>
                                <a:pt x="303" y="2713"/>
                                <a:pt x="303" y="2713"/>
                              </a:cubicBezTo>
                              <a:cubicBezTo>
                                <a:pt x="369" y="2713"/>
                                <a:pt x="369" y="2713"/>
                                <a:pt x="369" y="2713"/>
                              </a:cubicBezTo>
                              <a:cubicBezTo>
                                <a:pt x="367" y="2530"/>
                                <a:pt x="367" y="2530"/>
                                <a:pt x="367" y="2530"/>
                              </a:cubicBezTo>
                              <a:cubicBezTo>
                                <a:pt x="368" y="2530"/>
                                <a:pt x="368" y="2530"/>
                                <a:pt x="368" y="2530"/>
                              </a:cubicBezTo>
                              <a:cubicBezTo>
                                <a:pt x="481" y="2713"/>
                                <a:pt x="481" y="2713"/>
                                <a:pt x="481" y="2713"/>
                              </a:cubicBezTo>
                              <a:cubicBezTo>
                                <a:pt x="558" y="2713"/>
                                <a:pt x="558" y="2713"/>
                                <a:pt x="558" y="2713"/>
                              </a:cubicBezTo>
                              <a:lnTo>
                                <a:pt x="558" y="2433"/>
                              </a:lnTo>
                              <a:close/>
                              <a:moveTo>
                                <a:pt x="691" y="2433"/>
                              </a:moveTo>
                              <a:cubicBezTo>
                                <a:pt x="623" y="2433"/>
                                <a:pt x="623" y="2433"/>
                                <a:pt x="623" y="2433"/>
                              </a:cubicBezTo>
                              <a:cubicBezTo>
                                <a:pt x="623" y="2713"/>
                                <a:pt x="623" y="2713"/>
                                <a:pt x="623" y="2713"/>
                              </a:cubicBezTo>
                              <a:cubicBezTo>
                                <a:pt x="691" y="2713"/>
                                <a:pt x="691" y="2713"/>
                                <a:pt x="691" y="2713"/>
                              </a:cubicBezTo>
                              <a:lnTo>
                                <a:pt x="691" y="2433"/>
                              </a:lnTo>
                              <a:close/>
                              <a:moveTo>
                                <a:pt x="898" y="2713"/>
                              </a:moveTo>
                              <a:cubicBezTo>
                                <a:pt x="1006" y="2433"/>
                                <a:pt x="1006" y="2433"/>
                                <a:pt x="1006" y="2433"/>
                              </a:cubicBezTo>
                              <a:cubicBezTo>
                                <a:pt x="931" y="2433"/>
                                <a:pt x="931" y="2433"/>
                                <a:pt x="931" y="2433"/>
                              </a:cubicBezTo>
                              <a:cubicBezTo>
                                <a:pt x="866" y="2632"/>
                                <a:pt x="866" y="2632"/>
                                <a:pt x="866" y="2632"/>
                              </a:cubicBezTo>
                              <a:cubicBezTo>
                                <a:pt x="865" y="2632"/>
                                <a:pt x="865" y="2632"/>
                                <a:pt x="865" y="2632"/>
                              </a:cubicBezTo>
                              <a:cubicBezTo>
                                <a:pt x="800" y="2433"/>
                                <a:pt x="800" y="2433"/>
                                <a:pt x="800" y="2433"/>
                              </a:cubicBezTo>
                              <a:cubicBezTo>
                                <a:pt x="724" y="2433"/>
                                <a:pt x="724" y="2433"/>
                                <a:pt x="724" y="2433"/>
                              </a:cubicBezTo>
                              <a:cubicBezTo>
                                <a:pt x="830" y="2713"/>
                                <a:pt x="830" y="2713"/>
                                <a:pt x="830" y="2713"/>
                              </a:cubicBezTo>
                              <a:lnTo>
                                <a:pt x="898" y="2713"/>
                              </a:lnTo>
                              <a:close/>
                              <a:moveTo>
                                <a:pt x="1234" y="2655"/>
                              </a:moveTo>
                              <a:cubicBezTo>
                                <a:pt x="1103" y="2655"/>
                                <a:pt x="1103" y="2655"/>
                                <a:pt x="1103" y="2655"/>
                              </a:cubicBezTo>
                              <a:cubicBezTo>
                                <a:pt x="1103" y="2597"/>
                                <a:pt x="1103" y="2597"/>
                                <a:pt x="1103" y="2597"/>
                              </a:cubicBezTo>
                              <a:cubicBezTo>
                                <a:pt x="1220" y="2597"/>
                                <a:pt x="1220" y="2597"/>
                                <a:pt x="1220" y="2597"/>
                              </a:cubicBezTo>
                              <a:cubicBezTo>
                                <a:pt x="1220" y="2543"/>
                                <a:pt x="1220" y="2543"/>
                                <a:pt x="1220" y="2543"/>
                              </a:cubicBezTo>
                              <a:cubicBezTo>
                                <a:pt x="1103" y="2543"/>
                                <a:pt x="1103" y="2543"/>
                                <a:pt x="1103" y="2543"/>
                              </a:cubicBezTo>
                              <a:cubicBezTo>
                                <a:pt x="1103" y="2490"/>
                                <a:pt x="1103" y="2490"/>
                                <a:pt x="1103" y="2490"/>
                              </a:cubicBezTo>
                              <a:cubicBezTo>
                                <a:pt x="1226" y="2490"/>
                                <a:pt x="1226" y="2490"/>
                                <a:pt x="1226" y="2490"/>
                              </a:cubicBezTo>
                              <a:cubicBezTo>
                                <a:pt x="1226" y="2433"/>
                                <a:pt x="1226" y="2433"/>
                                <a:pt x="1226" y="2433"/>
                              </a:cubicBezTo>
                              <a:cubicBezTo>
                                <a:pt x="1038" y="2433"/>
                                <a:pt x="1038" y="2433"/>
                                <a:pt x="1038" y="2433"/>
                              </a:cubicBezTo>
                              <a:cubicBezTo>
                                <a:pt x="1038" y="2713"/>
                                <a:pt x="1038" y="2713"/>
                                <a:pt x="1038" y="2713"/>
                              </a:cubicBezTo>
                              <a:cubicBezTo>
                                <a:pt x="1234" y="2713"/>
                                <a:pt x="1234" y="2713"/>
                                <a:pt x="1234" y="2713"/>
                              </a:cubicBezTo>
                              <a:lnTo>
                                <a:pt x="1234" y="2655"/>
                              </a:lnTo>
                              <a:close/>
                              <a:moveTo>
                                <a:pt x="1438" y="2713"/>
                              </a:moveTo>
                              <a:cubicBezTo>
                                <a:pt x="1377" y="2602"/>
                                <a:pt x="1377" y="2602"/>
                                <a:pt x="1377" y="2602"/>
                              </a:cubicBezTo>
                              <a:cubicBezTo>
                                <a:pt x="1354" y="2602"/>
                                <a:pt x="1354" y="2602"/>
                                <a:pt x="1354" y="2602"/>
                              </a:cubicBezTo>
                              <a:cubicBezTo>
                                <a:pt x="1354" y="2713"/>
                                <a:pt x="1354" y="2713"/>
                                <a:pt x="1354" y="2713"/>
                              </a:cubicBezTo>
                              <a:cubicBezTo>
                                <a:pt x="1288" y="2713"/>
                                <a:pt x="1288" y="2713"/>
                                <a:pt x="1288" y="2713"/>
                              </a:cubicBezTo>
                              <a:cubicBezTo>
                                <a:pt x="1288" y="2433"/>
                                <a:pt x="1288" y="2433"/>
                                <a:pt x="1288" y="2433"/>
                              </a:cubicBezTo>
                              <a:cubicBezTo>
                                <a:pt x="1395" y="2433"/>
                                <a:pt x="1395" y="2433"/>
                                <a:pt x="1395" y="2433"/>
                              </a:cubicBezTo>
                              <a:cubicBezTo>
                                <a:pt x="1408" y="2433"/>
                                <a:pt x="1422" y="2435"/>
                                <a:pt x="1434" y="2437"/>
                              </a:cubicBezTo>
                              <a:cubicBezTo>
                                <a:pt x="1447" y="2440"/>
                                <a:pt x="1459" y="2445"/>
                                <a:pt x="1469" y="2451"/>
                              </a:cubicBezTo>
                              <a:cubicBezTo>
                                <a:pt x="1479" y="2458"/>
                                <a:pt x="1487" y="2467"/>
                                <a:pt x="1493" y="2477"/>
                              </a:cubicBezTo>
                              <a:cubicBezTo>
                                <a:pt x="1499" y="2488"/>
                                <a:pt x="1502" y="2502"/>
                                <a:pt x="1502" y="2518"/>
                              </a:cubicBezTo>
                              <a:cubicBezTo>
                                <a:pt x="1502" y="2537"/>
                                <a:pt x="1497" y="2553"/>
                                <a:pt x="1487" y="2566"/>
                              </a:cubicBezTo>
                              <a:cubicBezTo>
                                <a:pt x="1477" y="2579"/>
                                <a:pt x="1462" y="2588"/>
                                <a:pt x="1444" y="2593"/>
                              </a:cubicBezTo>
                              <a:cubicBezTo>
                                <a:pt x="1517" y="2713"/>
                                <a:pt x="1517" y="2713"/>
                                <a:pt x="1517" y="2713"/>
                              </a:cubicBezTo>
                              <a:lnTo>
                                <a:pt x="1438" y="2713"/>
                              </a:lnTo>
                              <a:close/>
                              <a:moveTo>
                                <a:pt x="1435" y="2519"/>
                              </a:moveTo>
                              <a:cubicBezTo>
                                <a:pt x="1435" y="2512"/>
                                <a:pt x="1434" y="2507"/>
                                <a:pt x="1431" y="2503"/>
                              </a:cubicBezTo>
                              <a:cubicBezTo>
                                <a:pt x="1428" y="2499"/>
                                <a:pt x="1425" y="2496"/>
                                <a:pt x="1420" y="2493"/>
                              </a:cubicBezTo>
                              <a:cubicBezTo>
                                <a:pt x="1416" y="2491"/>
                                <a:pt x="1411" y="2490"/>
                                <a:pt x="1406" y="2489"/>
                              </a:cubicBezTo>
                              <a:cubicBezTo>
                                <a:pt x="1400" y="2488"/>
                                <a:pt x="1395" y="2488"/>
                                <a:pt x="1390" y="2488"/>
                              </a:cubicBezTo>
                              <a:cubicBezTo>
                                <a:pt x="1354" y="2488"/>
                                <a:pt x="1354" y="2488"/>
                                <a:pt x="1354" y="2488"/>
                              </a:cubicBezTo>
                              <a:cubicBezTo>
                                <a:pt x="1354" y="2553"/>
                                <a:pt x="1354" y="2553"/>
                                <a:pt x="1354" y="2553"/>
                              </a:cubicBezTo>
                              <a:cubicBezTo>
                                <a:pt x="1386" y="2553"/>
                                <a:pt x="1386" y="2553"/>
                                <a:pt x="1386" y="2553"/>
                              </a:cubicBezTo>
                              <a:cubicBezTo>
                                <a:pt x="1392" y="2553"/>
                                <a:pt x="1397" y="2553"/>
                                <a:pt x="1403" y="2552"/>
                              </a:cubicBezTo>
                              <a:cubicBezTo>
                                <a:pt x="1409" y="2551"/>
                                <a:pt x="1414" y="2549"/>
                                <a:pt x="1419" y="2547"/>
                              </a:cubicBezTo>
                              <a:cubicBezTo>
                                <a:pt x="1424" y="2544"/>
                                <a:pt x="1428" y="2541"/>
                                <a:pt x="1431" y="2536"/>
                              </a:cubicBezTo>
                              <a:cubicBezTo>
                                <a:pt x="1434" y="2532"/>
                                <a:pt x="1435" y="2526"/>
                                <a:pt x="1435" y="2519"/>
                              </a:cubicBezTo>
                              <a:close/>
                              <a:moveTo>
                                <a:pt x="1631" y="2487"/>
                              </a:moveTo>
                              <a:cubicBezTo>
                                <a:pt x="1634" y="2485"/>
                                <a:pt x="1638" y="2484"/>
                                <a:pt x="1643" y="2483"/>
                              </a:cubicBezTo>
                              <a:cubicBezTo>
                                <a:pt x="1648" y="2482"/>
                                <a:pt x="1652" y="2482"/>
                                <a:pt x="1657" y="2482"/>
                              </a:cubicBezTo>
                              <a:cubicBezTo>
                                <a:pt x="1665" y="2482"/>
                                <a:pt x="1674" y="2484"/>
                                <a:pt x="1684" y="2488"/>
                              </a:cubicBezTo>
                              <a:cubicBezTo>
                                <a:pt x="1693" y="2493"/>
                                <a:pt x="1701" y="2498"/>
                                <a:pt x="1707" y="2506"/>
                              </a:cubicBezTo>
                              <a:cubicBezTo>
                                <a:pt x="1750" y="2460"/>
                                <a:pt x="1750" y="2460"/>
                                <a:pt x="1750" y="2460"/>
                              </a:cubicBezTo>
                              <a:cubicBezTo>
                                <a:pt x="1737" y="2449"/>
                                <a:pt x="1723" y="2440"/>
                                <a:pt x="1706" y="2435"/>
                              </a:cubicBezTo>
                              <a:cubicBezTo>
                                <a:pt x="1690" y="2429"/>
                                <a:pt x="1674" y="2426"/>
                                <a:pt x="1658" y="2426"/>
                              </a:cubicBezTo>
                              <a:cubicBezTo>
                                <a:pt x="1645" y="2426"/>
                                <a:pt x="1632" y="2428"/>
                                <a:pt x="1619" y="2431"/>
                              </a:cubicBezTo>
                              <a:cubicBezTo>
                                <a:pt x="1606" y="2434"/>
                                <a:pt x="1594" y="2439"/>
                                <a:pt x="1584" y="2447"/>
                              </a:cubicBezTo>
                              <a:cubicBezTo>
                                <a:pt x="1574" y="2454"/>
                                <a:pt x="1565" y="2463"/>
                                <a:pt x="1559" y="2474"/>
                              </a:cubicBezTo>
                              <a:cubicBezTo>
                                <a:pt x="1553" y="2485"/>
                                <a:pt x="1549" y="2498"/>
                                <a:pt x="1549" y="2514"/>
                              </a:cubicBezTo>
                              <a:cubicBezTo>
                                <a:pt x="1549" y="2526"/>
                                <a:pt x="1551" y="2537"/>
                                <a:pt x="1556" y="2546"/>
                              </a:cubicBezTo>
                              <a:cubicBezTo>
                                <a:pt x="1560" y="2555"/>
                                <a:pt x="1565" y="2562"/>
                                <a:pt x="1572" y="2569"/>
                              </a:cubicBezTo>
                              <a:cubicBezTo>
                                <a:pt x="1579" y="2575"/>
                                <a:pt x="1586" y="2580"/>
                                <a:pt x="1595" y="2584"/>
                              </a:cubicBezTo>
                              <a:cubicBezTo>
                                <a:pt x="1603" y="2588"/>
                                <a:pt x="1612" y="2591"/>
                                <a:pt x="1621" y="2594"/>
                              </a:cubicBezTo>
                              <a:cubicBezTo>
                                <a:pt x="1630" y="2597"/>
                                <a:pt x="1639" y="2600"/>
                                <a:pt x="1646" y="2602"/>
                              </a:cubicBezTo>
                              <a:cubicBezTo>
                                <a:pt x="1653" y="2605"/>
                                <a:pt x="1659" y="2607"/>
                                <a:pt x="1664" y="2610"/>
                              </a:cubicBezTo>
                              <a:cubicBezTo>
                                <a:pt x="1669" y="2614"/>
                                <a:pt x="1673" y="2617"/>
                                <a:pt x="1675" y="2621"/>
                              </a:cubicBezTo>
                              <a:cubicBezTo>
                                <a:pt x="1678" y="2624"/>
                                <a:pt x="1679" y="2629"/>
                                <a:pt x="1679" y="2634"/>
                              </a:cubicBezTo>
                              <a:cubicBezTo>
                                <a:pt x="1679" y="2640"/>
                                <a:pt x="1678" y="2644"/>
                                <a:pt x="1676" y="2648"/>
                              </a:cubicBezTo>
                              <a:cubicBezTo>
                                <a:pt x="1674" y="2652"/>
                                <a:pt x="1671" y="2655"/>
                                <a:pt x="1668" y="2658"/>
                              </a:cubicBezTo>
                              <a:cubicBezTo>
                                <a:pt x="1664" y="2660"/>
                                <a:pt x="1660" y="2662"/>
                                <a:pt x="1655" y="2663"/>
                              </a:cubicBezTo>
                              <a:cubicBezTo>
                                <a:pt x="1650" y="2664"/>
                                <a:pt x="1646" y="2664"/>
                                <a:pt x="1641" y="2664"/>
                              </a:cubicBezTo>
                              <a:cubicBezTo>
                                <a:pt x="1629" y="2664"/>
                                <a:pt x="1618" y="2662"/>
                                <a:pt x="1607" y="2656"/>
                              </a:cubicBezTo>
                              <a:cubicBezTo>
                                <a:pt x="1596" y="2650"/>
                                <a:pt x="1587" y="2643"/>
                                <a:pt x="1580" y="2635"/>
                              </a:cubicBezTo>
                              <a:cubicBezTo>
                                <a:pt x="1536" y="2680"/>
                                <a:pt x="1536" y="2680"/>
                                <a:pt x="1536" y="2680"/>
                              </a:cubicBezTo>
                              <a:cubicBezTo>
                                <a:pt x="1548" y="2693"/>
                                <a:pt x="1564" y="2703"/>
                                <a:pt x="1582" y="2710"/>
                              </a:cubicBezTo>
                              <a:cubicBezTo>
                                <a:pt x="1601" y="2717"/>
                                <a:pt x="1620" y="2720"/>
                                <a:pt x="1641" y="2720"/>
                              </a:cubicBezTo>
                              <a:cubicBezTo>
                                <a:pt x="1654" y="2720"/>
                                <a:pt x="1668" y="2718"/>
                                <a:pt x="1681" y="2715"/>
                              </a:cubicBezTo>
                              <a:cubicBezTo>
                                <a:pt x="1693" y="2711"/>
                                <a:pt x="1705" y="2705"/>
                                <a:pt x="1715" y="2698"/>
                              </a:cubicBezTo>
                              <a:cubicBezTo>
                                <a:pt x="1725" y="2690"/>
                                <a:pt x="1733" y="2680"/>
                                <a:pt x="1739" y="2669"/>
                              </a:cubicBezTo>
                              <a:cubicBezTo>
                                <a:pt x="1745" y="2657"/>
                                <a:pt x="1748" y="2643"/>
                                <a:pt x="1748" y="2627"/>
                              </a:cubicBezTo>
                              <a:cubicBezTo>
                                <a:pt x="1748" y="2613"/>
                                <a:pt x="1745" y="2601"/>
                                <a:pt x="1740" y="2592"/>
                              </a:cubicBezTo>
                              <a:cubicBezTo>
                                <a:pt x="1734" y="2583"/>
                                <a:pt x="1727" y="2575"/>
                                <a:pt x="1719" y="2568"/>
                              </a:cubicBezTo>
                              <a:cubicBezTo>
                                <a:pt x="1710" y="2562"/>
                                <a:pt x="1701" y="2557"/>
                                <a:pt x="1690" y="2553"/>
                              </a:cubicBezTo>
                              <a:cubicBezTo>
                                <a:pt x="1680" y="2549"/>
                                <a:pt x="1670" y="2546"/>
                                <a:pt x="1661" y="2543"/>
                              </a:cubicBezTo>
                              <a:cubicBezTo>
                                <a:pt x="1654" y="2541"/>
                                <a:pt x="1648" y="2538"/>
                                <a:pt x="1643" y="2537"/>
                              </a:cubicBezTo>
                              <a:cubicBezTo>
                                <a:pt x="1638" y="2535"/>
                                <a:pt x="1633" y="2532"/>
                                <a:pt x="1629" y="2530"/>
                              </a:cubicBezTo>
                              <a:cubicBezTo>
                                <a:pt x="1625" y="2528"/>
                                <a:pt x="1622" y="2525"/>
                                <a:pt x="1621" y="2522"/>
                              </a:cubicBezTo>
                              <a:cubicBezTo>
                                <a:pt x="1619" y="2519"/>
                                <a:pt x="1618" y="2515"/>
                                <a:pt x="1618" y="2510"/>
                              </a:cubicBezTo>
                              <a:cubicBezTo>
                                <a:pt x="1618" y="2504"/>
                                <a:pt x="1619" y="2500"/>
                                <a:pt x="1621" y="2496"/>
                              </a:cubicBezTo>
                              <a:cubicBezTo>
                                <a:pt x="1624" y="2493"/>
                                <a:pt x="1627" y="2490"/>
                                <a:pt x="1631" y="2487"/>
                              </a:cubicBezTo>
                              <a:close/>
                              <a:moveTo>
                                <a:pt x="1868" y="2713"/>
                              </a:moveTo>
                              <a:cubicBezTo>
                                <a:pt x="1868" y="2433"/>
                                <a:pt x="1868" y="2433"/>
                                <a:pt x="1868" y="2433"/>
                              </a:cubicBezTo>
                              <a:cubicBezTo>
                                <a:pt x="1800" y="2433"/>
                                <a:pt x="1800" y="2433"/>
                                <a:pt x="1800" y="2433"/>
                              </a:cubicBezTo>
                              <a:cubicBezTo>
                                <a:pt x="1800" y="2713"/>
                                <a:pt x="1800" y="2713"/>
                                <a:pt x="1800" y="2713"/>
                              </a:cubicBezTo>
                              <a:lnTo>
                                <a:pt x="1868" y="2713"/>
                              </a:lnTo>
                              <a:close/>
                              <a:moveTo>
                                <a:pt x="2051" y="2713"/>
                              </a:moveTo>
                              <a:cubicBezTo>
                                <a:pt x="2051" y="2491"/>
                                <a:pt x="2051" y="2491"/>
                                <a:pt x="2051" y="2491"/>
                              </a:cubicBezTo>
                              <a:cubicBezTo>
                                <a:pt x="2130" y="2491"/>
                                <a:pt x="2130" y="2491"/>
                                <a:pt x="2130" y="2491"/>
                              </a:cubicBezTo>
                              <a:cubicBezTo>
                                <a:pt x="2130" y="2433"/>
                                <a:pt x="2130" y="2433"/>
                                <a:pt x="2130" y="2433"/>
                              </a:cubicBezTo>
                              <a:cubicBezTo>
                                <a:pt x="1904" y="2433"/>
                                <a:pt x="1904" y="2433"/>
                                <a:pt x="1904" y="2433"/>
                              </a:cubicBezTo>
                              <a:cubicBezTo>
                                <a:pt x="1904" y="2491"/>
                                <a:pt x="1904" y="2491"/>
                                <a:pt x="1904" y="2491"/>
                              </a:cubicBezTo>
                              <a:cubicBezTo>
                                <a:pt x="1983" y="2491"/>
                                <a:pt x="1983" y="2491"/>
                                <a:pt x="1983" y="2491"/>
                              </a:cubicBezTo>
                              <a:cubicBezTo>
                                <a:pt x="1983" y="2713"/>
                                <a:pt x="1983" y="2713"/>
                                <a:pt x="1983" y="2713"/>
                              </a:cubicBezTo>
                              <a:lnTo>
                                <a:pt x="2051" y="2713"/>
                              </a:lnTo>
                              <a:close/>
                              <a:moveTo>
                                <a:pt x="2322" y="2713"/>
                              </a:moveTo>
                              <a:cubicBezTo>
                                <a:pt x="2322" y="2594"/>
                                <a:pt x="2322" y="2594"/>
                                <a:pt x="2322" y="2594"/>
                              </a:cubicBezTo>
                              <a:cubicBezTo>
                                <a:pt x="2429" y="2433"/>
                                <a:pt x="2429" y="2433"/>
                                <a:pt x="2429" y="2433"/>
                              </a:cubicBezTo>
                              <a:cubicBezTo>
                                <a:pt x="2350" y="2433"/>
                                <a:pt x="2350" y="2433"/>
                                <a:pt x="2350" y="2433"/>
                              </a:cubicBezTo>
                              <a:cubicBezTo>
                                <a:pt x="2290" y="2537"/>
                                <a:pt x="2290" y="2537"/>
                                <a:pt x="2290" y="2537"/>
                              </a:cubicBezTo>
                              <a:cubicBezTo>
                                <a:pt x="2231" y="2433"/>
                                <a:pt x="2231" y="2433"/>
                                <a:pt x="2231" y="2433"/>
                              </a:cubicBezTo>
                              <a:cubicBezTo>
                                <a:pt x="2149" y="2433"/>
                                <a:pt x="2149" y="2433"/>
                                <a:pt x="2149" y="2433"/>
                              </a:cubicBezTo>
                              <a:cubicBezTo>
                                <a:pt x="2254" y="2594"/>
                                <a:pt x="2254" y="2594"/>
                                <a:pt x="2254" y="2594"/>
                              </a:cubicBezTo>
                              <a:cubicBezTo>
                                <a:pt x="2254" y="2713"/>
                                <a:pt x="2254" y="2713"/>
                                <a:pt x="2254" y="2713"/>
                              </a:cubicBezTo>
                              <a:lnTo>
                                <a:pt x="2322" y="2713"/>
                              </a:lnTo>
                              <a:close/>
                              <a:moveTo>
                                <a:pt x="2705" y="2426"/>
                              </a:moveTo>
                              <a:cubicBezTo>
                                <a:pt x="2726" y="2426"/>
                                <a:pt x="2747" y="2429"/>
                                <a:pt x="2766" y="2436"/>
                              </a:cubicBezTo>
                              <a:cubicBezTo>
                                <a:pt x="2784" y="2443"/>
                                <a:pt x="2800" y="2453"/>
                                <a:pt x="2814" y="2465"/>
                              </a:cubicBezTo>
                              <a:cubicBezTo>
                                <a:pt x="2828" y="2478"/>
                                <a:pt x="2838" y="2493"/>
                                <a:pt x="2846" y="2511"/>
                              </a:cubicBezTo>
                              <a:cubicBezTo>
                                <a:pt x="2854" y="2529"/>
                                <a:pt x="2857" y="2550"/>
                                <a:pt x="2857" y="2572"/>
                              </a:cubicBezTo>
                              <a:cubicBezTo>
                                <a:pt x="2857" y="2594"/>
                                <a:pt x="2854" y="2614"/>
                                <a:pt x="2846" y="2633"/>
                              </a:cubicBezTo>
                              <a:cubicBezTo>
                                <a:pt x="2838" y="2651"/>
                                <a:pt x="2828" y="2667"/>
                                <a:pt x="2814" y="2680"/>
                              </a:cubicBezTo>
                              <a:cubicBezTo>
                                <a:pt x="2800" y="2693"/>
                                <a:pt x="2784" y="2703"/>
                                <a:pt x="2766" y="2710"/>
                              </a:cubicBezTo>
                              <a:cubicBezTo>
                                <a:pt x="2747" y="2717"/>
                                <a:pt x="2726" y="2721"/>
                                <a:pt x="2705" y="2721"/>
                              </a:cubicBezTo>
                              <a:cubicBezTo>
                                <a:pt x="2683" y="2721"/>
                                <a:pt x="2662" y="2717"/>
                                <a:pt x="2644" y="2710"/>
                              </a:cubicBezTo>
                              <a:cubicBezTo>
                                <a:pt x="2625" y="2703"/>
                                <a:pt x="2609" y="2693"/>
                                <a:pt x="2595" y="2680"/>
                              </a:cubicBezTo>
                              <a:cubicBezTo>
                                <a:pt x="2582" y="2667"/>
                                <a:pt x="2571" y="2651"/>
                                <a:pt x="2564" y="2633"/>
                              </a:cubicBezTo>
                              <a:cubicBezTo>
                                <a:pt x="2556" y="2614"/>
                                <a:pt x="2552" y="2594"/>
                                <a:pt x="2552" y="2572"/>
                              </a:cubicBezTo>
                              <a:cubicBezTo>
                                <a:pt x="2552" y="2550"/>
                                <a:pt x="2556" y="2529"/>
                                <a:pt x="2564" y="2511"/>
                              </a:cubicBezTo>
                              <a:cubicBezTo>
                                <a:pt x="2571" y="2493"/>
                                <a:pt x="2582" y="2478"/>
                                <a:pt x="2595" y="2465"/>
                              </a:cubicBezTo>
                              <a:cubicBezTo>
                                <a:pt x="2609" y="2453"/>
                                <a:pt x="2625" y="2443"/>
                                <a:pt x="2644" y="2436"/>
                              </a:cubicBezTo>
                              <a:cubicBezTo>
                                <a:pt x="2662" y="2429"/>
                                <a:pt x="2683" y="2426"/>
                                <a:pt x="2705" y="2426"/>
                              </a:cubicBezTo>
                              <a:close/>
                              <a:moveTo>
                                <a:pt x="2737" y="2493"/>
                              </a:moveTo>
                              <a:cubicBezTo>
                                <a:pt x="2727" y="2489"/>
                                <a:pt x="2716" y="2487"/>
                                <a:pt x="2705" y="2487"/>
                              </a:cubicBezTo>
                              <a:cubicBezTo>
                                <a:pt x="2693" y="2487"/>
                                <a:pt x="2682" y="2489"/>
                                <a:pt x="2672" y="2493"/>
                              </a:cubicBezTo>
                              <a:cubicBezTo>
                                <a:pt x="2662" y="2497"/>
                                <a:pt x="2654" y="2503"/>
                                <a:pt x="2647" y="2511"/>
                              </a:cubicBezTo>
                              <a:cubicBezTo>
                                <a:pt x="2640" y="2518"/>
                                <a:pt x="2634" y="2527"/>
                                <a:pt x="2630" y="2538"/>
                              </a:cubicBezTo>
                              <a:cubicBezTo>
                                <a:pt x="2626" y="2549"/>
                                <a:pt x="2625" y="2560"/>
                                <a:pt x="2625" y="2572"/>
                              </a:cubicBezTo>
                              <a:cubicBezTo>
                                <a:pt x="2625" y="2585"/>
                                <a:pt x="2627" y="2596"/>
                                <a:pt x="2630" y="2607"/>
                              </a:cubicBezTo>
                              <a:cubicBezTo>
                                <a:pt x="2634" y="2618"/>
                                <a:pt x="2640" y="2627"/>
                                <a:pt x="2647" y="2634"/>
                              </a:cubicBezTo>
                              <a:cubicBezTo>
                                <a:pt x="2654" y="2642"/>
                                <a:pt x="2662" y="2648"/>
                                <a:pt x="2672" y="2652"/>
                              </a:cubicBezTo>
                              <a:cubicBezTo>
                                <a:pt x="2682" y="2657"/>
                                <a:pt x="2693" y="2659"/>
                                <a:pt x="2705" y="2659"/>
                              </a:cubicBezTo>
                              <a:cubicBezTo>
                                <a:pt x="2716" y="2659"/>
                                <a:pt x="2727" y="2657"/>
                                <a:pt x="2737" y="2652"/>
                              </a:cubicBezTo>
                              <a:cubicBezTo>
                                <a:pt x="2747" y="2648"/>
                                <a:pt x="2755" y="2642"/>
                                <a:pt x="2762" y="2634"/>
                              </a:cubicBezTo>
                              <a:cubicBezTo>
                                <a:pt x="2769" y="2627"/>
                                <a:pt x="2775" y="2618"/>
                                <a:pt x="2779" y="2607"/>
                              </a:cubicBezTo>
                              <a:cubicBezTo>
                                <a:pt x="2783" y="2596"/>
                                <a:pt x="2785" y="2585"/>
                                <a:pt x="2785" y="2572"/>
                              </a:cubicBezTo>
                              <a:cubicBezTo>
                                <a:pt x="2785" y="2560"/>
                                <a:pt x="2783" y="2549"/>
                                <a:pt x="2779" y="2538"/>
                              </a:cubicBezTo>
                              <a:cubicBezTo>
                                <a:pt x="2775" y="2527"/>
                                <a:pt x="2770" y="2518"/>
                                <a:pt x="2763" y="2511"/>
                              </a:cubicBezTo>
                              <a:cubicBezTo>
                                <a:pt x="2756" y="2503"/>
                                <a:pt x="2747" y="2497"/>
                                <a:pt x="2737" y="2493"/>
                              </a:cubicBezTo>
                              <a:close/>
                              <a:moveTo>
                                <a:pt x="2908" y="2713"/>
                              </a:moveTo>
                              <a:cubicBezTo>
                                <a:pt x="2975" y="2713"/>
                                <a:pt x="2975" y="2713"/>
                                <a:pt x="2975" y="2713"/>
                              </a:cubicBezTo>
                              <a:cubicBezTo>
                                <a:pt x="2975" y="2604"/>
                                <a:pt x="2975" y="2604"/>
                                <a:pt x="2975" y="2604"/>
                              </a:cubicBezTo>
                              <a:cubicBezTo>
                                <a:pt x="3084" y="2604"/>
                                <a:pt x="3084" y="2604"/>
                                <a:pt x="3084" y="2604"/>
                              </a:cubicBezTo>
                              <a:cubicBezTo>
                                <a:pt x="3084" y="2549"/>
                                <a:pt x="3084" y="2549"/>
                                <a:pt x="3084" y="2549"/>
                              </a:cubicBezTo>
                              <a:cubicBezTo>
                                <a:pt x="2975" y="2549"/>
                                <a:pt x="2975" y="2549"/>
                                <a:pt x="2975" y="2549"/>
                              </a:cubicBezTo>
                              <a:cubicBezTo>
                                <a:pt x="2975" y="2491"/>
                                <a:pt x="2975" y="2491"/>
                                <a:pt x="2975" y="2491"/>
                              </a:cubicBezTo>
                              <a:cubicBezTo>
                                <a:pt x="3093" y="2491"/>
                                <a:pt x="3093" y="2491"/>
                                <a:pt x="3093" y="2491"/>
                              </a:cubicBezTo>
                              <a:cubicBezTo>
                                <a:pt x="3093" y="2433"/>
                                <a:pt x="3093" y="2433"/>
                                <a:pt x="3093" y="2433"/>
                              </a:cubicBezTo>
                              <a:cubicBezTo>
                                <a:pt x="2908" y="2433"/>
                                <a:pt x="2908" y="2433"/>
                                <a:pt x="2908" y="2433"/>
                              </a:cubicBezTo>
                              <a:lnTo>
                                <a:pt x="2908" y="2713"/>
                              </a:lnTo>
                              <a:close/>
                              <a:moveTo>
                                <a:pt x="352" y="1310"/>
                              </a:moveTo>
                              <a:cubicBezTo>
                                <a:pt x="654" y="1310"/>
                                <a:pt x="654" y="1310"/>
                                <a:pt x="654" y="1310"/>
                              </a:cubicBezTo>
                              <a:cubicBezTo>
                                <a:pt x="654" y="345"/>
                                <a:pt x="654" y="345"/>
                                <a:pt x="654" y="345"/>
                              </a:cubicBezTo>
                              <a:cubicBezTo>
                                <a:pt x="1006" y="345"/>
                                <a:pt x="1006" y="345"/>
                                <a:pt x="1006" y="345"/>
                              </a:cubicBezTo>
                              <a:cubicBezTo>
                                <a:pt x="1006" y="94"/>
                                <a:pt x="1006" y="94"/>
                                <a:pt x="1006" y="94"/>
                              </a:cubicBezTo>
                              <a:cubicBezTo>
                                <a:pt x="0" y="94"/>
                                <a:pt x="0" y="94"/>
                                <a:pt x="0" y="94"/>
                              </a:cubicBezTo>
                              <a:cubicBezTo>
                                <a:pt x="0" y="345"/>
                                <a:pt x="0" y="345"/>
                                <a:pt x="0" y="345"/>
                              </a:cubicBezTo>
                              <a:cubicBezTo>
                                <a:pt x="352" y="345"/>
                                <a:pt x="352" y="345"/>
                                <a:pt x="352" y="345"/>
                              </a:cubicBezTo>
                              <a:lnTo>
                                <a:pt x="352" y="1310"/>
                              </a:lnTo>
                              <a:close/>
                              <a:moveTo>
                                <a:pt x="1265" y="1206"/>
                              </a:moveTo>
                              <a:cubicBezTo>
                                <a:pt x="1311" y="1249"/>
                                <a:pt x="1367" y="1282"/>
                                <a:pt x="1433" y="1306"/>
                              </a:cubicBezTo>
                              <a:cubicBezTo>
                                <a:pt x="1498" y="1330"/>
                                <a:pt x="1572" y="1342"/>
                                <a:pt x="1655" y="1342"/>
                              </a:cubicBezTo>
                              <a:cubicBezTo>
                                <a:pt x="1736" y="1342"/>
                                <a:pt x="1809" y="1330"/>
                                <a:pt x="1876" y="1306"/>
                              </a:cubicBezTo>
                              <a:cubicBezTo>
                                <a:pt x="1942" y="1282"/>
                                <a:pt x="1999" y="1249"/>
                                <a:pt x="2046" y="1206"/>
                              </a:cubicBezTo>
                              <a:cubicBezTo>
                                <a:pt x="2093" y="1163"/>
                                <a:pt x="2129" y="1111"/>
                                <a:pt x="2154" y="1051"/>
                              </a:cubicBezTo>
                              <a:cubicBezTo>
                                <a:pt x="2180" y="991"/>
                                <a:pt x="2192" y="925"/>
                                <a:pt x="2192" y="851"/>
                              </a:cubicBezTo>
                              <a:cubicBezTo>
                                <a:pt x="2192" y="94"/>
                                <a:pt x="2192" y="94"/>
                                <a:pt x="2192" y="94"/>
                              </a:cubicBezTo>
                              <a:cubicBezTo>
                                <a:pt x="1891" y="94"/>
                                <a:pt x="1891" y="94"/>
                                <a:pt x="1891" y="94"/>
                              </a:cubicBezTo>
                              <a:cubicBezTo>
                                <a:pt x="1891" y="827"/>
                                <a:pt x="1891" y="827"/>
                                <a:pt x="1891" y="827"/>
                              </a:cubicBezTo>
                              <a:cubicBezTo>
                                <a:pt x="1891" y="860"/>
                                <a:pt x="1887" y="892"/>
                                <a:pt x="1878" y="922"/>
                              </a:cubicBezTo>
                              <a:cubicBezTo>
                                <a:pt x="1870" y="952"/>
                                <a:pt x="1857" y="978"/>
                                <a:pt x="1838" y="1002"/>
                              </a:cubicBezTo>
                              <a:cubicBezTo>
                                <a:pt x="1819" y="1025"/>
                                <a:pt x="1795" y="1044"/>
                                <a:pt x="1765" y="1057"/>
                              </a:cubicBezTo>
                              <a:cubicBezTo>
                                <a:pt x="1735" y="1071"/>
                                <a:pt x="1699" y="1078"/>
                                <a:pt x="1656" y="1078"/>
                              </a:cubicBezTo>
                              <a:cubicBezTo>
                                <a:pt x="1614" y="1078"/>
                                <a:pt x="1578" y="1071"/>
                                <a:pt x="1548" y="1057"/>
                              </a:cubicBezTo>
                              <a:cubicBezTo>
                                <a:pt x="1518" y="1044"/>
                                <a:pt x="1494" y="1025"/>
                                <a:pt x="1476" y="1002"/>
                              </a:cubicBezTo>
                              <a:cubicBezTo>
                                <a:pt x="1458" y="978"/>
                                <a:pt x="1444" y="952"/>
                                <a:pt x="1435" y="922"/>
                              </a:cubicBezTo>
                              <a:cubicBezTo>
                                <a:pt x="1426" y="892"/>
                                <a:pt x="1422" y="860"/>
                                <a:pt x="1422" y="827"/>
                              </a:cubicBezTo>
                              <a:cubicBezTo>
                                <a:pt x="1422" y="94"/>
                                <a:pt x="1422" y="94"/>
                                <a:pt x="1422" y="94"/>
                              </a:cubicBezTo>
                              <a:cubicBezTo>
                                <a:pt x="1122" y="94"/>
                                <a:pt x="1122" y="94"/>
                                <a:pt x="1122" y="94"/>
                              </a:cubicBezTo>
                              <a:cubicBezTo>
                                <a:pt x="1122" y="851"/>
                                <a:pt x="1122" y="851"/>
                                <a:pt x="1122" y="851"/>
                              </a:cubicBezTo>
                              <a:cubicBezTo>
                                <a:pt x="1122" y="925"/>
                                <a:pt x="1135" y="991"/>
                                <a:pt x="1159" y="1051"/>
                              </a:cubicBezTo>
                              <a:cubicBezTo>
                                <a:pt x="1184" y="1111"/>
                                <a:pt x="1219" y="1163"/>
                                <a:pt x="1265" y="1206"/>
                              </a:cubicBezTo>
                              <a:close/>
                              <a:moveTo>
                                <a:pt x="2379" y="1497"/>
                              </a:moveTo>
                              <a:cubicBezTo>
                                <a:pt x="2990" y="0"/>
                                <a:pt x="2990" y="0"/>
                                <a:pt x="2990" y="0"/>
                              </a:cubicBezTo>
                              <a:cubicBezTo>
                                <a:pt x="2771" y="0"/>
                                <a:pt x="2771" y="0"/>
                                <a:pt x="2771" y="0"/>
                              </a:cubicBezTo>
                              <a:cubicBezTo>
                                <a:pt x="2160" y="1497"/>
                                <a:pt x="2160" y="1497"/>
                                <a:pt x="2160" y="1497"/>
                              </a:cubicBezTo>
                              <a:lnTo>
                                <a:pt x="2379" y="1497"/>
                              </a:lnTo>
                              <a:close/>
                              <a:moveTo>
                                <a:pt x="3735" y="964"/>
                              </a:moveTo>
                              <a:cubicBezTo>
                                <a:pt x="3040" y="964"/>
                                <a:pt x="3040" y="964"/>
                                <a:pt x="3040" y="964"/>
                              </a:cubicBezTo>
                              <a:cubicBezTo>
                                <a:pt x="3073" y="1069"/>
                                <a:pt x="3171" y="1145"/>
                                <a:pt x="3286" y="1145"/>
                              </a:cubicBezTo>
                              <a:cubicBezTo>
                                <a:pt x="3365" y="1145"/>
                                <a:pt x="3440" y="1121"/>
                                <a:pt x="3495" y="1060"/>
                              </a:cubicBezTo>
                              <a:cubicBezTo>
                                <a:pt x="3702" y="1145"/>
                                <a:pt x="3702" y="1145"/>
                                <a:pt x="3702" y="1145"/>
                              </a:cubicBezTo>
                              <a:cubicBezTo>
                                <a:pt x="3613" y="1272"/>
                                <a:pt x="3448" y="1342"/>
                                <a:pt x="3286" y="1342"/>
                              </a:cubicBezTo>
                              <a:cubicBezTo>
                                <a:pt x="3035" y="1342"/>
                                <a:pt x="2831" y="1139"/>
                                <a:pt x="2831" y="887"/>
                              </a:cubicBezTo>
                              <a:cubicBezTo>
                                <a:pt x="2831" y="636"/>
                                <a:pt x="3035" y="432"/>
                                <a:pt x="3286" y="432"/>
                              </a:cubicBezTo>
                              <a:cubicBezTo>
                                <a:pt x="3538" y="432"/>
                                <a:pt x="3742" y="636"/>
                                <a:pt x="3742" y="887"/>
                              </a:cubicBezTo>
                              <a:cubicBezTo>
                                <a:pt x="3742" y="914"/>
                                <a:pt x="3739" y="939"/>
                                <a:pt x="3735" y="964"/>
                              </a:cubicBezTo>
                              <a:close/>
                              <a:moveTo>
                                <a:pt x="3525" y="789"/>
                              </a:moveTo>
                              <a:cubicBezTo>
                                <a:pt x="3487" y="695"/>
                                <a:pt x="3394" y="629"/>
                                <a:pt x="3286" y="629"/>
                              </a:cubicBezTo>
                              <a:cubicBezTo>
                                <a:pt x="3179" y="629"/>
                                <a:pt x="3086" y="695"/>
                                <a:pt x="3048" y="789"/>
                              </a:cubicBezTo>
                              <a:lnTo>
                                <a:pt x="3525" y="789"/>
                              </a:lnTo>
                              <a:close/>
                            </a:path>
                          </a:pathLst>
                        </a:custGeom>
                        <a:solidFill>
                          <a:srgbClr val="C5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17CD7C4" id="JE1812111629JU logo p1 TU-E.emf" o:spid="_x0000_s1026" editas="canvas" style="position:absolute;margin-left:0;margin-top:0;width:595.3pt;height:227.15pt;z-index:-251657216;mso-position-horizontal-relative:page;mso-position-vertical-relative:page" coordsize="75603,2884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28848;visibility:visible;mso-wrap-style:square">
                <v:fill o:detectmouseclick="t"/>
                <v:path o:connecttype="none"/>
              </v:shape>
              <v:shape id="Freeform 4" o:spid="_x0000_s1028" style="position:absolute;left:60725;top:16522;width:11887;height:10122;visibility:visible;mso-wrap-style:square;v-text-anchor:top" coordsize="3742,31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" path="m195,2245c,2245,,2245,,2245,,1965,,1965,,1965v188,,188,,188,c188,2022,188,2022,188,2022v-123,,-123,,-123,c65,2075,65,2075,65,2075v117,,117,,117,c182,2130,182,2130,182,2130v-117,,-117,,-117,c65,2188,65,2188,65,2188v130,,130,,130,l195,2245xm318,1965v-68,,-68,,-68,c250,2245,250,2245,250,2245v68,,68,,68,l318,1965xm562,2245v77,,77,,77,c639,1965,639,1965,639,1965v-66,,-66,,-66,c574,2148,574,2148,574,2148v-1,,-1,,-1,c461,1965,461,1965,461,1965v-77,,-77,,-77,c384,2245,384,2245,384,2245v65,,65,,65,c448,2062,448,2062,448,2062v1,,1,,1,l562,2245xm808,2245v-104,,-104,,-104,c704,1965,704,1965,704,1965v101,,101,,101,c825,1965,844,1968,864,1972v19,5,36,13,51,23c930,2006,942,2020,952,2038v9,18,14,40,14,67c966,2129,961,2150,952,2168v-9,18,-21,33,-36,44c901,2223,884,2232,865,2237v-18,6,-37,8,-57,8xm802,2187v12,,24,-1,35,-4c848,2180,858,2175,867,2169v8,-6,15,-15,20,-25c892,2133,895,2120,895,2105v,-16,-3,-29,-8,-40c882,2055,875,2047,867,2040v-9,-6,-19,-10,-30,-13c826,2024,815,2023,804,2023v-34,,-34,,-34,c770,2187,770,2187,770,2187r32,xm1084,2128v109,,109,,109,c1193,2245,1193,2245,1193,2245v68,,68,,68,c1261,1965,1261,1965,1261,1965v-68,,-68,,-68,c1193,2071,1193,2071,1193,2071v-109,,-109,,-109,c1084,1965,1084,1965,1084,1965v-68,,-68,,-68,c1016,2245,1016,2245,1016,2245v68,,68,,68,l1084,2128xm1575,1997v13,13,24,28,31,46c1614,2062,1618,2082,1618,2104v,22,-4,43,-12,61c1599,2183,1588,2199,1575,2212v-14,13,-30,23,-49,30c1507,2249,1487,2253,1465,2253v-22,,-42,-4,-61,-11c1386,2235,1370,2225,1356,2212v-14,-13,-24,-29,-32,-47c1316,2147,1313,2126,1313,2104v,-22,3,-42,11,-61c1332,2025,1342,2010,1356,1997v14,-12,30,-22,48,-29c1423,1961,1443,1958,1465,1958v22,,42,3,61,10c1545,1975,1561,1985,1575,1997xm1546,2104v,-12,-2,-23,-6,-34c1536,2060,1530,2051,1523,2043v-7,-7,-15,-13,-25,-18c1488,2021,1477,2019,1465,2019v-12,,-23,2,-32,6c1423,2030,1414,2036,1407,2043v-7,8,-12,17,-16,27c1387,2081,1385,2092,1385,2104v,13,2,25,6,35c1395,2150,1401,2159,1408,2167v7,7,15,13,25,18c1442,2189,1453,2191,1465,2191v12,,23,-2,33,-6c1507,2180,1516,2174,1523,2167v7,-8,13,-17,17,-28c1544,2129,1546,2117,1546,2104xm1832,1965v-65,199,-65,199,-65,199c1765,2164,1765,2164,1765,2164v-64,-199,-64,-199,-64,-199c1624,1965,1624,1965,1624,1965v107,280,107,280,107,280c1798,2245,1798,2245,1798,2245v108,-280,108,-280,108,-280l1832,1965xm2134,2188v-130,,-130,,-130,c2004,2130,2004,2130,2004,2130v116,,116,,116,c2120,2075,2120,2075,2120,2075v-116,,-116,,-116,c2004,2022,2004,2022,2004,2022v123,,123,,123,c2127,1965,2127,1965,2127,1965v-188,,-188,,-188,c1939,2245,1939,2245,1939,2245v195,,195,,195,l2134,2188xm2444,1965v-66,,-66,,-66,c2380,2148,2380,2148,2380,2148v-1,,-1,,-1,c2266,1965,2266,1965,2266,1965v-77,,-77,,-77,c2189,2245,2189,2245,2189,2245v66,,66,,66,c2253,2062,2253,2062,2253,2062v1,,1,,1,c2367,2245,2367,2245,2367,2245v77,,77,,77,l2444,1965xm,2959v79,,79,,79,c79,3181,79,3181,79,3181v68,,68,,68,c147,2959,147,2959,147,2959v79,,79,,79,c226,2901,226,2901,226,2901,,2901,,2901,,2901r,58xm328,3065v116,,116,,116,c444,3011,444,3011,444,3011v-116,,-116,,-116,c328,2958,328,2958,328,2958v123,,123,,123,c451,2901,451,2901,451,2901v-189,,-189,,-189,c262,3181,262,3181,262,3181v196,,196,,196,c458,3123,458,3123,458,3123v-130,,-130,,-130,l328,3065xm683,3118v-10,6,-22,8,-35,8c636,3126,626,3124,616,3120v-10,-4,-18,-10,-25,-18c584,3095,578,3086,574,3075v-4,-10,-6,-22,-6,-35c568,3028,570,3017,574,3006v4,-10,10,-19,17,-27c598,2972,607,2965,616,2961v10,-4,21,-6,33,-6c660,2955,670,2957,681,2961v10,4,18,11,25,19c752,2934,752,2934,752,2934v-12,-13,-28,-23,-47,-30c686,2897,667,2893,647,2893v-22,,-42,4,-60,11c568,2910,552,2920,539,2933v-14,13,-25,28,-33,47c499,2998,495,3018,495,3040v,22,4,42,11,61c514,3119,524,3134,538,3147v13,13,29,24,48,31c604,3185,624,3188,646,3188v23,,44,-4,63,-12c727,3168,742,3156,754,3142v-47,-44,-47,-44,-47,-44c701,3106,693,3113,683,3118xm967,3007v-109,,-109,,-109,c858,2901,858,2901,858,2901v-68,,-68,,-68,c790,3181,790,3181,790,3181v68,,68,,68,c858,3064,858,3064,858,3064v109,,109,,109,c967,3181,967,3181,967,3181v68,,68,,68,c1035,2901,1035,2901,1035,2901v-68,,-68,,-68,l967,3007xm1291,3084v-1,,-1,,-1,c1177,2901,1177,2901,1177,2901v-77,,-77,,-77,c1100,3181,1100,3181,1100,3181v66,,66,,66,c1164,2998,1164,2998,1164,2998v1,,1,,1,c1278,3181,1278,3181,1278,3181v77,,77,,77,c1355,2901,1355,2901,1355,2901v-66,,-66,,-66,l1291,3084xm1700,2979v8,18,12,38,12,61c1712,3062,1708,3082,1700,3100v-7,19,-18,34,-32,47c1655,3161,1639,3171,1620,3178v-19,7,-39,10,-61,10c1537,3188,1517,3185,1498,3178v-18,-7,-35,-17,-48,-31c1436,3134,1426,3119,1418,3100v-8,-18,-12,-38,-12,-60c1406,3017,1410,2997,1418,2979v8,-18,18,-33,32,-46c1463,2920,1480,2910,1498,2904v19,-7,39,-11,61,-11c1581,2893,1601,2897,1620,2904v19,6,35,16,48,29c1682,2946,1693,2961,1700,2979xm1639,3040v,-12,-2,-24,-6,-34c1629,2995,1624,2986,1617,2979v-7,-8,-16,-14,-25,-18c1582,2956,1571,2954,1559,2954v-12,,-23,2,-33,7c1517,2965,1508,2971,1501,2979v-7,7,-13,16,-16,27c1481,3016,1479,3028,1479,3040v,12,2,24,6,35c1489,3085,1494,3095,1501,3102v7,8,16,14,25,18c1536,3125,1547,3127,1559,3127v12,,23,-2,32,-7c1601,3116,1610,3110,1617,3102v7,-7,12,-17,16,-27c1637,3064,1639,3052,1639,3040xm1831,2901v-68,,-68,,-68,c1763,3181,1763,3181,1763,3181v176,,176,,176,c1939,3122,1939,3122,1939,3122v-108,,-108,,-108,l1831,2901xm2253,2979v8,18,12,38,12,61c2265,3062,2261,3082,2253,3100v-7,19,-18,34,-32,47c2208,3161,2192,3171,2173,3178v-19,7,-39,10,-61,10c2090,3188,2070,3185,2051,3178v-18,-7,-35,-17,-48,-31c1989,3134,1979,3119,1971,3100v-8,-18,-12,-38,-12,-60c1959,3017,1963,2997,1971,2979v8,-18,18,-33,32,-46c2016,2920,2033,2910,2051,2904v19,-7,39,-11,61,-11c2134,2893,2154,2897,2173,2904v19,6,35,16,48,29c2235,2946,2246,2961,2253,2979xm2192,3040v,-12,-2,-24,-6,-34c2182,2995,2177,2986,2170,2979v-7,-8,-16,-14,-25,-18c2135,2956,2124,2954,2112,2954v-12,,-23,2,-33,7c2070,2965,2061,2971,2054,2979v-7,7,-13,16,-16,27c2034,3016,2032,3028,2032,3040v,12,2,24,6,35c2042,3085,2047,3095,2054,3102v7,8,16,14,25,18c2089,3125,2100,3127,2112,3127v12,,23,-2,32,-7c2154,3116,2163,3110,2170,3102v7,-7,12,-17,16,-27c2190,3064,2192,3052,2192,3040xm2448,3070v53,,53,,53,c2501,3121,2501,3121,2501,3121v-6,3,-12,5,-19,6c2475,3128,2467,3129,2459,3129v-14,,-26,-3,-37,-7c2412,3118,2403,3112,2396,3104v-8,-8,-13,-17,-17,-28c2375,3065,2374,3053,2374,3040v,-12,2,-24,6,-35c2384,2995,2390,2986,2397,2978v7,-8,16,-14,26,-18c2433,2955,2444,2953,2456,2953v14,,26,2,37,7c2504,2965,2512,2972,2519,2979v43,-48,43,-48,43,-48c2550,2919,2534,2910,2515,2903v-19,-6,-39,-10,-61,-10c2432,2893,2412,2897,2394,2904v-19,6,-35,16,-49,29c2332,2946,2321,2961,2313,2980v-8,18,-12,38,-12,60c2301,3063,2305,3083,2313,3101v8,18,18,33,32,46c2358,3160,2375,3170,2394,3177v18,7,39,11,62,11c2477,3188,2497,3186,2516,3181v18,-4,34,-10,48,-17c2564,3016,2564,3016,2564,3016v-116,,-116,,-116,l2448,3070xm2727,3004v-60,-103,-60,-103,-60,-103c2585,2901,2585,2901,2585,2901v106,161,106,161,106,161c2691,3181,2691,3181,2691,3181v67,,67,,67,c2758,3062,2758,3062,2758,3062v108,-161,108,-161,108,-161c2787,2901,2787,2901,2787,2901r-60,103xm173,2602v,8,-1,15,-3,22c168,2631,165,2637,161,2642v-5,6,-10,10,-17,13c137,2658,129,2660,120,2660v-10,,-18,-2,-25,-5c89,2652,83,2648,79,2642v-4,-5,-7,-11,-9,-18c68,2617,67,2610,67,2602v,-169,,-169,,-169c,2433,,2433,,2433v,175,,175,,175c,2624,3,2640,8,2654v6,13,14,25,24,35c42,2699,55,2707,70,2712v14,6,31,9,49,9c138,2721,154,2718,169,2712v15,-5,28,-13,38,-23c218,2679,226,2667,232,2654v5,-14,8,-30,8,-46c240,2433,240,2433,240,2433v-67,,-67,,-67,l173,2602xm558,2433v-66,,-66,,-66,c494,2616,494,2616,494,2616v-1,,-1,,-1,c380,2433,380,2433,380,2433v-77,,-77,,-77,c303,2713,303,2713,303,2713v66,,66,,66,c367,2530,367,2530,367,2530v1,,1,,1,c481,2713,481,2713,481,2713v77,,77,,77,l558,2433xm691,2433v-68,,-68,,-68,c623,2713,623,2713,623,2713v68,,68,,68,l691,2433xm898,2713v108,-280,108,-280,108,-280c931,2433,931,2433,931,2433v-65,199,-65,199,-65,199c865,2632,865,2632,865,2632,800,2433,800,2433,800,2433v-76,,-76,,-76,c830,2713,830,2713,830,2713r68,xm1234,2655v-131,,-131,,-131,c1103,2597,1103,2597,1103,2597v117,,117,,117,c1220,2543,1220,2543,1220,2543v-117,,-117,,-117,c1103,2490,1103,2490,1103,2490v123,,123,,123,c1226,2433,1226,2433,1226,2433v-188,,-188,,-188,c1038,2713,1038,2713,1038,2713v196,,196,,196,l1234,2655xm1438,2713v-61,-111,-61,-111,-61,-111c1354,2602,1354,2602,1354,2602v,111,,111,,111c1288,2713,1288,2713,1288,2713v,-280,,-280,,-280c1395,2433,1395,2433,1395,2433v13,,27,2,39,4c1447,2440,1459,2445,1469,2451v10,7,18,16,24,26c1499,2488,1502,2502,1502,2518v,19,-5,35,-15,48c1477,2579,1462,2588,1444,2593v73,120,73,120,73,120l1438,2713xm1435,2519v,-7,-1,-12,-4,-16c1428,2499,1425,2496,1420,2493v-4,-2,-9,-3,-14,-4c1400,2488,1395,2488,1390,2488v-36,,-36,,-36,c1354,2553,1354,2553,1354,2553v32,,32,,32,c1392,2553,1397,2553,1403,2552v6,-1,11,-3,16,-5c1424,2544,1428,2541,1431,2536v3,-4,4,-10,4,-17xm1631,2487v3,-2,7,-3,12,-4c1648,2482,1652,2482,1657,2482v8,,17,2,27,6c1693,2493,1701,2498,1707,2506v43,-46,43,-46,43,-46c1737,2449,1723,2440,1706,2435v-16,-6,-32,-9,-48,-9c1645,2426,1632,2428,1619,2431v-13,3,-25,8,-35,16c1574,2454,1565,2463,1559,2474v-6,11,-10,24,-10,40c1549,2526,1551,2537,1556,2546v4,9,9,16,16,23c1579,2575,1586,2580,1595,2584v8,4,17,7,26,10c1630,2597,1639,2600,1646,2602v7,3,13,5,18,8c1669,2614,1673,2617,1675,2621v3,3,4,8,4,13c1679,2640,1678,2644,1676,2648v-2,4,-5,7,-8,10c1664,2660,1660,2662,1655,2663v-5,1,-9,1,-14,1c1629,2664,1618,2662,1607,2656v-11,-6,-20,-13,-27,-21c1536,2680,1536,2680,1536,2680v12,13,28,23,46,30c1601,2717,1620,2720,1641,2720v13,,27,-2,40,-5c1693,2711,1705,2705,1715,2698v10,-8,18,-18,24,-29c1745,2657,1748,2643,1748,2627v,-14,-3,-26,-8,-35c1734,2583,1727,2575,1719,2568v-9,-6,-18,-11,-29,-15c1680,2549,1670,2546,1661,2543v-7,-2,-13,-5,-18,-6c1638,2535,1633,2532,1629,2530v-4,-2,-7,-5,-8,-8c1619,2519,1618,2515,1618,2510v,-6,1,-10,3,-14c1624,2493,1627,2490,1631,2487xm1868,2713v,-280,,-280,,-280c1800,2433,1800,2433,1800,2433v,280,,280,,280l1868,2713xm2051,2713v,-222,,-222,,-222c2130,2491,2130,2491,2130,2491v,-58,,-58,,-58c1904,2433,1904,2433,1904,2433v,58,,58,,58c1983,2491,1983,2491,1983,2491v,222,,222,,222l2051,2713xm2322,2713v,-119,,-119,,-119c2429,2433,2429,2433,2429,2433v-79,,-79,,-79,c2290,2537,2290,2537,2290,2537v-59,-104,-59,-104,-59,-104c2149,2433,2149,2433,2149,2433v105,161,105,161,105,161c2254,2713,2254,2713,2254,2713r68,xm2705,2426v21,,42,3,61,10c2784,2443,2800,2453,2814,2465v14,13,24,28,32,46c2854,2529,2857,2550,2857,2572v,22,-3,42,-11,61c2838,2651,2828,2667,2814,2680v-14,13,-30,23,-48,30c2747,2717,2726,2721,2705,2721v-22,,-43,-4,-61,-11c2625,2703,2609,2693,2595,2680v-13,-13,-24,-29,-31,-47c2556,2614,2552,2594,2552,2572v,-22,4,-43,12,-61c2571,2493,2582,2478,2595,2465v14,-12,30,-22,49,-29c2662,2429,2683,2426,2705,2426xm2737,2493v-10,-4,-21,-6,-32,-6c2693,2487,2682,2489,2672,2493v-10,4,-18,10,-25,18c2640,2518,2634,2527,2630,2538v-4,11,-5,22,-5,34c2625,2585,2627,2596,2630,2607v4,11,10,20,17,27c2654,2642,2662,2648,2672,2652v10,5,21,7,33,7c2716,2659,2727,2657,2737,2652v10,-4,18,-10,25,-18c2769,2627,2775,2618,2779,2607v4,-11,6,-22,6,-35c2785,2560,2783,2549,2779,2538v-4,-11,-9,-20,-16,-27c2756,2503,2747,2497,2737,2493xm2908,2713v67,,67,,67,c2975,2604,2975,2604,2975,2604v109,,109,,109,c3084,2549,3084,2549,3084,2549v-109,,-109,,-109,c2975,2491,2975,2491,2975,2491v118,,118,,118,c3093,2433,3093,2433,3093,2433v-185,,-185,,-185,l2908,2713xm352,1310v302,,302,,302,c654,345,654,345,654,345v352,,352,,352,c1006,94,1006,94,1006,94,,94,,94,,94,,345,,345,,345v352,,352,,352,l352,1310xm1265,1206v46,43,102,76,168,100c1498,1330,1572,1342,1655,1342v81,,154,-12,221,-36c1942,1282,1999,1249,2046,1206v47,-43,83,-95,108,-155c2180,991,2192,925,2192,851v,-757,,-757,,-757c1891,94,1891,94,1891,94v,733,,733,,733c1891,860,1887,892,1878,922v-8,30,-21,56,-40,80c1819,1025,1795,1044,1765,1057v-30,14,-66,21,-109,21c1614,1078,1578,1071,1548,1057v-30,-13,-54,-32,-72,-55c1458,978,1444,952,1435,922v-9,-30,-13,-62,-13,-95c1422,94,1422,94,1422,94v-300,,-300,,-300,c1122,851,1122,851,1122,851v,74,13,140,37,200c1184,1111,1219,1163,1265,1206xm2379,1497c2990,,2990,,2990,,2771,,2771,,2771,,2160,1497,2160,1497,2160,1497r219,xm3735,964v-695,,-695,,-695,c3073,1069,3171,1145,3286,1145v79,,154,-24,209,-85c3702,1145,3702,1145,3702,1145v-89,127,-254,197,-416,197c3035,1342,2831,1139,2831,887v,-251,204,-455,455,-455c3538,432,3742,636,3742,887v,27,-3,52,-7,77xm3525,789c3487,695,3394,629,3286,629v-107,,-200,66,-238,160l3525,789xe" fillcolor="#c51718" stroked="f">
                <v:path arrowok="t" o:connecttype="custom" o:connectlocs="20649,676275;202991,712788;142634,654685;302422,688340;275420,647700;400581,623888;510178,648653;420595,648653;465386,641033;483811,688023;605478,623888;675683,623888;695379,623888;25096,1009968;104196,955993;216968,989965;216333,940118;170906,999173;250959,921068;410112,979170;430442,921068;460621,999173;520661,965200;476822,984885;615962,1009968;651541,1009015;715710,945833;647411,976313;794492,990918;780197,937578;734770,984568;847225,921068;54004,833120;0,828040;54957,772478;116585,803275;285267,861378;350390,842963;392004,861378;466657,778193;446644,790258;521931,788353;492070,798195;529873,843915;552428,847408;514943,792480;676636,772478;727464,805498;907582,816610;824353,782638;840872,836295;923783,861378;923783,861378;401852,382905;596584,292735;356425,270193;1043863,363538;968257,250508" o:connectangles="0,0,0,0,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41F9"/>
    <w:multiLevelType w:val="multilevel"/>
    <w:tmpl w:val="3A90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2D49F1"/>
    <w:multiLevelType w:val="multilevel"/>
    <w:tmpl w:val="F168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70598"/>
    <w:multiLevelType w:val="multilevel"/>
    <w:tmpl w:val="90C0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9F3DF2"/>
    <w:multiLevelType w:val="multilevel"/>
    <w:tmpl w:val="4DB6D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E23457"/>
    <w:multiLevelType w:val="multilevel"/>
    <w:tmpl w:val="58E6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550001"/>
    <w:multiLevelType w:val="multilevel"/>
    <w:tmpl w:val="ABF2E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883720"/>
    <w:multiLevelType w:val="multilevel"/>
    <w:tmpl w:val="F8CC5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241680"/>
    <w:multiLevelType w:val="multilevel"/>
    <w:tmpl w:val="A4F6F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B0229"/>
    <w:multiLevelType w:val="multilevel"/>
    <w:tmpl w:val="40D6B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CC4AF6"/>
    <w:multiLevelType w:val="multilevel"/>
    <w:tmpl w:val="F0F0C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274AAB"/>
    <w:multiLevelType w:val="multilevel"/>
    <w:tmpl w:val="7548C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E00A3B"/>
    <w:multiLevelType w:val="multilevel"/>
    <w:tmpl w:val="60A2AC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8D379C"/>
    <w:multiLevelType w:val="multilevel"/>
    <w:tmpl w:val="152CA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3B5214"/>
    <w:multiLevelType w:val="multilevel"/>
    <w:tmpl w:val="230E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B02391"/>
    <w:multiLevelType w:val="multilevel"/>
    <w:tmpl w:val="417C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B523E5"/>
    <w:multiLevelType w:val="multilevel"/>
    <w:tmpl w:val="62B65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9C5E84"/>
    <w:multiLevelType w:val="multilevel"/>
    <w:tmpl w:val="5D58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DB4DCD"/>
    <w:multiLevelType w:val="multilevel"/>
    <w:tmpl w:val="07BC0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F6557F"/>
    <w:multiLevelType w:val="multilevel"/>
    <w:tmpl w:val="4F169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9B7883"/>
    <w:multiLevelType w:val="multilevel"/>
    <w:tmpl w:val="3110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8213D6"/>
    <w:multiLevelType w:val="multilevel"/>
    <w:tmpl w:val="4E7A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744DCB"/>
    <w:multiLevelType w:val="multilevel"/>
    <w:tmpl w:val="5BCE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3A669C"/>
    <w:multiLevelType w:val="multilevel"/>
    <w:tmpl w:val="6BB68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7B11CE"/>
    <w:multiLevelType w:val="multilevel"/>
    <w:tmpl w:val="64185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3314003"/>
    <w:multiLevelType w:val="multilevel"/>
    <w:tmpl w:val="FA46E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507E07"/>
    <w:multiLevelType w:val="multilevel"/>
    <w:tmpl w:val="5350A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3C332FE"/>
    <w:multiLevelType w:val="multilevel"/>
    <w:tmpl w:val="DE92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1D263D"/>
    <w:multiLevelType w:val="multilevel"/>
    <w:tmpl w:val="7A3A81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9A13680"/>
    <w:multiLevelType w:val="multilevel"/>
    <w:tmpl w:val="1D6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AD06D1"/>
    <w:multiLevelType w:val="multilevel"/>
    <w:tmpl w:val="421A6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B2C0181"/>
    <w:multiLevelType w:val="multilevel"/>
    <w:tmpl w:val="A39E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D6F26EF"/>
    <w:multiLevelType w:val="multilevel"/>
    <w:tmpl w:val="BA52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DC10F34"/>
    <w:multiLevelType w:val="multilevel"/>
    <w:tmpl w:val="FF782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F10397"/>
    <w:multiLevelType w:val="multilevel"/>
    <w:tmpl w:val="B3AE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E52F1B"/>
    <w:multiLevelType w:val="multilevel"/>
    <w:tmpl w:val="D00015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449001A"/>
    <w:multiLevelType w:val="multilevel"/>
    <w:tmpl w:val="1A3A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623CD8"/>
    <w:multiLevelType w:val="multilevel"/>
    <w:tmpl w:val="D576B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996501"/>
    <w:multiLevelType w:val="multilevel"/>
    <w:tmpl w:val="4EF46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8C57DD"/>
    <w:multiLevelType w:val="multilevel"/>
    <w:tmpl w:val="0FF8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692DE6"/>
    <w:multiLevelType w:val="multilevel"/>
    <w:tmpl w:val="313C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AAC1235"/>
    <w:multiLevelType w:val="multilevel"/>
    <w:tmpl w:val="52D8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B917B4F"/>
    <w:multiLevelType w:val="multilevel"/>
    <w:tmpl w:val="D40C5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040BDA"/>
    <w:multiLevelType w:val="multilevel"/>
    <w:tmpl w:val="AF1A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36538E1"/>
    <w:multiLevelType w:val="multilevel"/>
    <w:tmpl w:val="79588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39204AF"/>
    <w:multiLevelType w:val="multilevel"/>
    <w:tmpl w:val="D422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437339A"/>
    <w:multiLevelType w:val="multilevel"/>
    <w:tmpl w:val="9CDE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8A704D4"/>
    <w:multiLevelType w:val="multilevel"/>
    <w:tmpl w:val="E7E842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1C7122"/>
    <w:multiLevelType w:val="multilevel"/>
    <w:tmpl w:val="D0EA2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B793631"/>
    <w:multiLevelType w:val="multilevel"/>
    <w:tmpl w:val="7972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EB94A90"/>
    <w:multiLevelType w:val="multilevel"/>
    <w:tmpl w:val="5F20C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05E77F0"/>
    <w:multiLevelType w:val="multilevel"/>
    <w:tmpl w:val="2A545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003D4C"/>
    <w:multiLevelType w:val="multilevel"/>
    <w:tmpl w:val="B8C056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921745"/>
    <w:multiLevelType w:val="multilevel"/>
    <w:tmpl w:val="CD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1E6374D"/>
    <w:multiLevelType w:val="multilevel"/>
    <w:tmpl w:val="62607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4534B08"/>
    <w:multiLevelType w:val="multilevel"/>
    <w:tmpl w:val="54E6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5E87CF6"/>
    <w:multiLevelType w:val="multilevel"/>
    <w:tmpl w:val="5D32A6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5D4545"/>
    <w:multiLevelType w:val="multilevel"/>
    <w:tmpl w:val="67C6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7A87EED"/>
    <w:multiLevelType w:val="multilevel"/>
    <w:tmpl w:val="4694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A1B0AAD"/>
    <w:multiLevelType w:val="multilevel"/>
    <w:tmpl w:val="90F81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B384D55"/>
    <w:multiLevelType w:val="multilevel"/>
    <w:tmpl w:val="D8142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BBB5130"/>
    <w:multiLevelType w:val="multilevel"/>
    <w:tmpl w:val="E064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DB5F4A"/>
    <w:multiLevelType w:val="multilevel"/>
    <w:tmpl w:val="EC66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0723B52"/>
    <w:multiLevelType w:val="multilevel"/>
    <w:tmpl w:val="F948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215598"/>
    <w:multiLevelType w:val="multilevel"/>
    <w:tmpl w:val="DC203B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63F53FE"/>
    <w:multiLevelType w:val="multilevel"/>
    <w:tmpl w:val="1EC0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402545"/>
    <w:multiLevelType w:val="multilevel"/>
    <w:tmpl w:val="23F6F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8EF60E1"/>
    <w:multiLevelType w:val="multilevel"/>
    <w:tmpl w:val="D966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9CB52F2"/>
    <w:multiLevelType w:val="multilevel"/>
    <w:tmpl w:val="C0EC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AD82931"/>
    <w:multiLevelType w:val="multilevel"/>
    <w:tmpl w:val="E9E450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E5052AD"/>
    <w:multiLevelType w:val="multilevel"/>
    <w:tmpl w:val="18D2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D03B4B"/>
    <w:multiLevelType w:val="multilevel"/>
    <w:tmpl w:val="B630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1E81E02"/>
    <w:multiLevelType w:val="multilevel"/>
    <w:tmpl w:val="AFCEE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26A0FC8"/>
    <w:multiLevelType w:val="multilevel"/>
    <w:tmpl w:val="4DA2A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C0344B"/>
    <w:multiLevelType w:val="multilevel"/>
    <w:tmpl w:val="C1E049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54352DA"/>
    <w:multiLevelType w:val="multilevel"/>
    <w:tmpl w:val="82628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8C60AD"/>
    <w:multiLevelType w:val="multilevel"/>
    <w:tmpl w:val="2768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9CF4E8E"/>
    <w:multiLevelType w:val="multilevel"/>
    <w:tmpl w:val="CEA67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A9151F6"/>
    <w:multiLevelType w:val="multilevel"/>
    <w:tmpl w:val="329E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B1942F0"/>
    <w:multiLevelType w:val="multilevel"/>
    <w:tmpl w:val="526C9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B5F4A55"/>
    <w:multiLevelType w:val="multilevel"/>
    <w:tmpl w:val="B78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9A217B"/>
    <w:multiLevelType w:val="multilevel"/>
    <w:tmpl w:val="6AB4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D2C5CB0"/>
    <w:multiLevelType w:val="multilevel"/>
    <w:tmpl w:val="2BC22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D7669C0"/>
    <w:multiLevelType w:val="multilevel"/>
    <w:tmpl w:val="749871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EDF136C"/>
    <w:multiLevelType w:val="multilevel"/>
    <w:tmpl w:val="880E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36865454">
    <w:abstractNumId w:val="60"/>
  </w:num>
  <w:num w:numId="2" w16cid:durableId="1267276694">
    <w:abstractNumId w:val="79"/>
  </w:num>
  <w:num w:numId="3" w16cid:durableId="1858421625">
    <w:abstractNumId w:val="24"/>
  </w:num>
  <w:num w:numId="4" w16cid:durableId="1234779555">
    <w:abstractNumId w:val="33"/>
  </w:num>
  <w:num w:numId="5" w16cid:durableId="1758624559">
    <w:abstractNumId w:val="3"/>
  </w:num>
  <w:num w:numId="6" w16cid:durableId="1954435681">
    <w:abstractNumId w:val="52"/>
  </w:num>
  <w:num w:numId="7" w16cid:durableId="1789853872">
    <w:abstractNumId w:val="18"/>
  </w:num>
  <w:num w:numId="8" w16cid:durableId="697125823">
    <w:abstractNumId w:val="73"/>
  </w:num>
  <w:num w:numId="9" w16cid:durableId="1661227261">
    <w:abstractNumId w:val="28"/>
  </w:num>
  <w:num w:numId="10" w16cid:durableId="1073118550">
    <w:abstractNumId w:val="45"/>
  </w:num>
  <w:num w:numId="11" w16cid:durableId="1503545764">
    <w:abstractNumId w:val="15"/>
  </w:num>
  <w:num w:numId="12" w16cid:durableId="1004479194">
    <w:abstractNumId w:val="69"/>
  </w:num>
  <w:num w:numId="13" w16cid:durableId="1607231142">
    <w:abstractNumId w:val="57"/>
  </w:num>
  <w:num w:numId="14" w16cid:durableId="401874850">
    <w:abstractNumId w:val="37"/>
  </w:num>
  <w:num w:numId="15" w16cid:durableId="581567681">
    <w:abstractNumId w:val="50"/>
  </w:num>
  <w:num w:numId="16" w16cid:durableId="1389035860">
    <w:abstractNumId w:val="2"/>
  </w:num>
  <w:num w:numId="17" w16cid:durableId="407656301">
    <w:abstractNumId w:val="23"/>
  </w:num>
  <w:num w:numId="18" w16cid:durableId="1151215777">
    <w:abstractNumId w:val="29"/>
  </w:num>
  <w:num w:numId="19" w16cid:durableId="1019627531">
    <w:abstractNumId w:val="66"/>
  </w:num>
  <w:num w:numId="20" w16cid:durableId="977151145">
    <w:abstractNumId w:val="12"/>
  </w:num>
  <w:num w:numId="21" w16cid:durableId="856043733">
    <w:abstractNumId w:val="32"/>
  </w:num>
  <w:num w:numId="22" w16cid:durableId="334576971">
    <w:abstractNumId w:val="25"/>
  </w:num>
  <w:num w:numId="23" w16cid:durableId="1566260892">
    <w:abstractNumId w:val="14"/>
  </w:num>
  <w:num w:numId="24" w16cid:durableId="1782450573">
    <w:abstractNumId w:val="74"/>
  </w:num>
  <w:num w:numId="25" w16cid:durableId="2008824569">
    <w:abstractNumId w:val="5"/>
  </w:num>
  <w:num w:numId="26" w16cid:durableId="256405226">
    <w:abstractNumId w:val="16"/>
  </w:num>
  <w:num w:numId="27" w16cid:durableId="1449548483">
    <w:abstractNumId w:val="61"/>
  </w:num>
  <w:num w:numId="28" w16cid:durableId="1122500707">
    <w:abstractNumId w:val="27"/>
  </w:num>
  <w:num w:numId="29" w16cid:durableId="1546796053">
    <w:abstractNumId w:val="1"/>
  </w:num>
  <w:num w:numId="30" w16cid:durableId="213080639">
    <w:abstractNumId w:val="41"/>
  </w:num>
  <w:num w:numId="31" w16cid:durableId="2053335725">
    <w:abstractNumId w:val="13"/>
  </w:num>
  <w:num w:numId="32" w16cid:durableId="1689287297">
    <w:abstractNumId w:val="34"/>
  </w:num>
  <w:num w:numId="33" w16cid:durableId="1995527100">
    <w:abstractNumId w:val="77"/>
  </w:num>
  <w:num w:numId="34" w16cid:durableId="1251935200">
    <w:abstractNumId w:val="6"/>
  </w:num>
  <w:num w:numId="35" w16cid:durableId="1578898801">
    <w:abstractNumId w:val="65"/>
  </w:num>
  <w:num w:numId="36" w16cid:durableId="1751581254">
    <w:abstractNumId w:val="44"/>
  </w:num>
  <w:num w:numId="37" w16cid:durableId="1687831960">
    <w:abstractNumId w:val="26"/>
  </w:num>
  <w:num w:numId="38" w16cid:durableId="902526763">
    <w:abstractNumId w:val="10"/>
  </w:num>
  <w:num w:numId="39" w16cid:durableId="1241478277">
    <w:abstractNumId w:val="81"/>
  </w:num>
  <w:num w:numId="40" w16cid:durableId="454375362">
    <w:abstractNumId w:val="58"/>
  </w:num>
  <w:num w:numId="41" w16cid:durableId="580794954">
    <w:abstractNumId w:val="43"/>
  </w:num>
  <w:num w:numId="42" w16cid:durableId="1577517350">
    <w:abstractNumId w:val="71"/>
  </w:num>
  <w:num w:numId="43" w16cid:durableId="1753043318">
    <w:abstractNumId w:val="46"/>
  </w:num>
  <w:num w:numId="44" w16cid:durableId="1105424756">
    <w:abstractNumId w:val="64"/>
  </w:num>
  <w:num w:numId="45" w16cid:durableId="1676760734">
    <w:abstractNumId w:val="49"/>
  </w:num>
  <w:num w:numId="46" w16cid:durableId="13771025">
    <w:abstractNumId w:val="56"/>
  </w:num>
  <w:num w:numId="47" w16cid:durableId="1881242916">
    <w:abstractNumId w:val="47"/>
  </w:num>
  <w:num w:numId="48" w16cid:durableId="1260335727">
    <w:abstractNumId w:val="55"/>
  </w:num>
  <w:num w:numId="49" w16cid:durableId="1166433433">
    <w:abstractNumId w:val="0"/>
  </w:num>
  <w:num w:numId="50" w16cid:durableId="1270620845">
    <w:abstractNumId w:val="31"/>
  </w:num>
  <w:num w:numId="51" w16cid:durableId="2050951825">
    <w:abstractNumId w:val="76"/>
  </w:num>
  <w:num w:numId="52" w16cid:durableId="714623194">
    <w:abstractNumId w:val="9"/>
  </w:num>
  <w:num w:numId="53" w16cid:durableId="670371965">
    <w:abstractNumId w:val="75"/>
  </w:num>
  <w:num w:numId="54" w16cid:durableId="1260528242">
    <w:abstractNumId w:val="38"/>
  </w:num>
  <w:num w:numId="55" w16cid:durableId="106389244">
    <w:abstractNumId w:val="17"/>
  </w:num>
  <w:num w:numId="56" w16cid:durableId="621153445">
    <w:abstractNumId w:val="42"/>
  </w:num>
  <w:num w:numId="57" w16cid:durableId="1602758965">
    <w:abstractNumId w:val="53"/>
  </w:num>
  <w:num w:numId="58" w16cid:durableId="282929876">
    <w:abstractNumId w:val="22"/>
  </w:num>
  <w:num w:numId="59" w16cid:durableId="1246187576">
    <w:abstractNumId w:val="39"/>
  </w:num>
  <w:num w:numId="60" w16cid:durableId="493765303">
    <w:abstractNumId w:val="36"/>
  </w:num>
  <w:num w:numId="61" w16cid:durableId="328673879">
    <w:abstractNumId w:val="40"/>
  </w:num>
  <w:num w:numId="62" w16cid:durableId="972756483">
    <w:abstractNumId w:val="4"/>
  </w:num>
  <w:num w:numId="63" w16cid:durableId="1672021268">
    <w:abstractNumId w:val="20"/>
  </w:num>
  <w:num w:numId="64" w16cid:durableId="1443261593">
    <w:abstractNumId w:val="11"/>
  </w:num>
  <w:num w:numId="65" w16cid:durableId="1527711515">
    <w:abstractNumId w:val="70"/>
  </w:num>
  <w:num w:numId="66" w16cid:durableId="338780389">
    <w:abstractNumId w:val="48"/>
  </w:num>
  <w:num w:numId="67" w16cid:durableId="387148939">
    <w:abstractNumId w:val="67"/>
  </w:num>
  <w:num w:numId="68" w16cid:durableId="1709794703">
    <w:abstractNumId w:val="51"/>
  </w:num>
  <w:num w:numId="69" w16cid:durableId="755513148">
    <w:abstractNumId w:val="62"/>
  </w:num>
  <w:num w:numId="70" w16cid:durableId="2038699020">
    <w:abstractNumId w:val="35"/>
  </w:num>
  <w:num w:numId="71" w16cid:durableId="380830239">
    <w:abstractNumId w:val="30"/>
  </w:num>
  <w:num w:numId="72" w16cid:durableId="1971134405">
    <w:abstractNumId w:val="82"/>
  </w:num>
  <w:num w:numId="73" w16cid:durableId="679896847">
    <w:abstractNumId w:val="80"/>
  </w:num>
  <w:num w:numId="74" w16cid:durableId="211310394">
    <w:abstractNumId w:val="78"/>
  </w:num>
  <w:num w:numId="75" w16cid:durableId="1087191086">
    <w:abstractNumId w:val="21"/>
  </w:num>
  <w:num w:numId="76" w16cid:durableId="1579366096">
    <w:abstractNumId w:val="72"/>
  </w:num>
  <w:num w:numId="77" w16cid:durableId="1759331995">
    <w:abstractNumId w:val="19"/>
  </w:num>
  <w:num w:numId="78" w16cid:durableId="615211456">
    <w:abstractNumId w:val="83"/>
  </w:num>
  <w:num w:numId="79" w16cid:durableId="1824588514">
    <w:abstractNumId w:val="59"/>
  </w:num>
  <w:num w:numId="80" w16cid:durableId="1321622132">
    <w:abstractNumId w:val="54"/>
  </w:num>
  <w:num w:numId="81" w16cid:durableId="1157573778">
    <w:abstractNumId w:val="68"/>
  </w:num>
  <w:num w:numId="82" w16cid:durableId="1405181300">
    <w:abstractNumId w:val="8"/>
  </w:num>
  <w:num w:numId="83" w16cid:durableId="1237208933">
    <w:abstractNumId w:val="63"/>
  </w:num>
  <w:num w:numId="84" w16cid:durableId="1607494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236"/>
    <w:rsid w:val="00017FF6"/>
    <w:rsid w:val="000304ED"/>
    <w:rsid w:val="000563BB"/>
    <w:rsid w:val="00071C87"/>
    <w:rsid w:val="00075233"/>
    <w:rsid w:val="000808F4"/>
    <w:rsid w:val="000C627F"/>
    <w:rsid w:val="000D0A0B"/>
    <w:rsid w:val="000D60C5"/>
    <w:rsid w:val="000E188E"/>
    <w:rsid w:val="000F1C61"/>
    <w:rsid w:val="000F70C0"/>
    <w:rsid w:val="0011081E"/>
    <w:rsid w:val="001160DE"/>
    <w:rsid w:val="00177759"/>
    <w:rsid w:val="001A4665"/>
    <w:rsid w:val="001A7236"/>
    <w:rsid w:val="001B7B22"/>
    <w:rsid w:val="00201E82"/>
    <w:rsid w:val="002069B1"/>
    <w:rsid w:val="00237625"/>
    <w:rsid w:val="00252019"/>
    <w:rsid w:val="002564E8"/>
    <w:rsid w:val="00296141"/>
    <w:rsid w:val="002961D5"/>
    <w:rsid w:val="002B3B7D"/>
    <w:rsid w:val="002C7DBB"/>
    <w:rsid w:val="002E4ED6"/>
    <w:rsid w:val="003326A5"/>
    <w:rsid w:val="00357B75"/>
    <w:rsid w:val="003707E5"/>
    <w:rsid w:val="00381063"/>
    <w:rsid w:val="003B76F6"/>
    <w:rsid w:val="003D3A1B"/>
    <w:rsid w:val="00422034"/>
    <w:rsid w:val="004A6CA2"/>
    <w:rsid w:val="004B0997"/>
    <w:rsid w:val="004B3334"/>
    <w:rsid w:val="004B558C"/>
    <w:rsid w:val="004D6268"/>
    <w:rsid w:val="004E5B49"/>
    <w:rsid w:val="00524B8B"/>
    <w:rsid w:val="00534AE4"/>
    <w:rsid w:val="00570842"/>
    <w:rsid w:val="00576E80"/>
    <w:rsid w:val="005A22BE"/>
    <w:rsid w:val="005A7A20"/>
    <w:rsid w:val="005B160E"/>
    <w:rsid w:val="005C0520"/>
    <w:rsid w:val="005F287C"/>
    <w:rsid w:val="005F62CA"/>
    <w:rsid w:val="006026AE"/>
    <w:rsid w:val="00613D64"/>
    <w:rsid w:val="00641408"/>
    <w:rsid w:val="006468A8"/>
    <w:rsid w:val="0065033B"/>
    <w:rsid w:val="00651845"/>
    <w:rsid w:val="00656C30"/>
    <w:rsid w:val="006A2BFA"/>
    <w:rsid w:val="006A4B39"/>
    <w:rsid w:val="006B370B"/>
    <w:rsid w:val="006B656E"/>
    <w:rsid w:val="0077207D"/>
    <w:rsid w:val="00777A3A"/>
    <w:rsid w:val="007A2F8E"/>
    <w:rsid w:val="007C7FE8"/>
    <w:rsid w:val="007E026E"/>
    <w:rsid w:val="008037F5"/>
    <w:rsid w:val="00824FD4"/>
    <w:rsid w:val="00834C87"/>
    <w:rsid w:val="00835FA4"/>
    <w:rsid w:val="00862B84"/>
    <w:rsid w:val="00877621"/>
    <w:rsid w:val="008A161A"/>
    <w:rsid w:val="008B4509"/>
    <w:rsid w:val="008D5EF3"/>
    <w:rsid w:val="008F542A"/>
    <w:rsid w:val="0091740B"/>
    <w:rsid w:val="00923D7E"/>
    <w:rsid w:val="009265CB"/>
    <w:rsid w:val="00962F09"/>
    <w:rsid w:val="009A0015"/>
    <w:rsid w:val="009A7F1A"/>
    <w:rsid w:val="009B66E2"/>
    <w:rsid w:val="009E6B35"/>
    <w:rsid w:val="00A07EBD"/>
    <w:rsid w:val="00A2115B"/>
    <w:rsid w:val="00A21EA8"/>
    <w:rsid w:val="00A44C80"/>
    <w:rsid w:val="00A45476"/>
    <w:rsid w:val="00A63794"/>
    <w:rsid w:val="00AC43C7"/>
    <w:rsid w:val="00B30B7E"/>
    <w:rsid w:val="00B371F2"/>
    <w:rsid w:val="00B426D9"/>
    <w:rsid w:val="00B7608E"/>
    <w:rsid w:val="00BB18C9"/>
    <w:rsid w:val="00BB3D94"/>
    <w:rsid w:val="00BD3FE1"/>
    <w:rsid w:val="00C17951"/>
    <w:rsid w:val="00C46CB0"/>
    <w:rsid w:val="00C55308"/>
    <w:rsid w:val="00C91ED6"/>
    <w:rsid w:val="00C93322"/>
    <w:rsid w:val="00CD6952"/>
    <w:rsid w:val="00D13726"/>
    <w:rsid w:val="00D33442"/>
    <w:rsid w:val="00D606F9"/>
    <w:rsid w:val="00D6740C"/>
    <w:rsid w:val="00D95297"/>
    <w:rsid w:val="00DA3B6B"/>
    <w:rsid w:val="00DC77E7"/>
    <w:rsid w:val="00DD02C6"/>
    <w:rsid w:val="00DD28E2"/>
    <w:rsid w:val="00DE100B"/>
    <w:rsid w:val="00DE7763"/>
    <w:rsid w:val="00E00B95"/>
    <w:rsid w:val="00E62B5E"/>
    <w:rsid w:val="00E75364"/>
    <w:rsid w:val="00E76DE6"/>
    <w:rsid w:val="00E92E14"/>
    <w:rsid w:val="00EA2E38"/>
    <w:rsid w:val="00ED1ED7"/>
    <w:rsid w:val="00EE61EE"/>
    <w:rsid w:val="00F37330"/>
    <w:rsid w:val="00F667A7"/>
    <w:rsid w:val="00FA5A37"/>
    <w:rsid w:val="00FB1857"/>
    <w:rsid w:val="00FB6A15"/>
    <w:rsid w:val="00FC4089"/>
    <w:rsid w:val="00FC514A"/>
    <w:rsid w:val="00FE64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6B62F"/>
  <w15:chartTrackingRefBased/>
  <w15:docId w15:val="{3A730DD8-22A8-634A-BEB4-DAB586941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8" w:unhideWhenUsed="1"/>
    <w:lsdException w:name="footer" w:semiHidden="1" w:uiPriority="9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U Eindhoven"/>
    <w:next w:val="BodytextTUEindhoven"/>
    <w:qFormat/>
    <w:rsid w:val="000F1C61"/>
    <w:pPr>
      <w:spacing w:after="0" w:line="255" w:lineRule="atLeast"/>
    </w:pPr>
    <w:rPr>
      <w:rFonts w:ascii="Calibri" w:eastAsia="Times New Roman" w:hAnsi="Calibri" w:cs="Maiandra GD"/>
      <w:color w:val="000000" w:themeColor="text1"/>
      <w:sz w:val="21"/>
      <w:szCs w:val="18"/>
      <w:lang w:val="en-US" w:bidi="en-US"/>
    </w:rPr>
  </w:style>
  <w:style w:type="paragraph" w:styleId="Heading1">
    <w:name w:val="heading 1"/>
    <w:basedOn w:val="Normal"/>
    <w:link w:val="Heading1Char"/>
    <w:uiPriority w:val="9"/>
    <w:qFormat/>
    <w:rsid w:val="00D13726"/>
    <w:pPr>
      <w:spacing w:before="100" w:beforeAutospacing="1" w:after="100" w:afterAutospacing="1" w:line="240" w:lineRule="auto"/>
      <w:outlineLvl w:val="0"/>
    </w:pPr>
    <w:rPr>
      <w:rFonts w:ascii="Times New Roman" w:hAnsi="Times New Roman" w:cs="Times New Roman"/>
      <w:b/>
      <w:bCs/>
      <w:color w:val="auto"/>
      <w:kern w:val="36"/>
      <w:sz w:val="48"/>
      <w:szCs w:val="48"/>
      <w:lang w:val="en-NL" w:eastAsia="en-GB" w:bidi="ar-SA"/>
    </w:rPr>
  </w:style>
  <w:style w:type="paragraph" w:styleId="Heading2">
    <w:name w:val="heading 2"/>
    <w:basedOn w:val="Normal"/>
    <w:link w:val="Heading2Char"/>
    <w:uiPriority w:val="9"/>
    <w:qFormat/>
    <w:rsid w:val="00D13726"/>
    <w:pPr>
      <w:spacing w:before="100" w:beforeAutospacing="1" w:after="100" w:afterAutospacing="1" w:line="240" w:lineRule="auto"/>
      <w:outlineLvl w:val="1"/>
    </w:pPr>
    <w:rPr>
      <w:rFonts w:ascii="Times New Roman" w:hAnsi="Times New Roman" w:cs="Times New Roman"/>
      <w:b/>
      <w:bCs/>
      <w:color w:val="auto"/>
      <w:sz w:val="36"/>
      <w:szCs w:val="36"/>
      <w:lang w:val="en-NL" w:eastAsia="en-GB" w:bidi="ar-SA"/>
    </w:rPr>
  </w:style>
  <w:style w:type="paragraph" w:styleId="Heading3">
    <w:name w:val="heading 3"/>
    <w:basedOn w:val="Normal"/>
    <w:link w:val="Heading3Char"/>
    <w:uiPriority w:val="9"/>
    <w:qFormat/>
    <w:rsid w:val="006468A8"/>
    <w:pPr>
      <w:spacing w:before="100" w:beforeAutospacing="1" w:after="100" w:afterAutospacing="1" w:line="240" w:lineRule="auto"/>
      <w:outlineLvl w:val="2"/>
    </w:pPr>
    <w:rPr>
      <w:rFonts w:ascii="Times New Roman" w:hAnsi="Times New Roman" w:cs="Times New Roman"/>
      <w:b/>
      <w:bCs/>
      <w:color w:val="auto"/>
      <w:sz w:val="27"/>
      <w:szCs w:val="27"/>
      <w:lang w:val="en-NL" w:eastAsia="en-GB" w:bidi="ar-SA"/>
    </w:rPr>
  </w:style>
  <w:style w:type="paragraph" w:styleId="Heading4">
    <w:name w:val="heading 4"/>
    <w:basedOn w:val="Normal"/>
    <w:link w:val="Heading4Char"/>
    <w:uiPriority w:val="9"/>
    <w:qFormat/>
    <w:rsid w:val="006468A8"/>
    <w:pPr>
      <w:spacing w:before="100" w:beforeAutospacing="1" w:after="100" w:afterAutospacing="1" w:line="240" w:lineRule="auto"/>
      <w:outlineLvl w:val="3"/>
    </w:pPr>
    <w:rPr>
      <w:rFonts w:ascii="Times New Roman" w:hAnsi="Times New Roman" w:cs="Times New Roman"/>
      <w:b/>
      <w:bCs/>
      <w:color w:val="auto"/>
      <w:sz w:val="24"/>
      <w:szCs w:val="24"/>
      <w:lang w:val="en-NL" w:eastAsia="en-GB" w:bidi="ar-SA"/>
    </w:rPr>
  </w:style>
  <w:style w:type="paragraph" w:styleId="Heading5">
    <w:name w:val="heading 5"/>
    <w:basedOn w:val="Normal"/>
    <w:link w:val="Heading5Char"/>
    <w:uiPriority w:val="9"/>
    <w:qFormat/>
    <w:rsid w:val="00D13726"/>
    <w:pPr>
      <w:spacing w:before="100" w:beforeAutospacing="1" w:after="100" w:afterAutospacing="1" w:line="240" w:lineRule="auto"/>
      <w:outlineLvl w:val="4"/>
    </w:pPr>
    <w:rPr>
      <w:rFonts w:ascii="Times New Roman" w:hAnsi="Times New Roman" w:cs="Times New Roman"/>
      <w:b/>
      <w:bCs/>
      <w:color w:val="auto"/>
      <w:sz w:val="20"/>
      <w:szCs w:val="20"/>
      <w:lang w:val="en-NL"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TUEindhoven">
    <w:name w:val="Body text TU Eindhoven"/>
    <w:basedOn w:val="Normal"/>
    <w:qFormat/>
    <w:rsid w:val="000F1C61"/>
  </w:style>
  <w:style w:type="paragraph" w:customStyle="1" w:styleId="BodytextboldTUEindhoven">
    <w:name w:val="Body text bold TU Eindhoven"/>
    <w:basedOn w:val="Normal"/>
    <w:next w:val="BodytextTUEindhoven"/>
    <w:uiPriority w:val="1"/>
    <w:qFormat/>
    <w:rsid w:val="000F1C61"/>
    <w:rPr>
      <w:b/>
      <w:bCs/>
    </w:rPr>
  </w:style>
  <w:style w:type="character" w:styleId="Hyperlink">
    <w:name w:val="Hyperlink"/>
    <w:aliases w:val="Hyperlink TU Eindhoven"/>
    <w:basedOn w:val="DefaultParagraphFont"/>
    <w:uiPriority w:val="99"/>
    <w:rsid w:val="000F1C61"/>
    <w:rPr>
      <w:color w:val="auto"/>
      <w:u w:val="none"/>
    </w:rPr>
  </w:style>
  <w:style w:type="paragraph" w:customStyle="1" w:styleId="AddressboxTUEindhoven">
    <w:name w:val="Address box TU Eindhoven"/>
    <w:basedOn w:val="Normal"/>
    <w:uiPriority w:val="4"/>
    <w:rsid w:val="000F1C61"/>
    <w:pPr>
      <w:spacing w:line="200" w:lineRule="exact"/>
    </w:pPr>
    <w:rPr>
      <w:noProof/>
      <w:sz w:val="20"/>
    </w:rPr>
  </w:style>
  <w:style w:type="paragraph" w:styleId="Header">
    <w:name w:val="header"/>
    <w:basedOn w:val="Normal"/>
    <w:next w:val="BodytextTUEindhoven"/>
    <w:link w:val="HeaderChar"/>
    <w:uiPriority w:val="98"/>
    <w:semiHidden/>
    <w:rsid w:val="000F1C61"/>
  </w:style>
  <w:style w:type="character" w:customStyle="1" w:styleId="HeaderChar">
    <w:name w:val="Header Char"/>
    <w:basedOn w:val="DefaultParagraphFont"/>
    <w:link w:val="Header"/>
    <w:uiPriority w:val="98"/>
    <w:semiHidden/>
    <w:rsid w:val="000F1C61"/>
    <w:rPr>
      <w:rFonts w:ascii="Calibri" w:eastAsia="Times New Roman" w:hAnsi="Calibri" w:cs="Maiandra GD"/>
      <w:color w:val="000000" w:themeColor="text1"/>
      <w:sz w:val="21"/>
      <w:szCs w:val="18"/>
      <w:lang w:val="en-US" w:bidi="en-US"/>
    </w:rPr>
  </w:style>
  <w:style w:type="paragraph" w:styleId="Footer">
    <w:name w:val="footer"/>
    <w:basedOn w:val="Normal"/>
    <w:next w:val="BodytextTUEindhoven"/>
    <w:link w:val="FooterChar"/>
    <w:uiPriority w:val="98"/>
    <w:semiHidden/>
    <w:rsid w:val="000F1C61"/>
    <w:pPr>
      <w:jc w:val="right"/>
    </w:pPr>
  </w:style>
  <w:style w:type="character" w:customStyle="1" w:styleId="FooterChar">
    <w:name w:val="Footer Char"/>
    <w:basedOn w:val="DefaultParagraphFont"/>
    <w:link w:val="Footer"/>
    <w:uiPriority w:val="98"/>
    <w:semiHidden/>
    <w:rsid w:val="000F1C61"/>
    <w:rPr>
      <w:rFonts w:ascii="Calibri" w:eastAsia="Times New Roman" w:hAnsi="Calibri" w:cs="Maiandra GD"/>
      <w:color w:val="000000" w:themeColor="text1"/>
      <w:sz w:val="21"/>
      <w:szCs w:val="18"/>
      <w:lang w:val="en-US" w:bidi="en-US"/>
    </w:rPr>
  </w:style>
  <w:style w:type="paragraph" w:customStyle="1" w:styleId="DocumentdataheadingTUEindhoven">
    <w:name w:val="Document data heading TU Eindhoven"/>
    <w:basedOn w:val="Normal"/>
    <w:uiPriority w:val="4"/>
    <w:rsid w:val="000F1C61"/>
    <w:pPr>
      <w:spacing w:line="170" w:lineRule="exact"/>
    </w:pPr>
    <w:rPr>
      <w:noProof/>
      <w:sz w:val="15"/>
    </w:rPr>
  </w:style>
  <w:style w:type="paragraph" w:customStyle="1" w:styleId="DocumentdataTUEindhoven">
    <w:name w:val="Document data TU Eindhoven"/>
    <w:basedOn w:val="Normal"/>
    <w:uiPriority w:val="4"/>
    <w:rsid w:val="000F1C61"/>
    <w:pPr>
      <w:spacing w:line="170" w:lineRule="exact"/>
    </w:pPr>
    <w:rPr>
      <w:noProof/>
      <w:sz w:val="15"/>
    </w:rPr>
  </w:style>
  <w:style w:type="paragraph" w:customStyle="1" w:styleId="PagenumberTUEindhoven">
    <w:name w:val="Page number TU Eindhoven"/>
    <w:basedOn w:val="Normal"/>
    <w:uiPriority w:val="4"/>
    <w:rsid w:val="000F1C61"/>
    <w:pPr>
      <w:spacing w:line="170" w:lineRule="exact"/>
    </w:pPr>
    <w:rPr>
      <w:noProof/>
      <w:sz w:val="15"/>
    </w:rPr>
  </w:style>
  <w:style w:type="paragraph" w:customStyle="1" w:styleId="SenderinformationTUEindhoven">
    <w:name w:val="Sender information TU Eindhoven"/>
    <w:basedOn w:val="Normal"/>
    <w:uiPriority w:val="4"/>
    <w:rsid w:val="000F1C61"/>
    <w:pPr>
      <w:spacing w:line="170" w:lineRule="exact"/>
    </w:pPr>
    <w:rPr>
      <w:noProof/>
      <w:sz w:val="15"/>
    </w:rPr>
  </w:style>
  <w:style w:type="paragraph" w:customStyle="1" w:styleId="AddressboxreturnaddressTUEindhoven">
    <w:name w:val="Address box return address TU Eindhoven"/>
    <w:basedOn w:val="Normal"/>
    <w:uiPriority w:val="4"/>
    <w:rsid w:val="000F1C61"/>
    <w:pPr>
      <w:spacing w:line="160" w:lineRule="exact"/>
    </w:pPr>
    <w:rPr>
      <w:sz w:val="13"/>
    </w:rPr>
  </w:style>
  <w:style w:type="paragraph" w:customStyle="1" w:styleId="ClassificationTUEindhoven">
    <w:name w:val="Classification TU Eindhoven"/>
    <w:basedOn w:val="Normal"/>
    <w:uiPriority w:val="4"/>
    <w:rsid w:val="000F1C61"/>
    <w:pPr>
      <w:framePr w:hSpace="31680" w:wrap="around" w:vAnchor="page" w:hAnchor="page" w:x="1260" w:y="2906"/>
      <w:spacing w:line="200" w:lineRule="exact"/>
    </w:pPr>
    <w:rPr>
      <w:caps/>
      <w:sz w:val="20"/>
    </w:rPr>
  </w:style>
  <w:style w:type="character" w:styleId="PlaceholderText">
    <w:name w:val="Placeholder Text"/>
    <w:basedOn w:val="DefaultParagraphFont"/>
    <w:uiPriority w:val="99"/>
    <w:semiHidden/>
    <w:rsid w:val="00E00B95"/>
    <w:rPr>
      <w:color w:val="808080"/>
    </w:rPr>
  </w:style>
  <w:style w:type="character" w:customStyle="1" w:styleId="Heading1Char">
    <w:name w:val="Heading 1 Char"/>
    <w:basedOn w:val="DefaultParagraphFont"/>
    <w:link w:val="Heading1"/>
    <w:uiPriority w:val="9"/>
    <w:rsid w:val="00D13726"/>
    <w:rPr>
      <w:rFonts w:ascii="Times New Roman" w:eastAsia="Times New Roman" w:hAnsi="Times New Roman" w:cs="Times New Roman"/>
      <w:b/>
      <w:bCs/>
      <w:kern w:val="36"/>
      <w:sz w:val="48"/>
      <w:szCs w:val="48"/>
      <w:lang w:val="en-NL" w:eastAsia="en-GB"/>
    </w:rPr>
  </w:style>
  <w:style w:type="character" w:customStyle="1" w:styleId="Heading2Char">
    <w:name w:val="Heading 2 Char"/>
    <w:basedOn w:val="DefaultParagraphFont"/>
    <w:link w:val="Heading2"/>
    <w:uiPriority w:val="9"/>
    <w:rsid w:val="00D13726"/>
    <w:rPr>
      <w:rFonts w:ascii="Times New Roman" w:eastAsia="Times New Roman" w:hAnsi="Times New Roman" w:cs="Times New Roman"/>
      <w:b/>
      <w:bCs/>
      <w:sz w:val="36"/>
      <w:szCs w:val="36"/>
      <w:lang w:val="en-NL" w:eastAsia="en-GB"/>
    </w:rPr>
  </w:style>
  <w:style w:type="character" w:customStyle="1" w:styleId="Heading5Char">
    <w:name w:val="Heading 5 Char"/>
    <w:basedOn w:val="DefaultParagraphFont"/>
    <w:link w:val="Heading5"/>
    <w:uiPriority w:val="9"/>
    <w:rsid w:val="00D13726"/>
    <w:rPr>
      <w:rFonts w:ascii="Times New Roman" w:eastAsia="Times New Roman" w:hAnsi="Times New Roman" w:cs="Times New Roman"/>
      <w:b/>
      <w:bCs/>
      <w:sz w:val="20"/>
      <w:szCs w:val="20"/>
      <w:lang w:val="en-NL" w:eastAsia="en-GB"/>
    </w:rPr>
  </w:style>
  <w:style w:type="paragraph" w:styleId="NormalWeb">
    <w:name w:val="Normal (Web)"/>
    <w:basedOn w:val="Normal"/>
    <w:uiPriority w:val="99"/>
    <w:unhideWhenUsed/>
    <w:rsid w:val="00D13726"/>
    <w:pPr>
      <w:spacing w:before="100" w:beforeAutospacing="1" w:after="100" w:afterAutospacing="1" w:line="240" w:lineRule="auto"/>
    </w:pPr>
    <w:rPr>
      <w:rFonts w:ascii="Times New Roman" w:hAnsi="Times New Roman" w:cs="Times New Roman"/>
      <w:color w:val="auto"/>
      <w:sz w:val="24"/>
      <w:szCs w:val="24"/>
      <w:lang w:val="en-NL" w:eastAsia="en-GB" w:bidi="ar-SA"/>
    </w:rPr>
  </w:style>
  <w:style w:type="character" w:customStyle="1" w:styleId="apple-converted-space">
    <w:name w:val="apple-converted-space"/>
    <w:basedOn w:val="DefaultParagraphFont"/>
    <w:rsid w:val="00D13726"/>
  </w:style>
  <w:style w:type="character" w:styleId="Strong">
    <w:name w:val="Strong"/>
    <w:basedOn w:val="DefaultParagraphFont"/>
    <w:uiPriority w:val="22"/>
    <w:qFormat/>
    <w:rsid w:val="00D13726"/>
    <w:rPr>
      <w:b/>
      <w:bCs/>
    </w:rPr>
  </w:style>
  <w:style w:type="character" w:styleId="Emphasis">
    <w:name w:val="Emphasis"/>
    <w:basedOn w:val="DefaultParagraphFont"/>
    <w:uiPriority w:val="20"/>
    <w:qFormat/>
    <w:rsid w:val="00D13726"/>
    <w:rPr>
      <w:i/>
      <w:iCs/>
    </w:rPr>
  </w:style>
  <w:style w:type="character" w:customStyle="1" w:styleId="Heading3Char">
    <w:name w:val="Heading 3 Char"/>
    <w:basedOn w:val="DefaultParagraphFont"/>
    <w:link w:val="Heading3"/>
    <w:uiPriority w:val="9"/>
    <w:rsid w:val="006468A8"/>
    <w:rPr>
      <w:rFonts w:ascii="Times New Roman" w:eastAsia="Times New Roman" w:hAnsi="Times New Roman" w:cs="Times New Roman"/>
      <w:b/>
      <w:bCs/>
      <w:sz w:val="27"/>
      <w:szCs w:val="27"/>
      <w:lang w:val="en-NL" w:eastAsia="en-GB"/>
    </w:rPr>
  </w:style>
  <w:style w:type="character" w:customStyle="1" w:styleId="Heading4Char">
    <w:name w:val="Heading 4 Char"/>
    <w:basedOn w:val="DefaultParagraphFont"/>
    <w:link w:val="Heading4"/>
    <w:uiPriority w:val="9"/>
    <w:rsid w:val="006468A8"/>
    <w:rPr>
      <w:rFonts w:ascii="Times New Roman" w:eastAsia="Times New Roman" w:hAnsi="Times New Roman" w:cs="Times New Roman"/>
      <w:b/>
      <w:bCs/>
      <w:sz w:val="24"/>
      <w:szCs w:val="24"/>
      <w:lang w:val="en-NL" w:eastAsia="en-GB"/>
    </w:rPr>
  </w:style>
  <w:style w:type="paragraph" w:customStyle="1" w:styleId="msonormal0">
    <w:name w:val="msonormal"/>
    <w:basedOn w:val="Normal"/>
    <w:rsid w:val="006468A8"/>
    <w:pPr>
      <w:spacing w:before="100" w:beforeAutospacing="1" w:after="100" w:afterAutospacing="1" w:line="240" w:lineRule="auto"/>
    </w:pPr>
    <w:rPr>
      <w:rFonts w:ascii="Times New Roman" w:hAnsi="Times New Roman" w:cs="Times New Roman"/>
      <w:color w:val="auto"/>
      <w:sz w:val="24"/>
      <w:szCs w:val="24"/>
      <w:lang w:val="en-NL" w:eastAsia="en-GB" w:bidi="ar-SA"/>
    </w:rPr>
  </w:style>
  <w:style w:type="character" w:customStyle="1" w:styleId="19pkidpf">
    <w:name w:val="_19pkidpf"/>
    <w:basedOn w:val="DefaultParagraphFont"/>
    <w:rsid w:val="006468A8"/>
  </w:style>
  <w:style w:type="paragraph" w:customStyle="1" w:styleId="1pfhze3t">
    <w:name w:val="_1pfhze3t"/>
    <w:basedOn w:val="Normal"/>
    <w:rsid w:val="006468A8"/>
    <w:pPr>
      <w:spacing w:before="100" w:beforeAutospacing="1" w:after="100" w:afterAutospacing="1" w:line="240" w:lineRule="auto"/>
    </w:pPr>
    <w:rPr>
      <w:rFonts w:ascii="Times New Roman" w:hAnsi="Times New Roman" w:cs="Times New Roman"/>
      <w:color w:val="auto"/>
      <w:sz w:val="24"/>
      <w:szCs w:val="24"/>
      <w:lang w:val="en-NL" w:eastAsia="en-GB" w:bidi="ar-SA"/>
    </w:rPr>
  </w:style>
  <w:style w:type="character" w:styleId="FollowedHyperlink">
    <w:name w:val="FollowedHyperlink"/>
    <w:basedOn w:val="DefaultParagraphFont"/>
    <w:uiPriority w:val="99"/>
    <w:semiHidden/>
    <w:unhideWhenUsed/>
    <w:rsid w:val="006468A8"/>
    <w:rPr>
      <w:color w:val="800080"/>
      <w:u w:val="single"/>
    </w:rPr>
  </w:style>
  <w:style w:type="character" w:customStyle="1" w:styleId="1e0c1bgi">
    <w:name w:val="_1e0c1bgi"/>
    <w:basedOn w:val="DefaultParagraphFont"/>
    <w:rsid w:val="006468A8"/>
  </w:style>
  <w:style w:type="character" w:customStyle="1" w:styleId="1e0c1o8l">
    <w:name w:val="_1e0c1o8l"/>
    <w:basedOn w:val="DefaultParagraphFont"/>
    <w:rsid w:val="006468A8"/>
  </w:style>
  <w:style w:type="character" w:customStyle="1" w:styleId="vwz4idpf">
    <w:name w:val="_vwz4idpf"/>
    <w:basedOn w:val="DefaultParagraphFont"/>
    <w:rsid w:val="006468A8"/>
  </w:style>
  <w:style w:type="character" w:customStyle="1" w:styleId="k48p1wq8">
    <w:name w:val="_k48p1wq8"/>
    <w:basedOn w:val="DefaultParagraphFont"/>
    <w:rsid w:val="006468A8"/>
  </w:style>
  <w:style w:type="character" w:customStyle="1" w:styleId="19itglyw">
    <w:name w:val="_19itglyw"/>
    <w:basedOn w:val="DefaultParagraphFont"/>
    <w:rsid w:val="006468A8"/>
  </w:style>
  <w:style w:type="character" w:customStyle="1" w:styleId="2rkolb4i">
    <w:name w:val="_2rkolb4i"/>
    <w:basedOn w:val="DefaultParagraphFont"/>
    <w:rsid w:val="006468A8"/>
  </w:style>
  <w:style w:type="character" w:customStyle="1" w:styleId="css-sosb09">
    <w:name w:val="css-sosb09"/>
    <w:basedOn w:val="DefaultParagraphFont"/>
    <w:rsid w:val="006468A8"/>
  </w:style>
  <w:style w:type="character" w:customStyle="1" w:styleId="css-1137uzo">
    <w:name w:val="css-1137uzo"/>
    <w:basedOn w:val="DefaultParagraphFont"/>
    <w:rsid w:val="006468A8"/>
  </w:style>
  <w:style w:type="character" w:customStyle="1" w:styleId="ca0qidpf">
    <w:name w:val="_ca0qidpf"/>
    <w:basedOn w:val="DefaultParagraphFont"/>
    <w:rsid w:val="006468A8"/>
  </w:style>
  <w:style w:type="character" w:customStyle="1" w:styleId="kqswstnw">
    <w:name w:val="_kqswstnw"/>
    <w:basedOn w:val="DefaultParagraphFont"/>
    <w:rsid w:val="006468A8"/>
  </w:style>
  <w:style w:type="character" w:customStyle="1" w:styleId="v564g17y">
    <w:name w:val="_v564g17y"/>
    <w:basedOn w:val="DefaultParagraphFont"/>
    <w:rsid w:val="006468A8"/>
  </w:style>
  <w:style w:type="character" w:customStyle="1" w:styleId="css-1ty89h5">
    <w:name w:val="css-1ty89h5"/>
    <w:basedOn w:val="DefaultParagraphFont"/>
    <w:rsid w:val="006468A8"/>
  </w:style>
  <w:style w:type="character" w:customStyle="1" w:styleId="css-178ag6o">
    <w:name w:val="css-178ag6o"/>
    <w:basedOn w:val="DefaultParagraphFont"/>
    <w:rsid w:val="006468A8"/>
  </w:style>
  <w:style w:type="character" w:customStyle="1" w:styleId="css-ioewc">
    <w:name w:val="css-ioewc"/>
    <w:basedOn w:val="DefaultParagraphFont"/>
    <w:rsid w:val="006468A8"/>
  </w:style>
  <w:style w:type="character" w:customStyle="1" w:styleId="1e0c1txw">
    <w:name w:val="_1e0c1txw"/>
    <w:basedOn w:val="DefaultParagraphFont"/>
    <w:rsid w:val="006468A8"/>
  </w:style>
  <w:style w:type="character" w:customStyle="1" w:styleId="css-3o2ono">
    <w:name w:val="css-3o2ono"/>
    <w:basedOn w:val="DefaultParagraphFont"/>
    <w:rsid w:val="006468A8"/>
  </w:style>
  <w:style w:type="character" w:customStyle="1" w:styleId="zulp1b66">
    <w:name w:val="_zulp1b66"/>
    <w:basedOn w:val="DefaultParagraphFont"/>
    <w:rsid w:val="006468A8"/>
  </w:style>
  <w:style w:type="character" w:customStyle="1" w:styleId="css-bkct1s">
    <w:name w:val="css-bkct1s"/>
    <w:basedOn w:val="DefaultParagraphFont"/>
    <w:rsid w:val="006468A8"/>
  </w:style>
  <w:style w:type="character" w:customStyle="1" w:styleId="syaz1ick">
    <w:name w:val="_syaz1ick"/>
    <w:basedOn w:val="DefaultParagraphFont"/>
    <w:rsid w:val="006468A8"/>
  </w:style>
  <w:style w:type="character" w:customStyle="1" w:styleId="1e0c116y">
    <w:name w:val="_1e0c116y"/>
    <w:basedOn w:val="DefaultParagraphFont"/>
    <w:rsid w:val="006468A8"/>
  </w:style>
  <w:style w:type="character" w:customStyle="1" w:styleId="85i5v77o">
    <w:name w:val="_85i5v77o"/>
    <w:basedOn w:val="DefaultParagraphFont"/>
    <w:rsid w:val="006468A8"/>
  </w:style>
  <w:style w:type="character" w:customStyle="1" w:styleId="nd5l11ig">
    <w:name w:val="_nd5l11ig"/>
    <w:basedOn w:val="DefaultParagraphFont"/>
    <w:rsid w:val="006468A8"/>
  </w:style>
  <w:style w:type="paragraph" w:customStyle="1" w:styleId="css-vlrcub">
    <w:name w:val="css-vlrcub"/>
    <w:basedOn w:val="Normal"/>
    <w:rsid w:val="006468A8"/>
    <w:pPr>
      <w:spacing w:before="100" w:beforeAutospacing="1" w:after="100" w:afterAutospacing="1" w:line="240" w:lineRule="auto"/>
    </w:pPr>
    <w:rPr>
      <w:rFonts w:ascii="Times New Roman" w:hAnsi="Times New Roman" w:cs="Times New Roman"/>
      <w:color w:val="auto"/>
      <w:sz w:val="24"/>
      <w:szCs w:val="24"/>
      <w:lang w:val="en-NL" w:eastAsia="en-GB" w:bidi="ar-SA"/>
    </w:rPr>
  </w:style>
  <w:style w:type="character" w:customStyle="1" w:styleId="prismjs">
    <w:name w:val="prismjs"/>
    <w:basedOn w:val="DefaultParagraphFont"/>
    <w:rsid w:val="006468A8"/>
  </w:style>
  <w:style w:type="character" w:styleId="HTMLCode">
    <w:name w:val="HTML Code"/>
    <w:basedOn w:val="DefaultParagraphFont"/>
    <w:uiPriority w:val="99"/>
    <w:semiHidden/>
    <w:unhideWhenUsed/>
    <w:rsid w:val="006468A8"/>
    <w:rPr>
      <w:rFonts w:ascii="Courier New" w:eastAsia="Times New Roman" w:hAnsi="Courier New" w:cs="Courier New"/>
      <w:sz w:val="20"/>
      <w:szCs w:val="20"/>
    </w:rPr>
  </w:style>
  <w:style w:type="character" w:customStyle="1" w:styleId="token">
    <w:name w:val="token"/>
    <w:basedOn w:val="DefaultParagraphFont"/>
    <w:rsid w:val="006468A8"/>
  </w:style>
  <w:style w:type="character" w:customStyle="1" w:styleId="2rkofajl">
    <w:name w:val="_2rkofajl"/>
    <w:basedOn w:val="DefaultParagraphFont"/>
    <w:rsid w:val="006468A8"/>
  </w:style>
  <w:style w:type="character" w:customStyle="1" w:styleId="1reo15vq">
    <w:name w:val="_1reo15vq"/>
    <w:basedOn w:val="DefaultParagraphFont"/>
    <w:rsid w:val="006468A8"/>
  </w:style>
  <w:style w:type="paragraph" w:customStyle="1" w:styleId="19itglyw1">
    <w:name w:val="_19itglyw1"/>
    <w:basedOn w:val="Normal"/>
    <w:rsid w:val="006468A8"/>
    <w:pPr>
      <w:spacing w:before="100" w:beforeAutospacing="1" w:after="100" w:afterAutospacing="1" w:line="240" w:lineRule="auto"/>
    </w:pPr>
    <w:rPr>
      <w:rFonts w:ascii="Times New Roman" w:hAnsi="Times New Roman" w:cs="Times New Roman"/>
      <w:color w:val="auto"/>
      <w:sz w:val="24"/>
      <w:szCs w:val="24"/>
      <w:lang w:val="en-NL" w:eastAsia="en-GB" w:bidi="ar-SA"/>
    </w:rPr>
  </w:style>
  <w:style w:type="character" w:customStyle="1" w:styleId="loader-wrapper">
    <w:name w:val="loader-wrapper"/>
    <w:basedOn w:val="DefaultParagraphFont"/>
    <w:rsid w:val="006468A8"/>
  </w:style>
  <w:style w:type="character" w:customStyle="1" w:styleId="p12f1osq">
    <w:name w:val="_p12f1osq"/>
    <w:basedOn w:val="DefaultParagraphFont"/>
    <w:rsid w:val="00646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cockpit.research.tue.nl/helpcenter/research/portal/3/article/4010541082?source=searc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tuenl.sharepoint.com/sites/intranet-communication-expertise-center/TUeCorporateidentity/EN%20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9A9CB5F003C04DB262D4EDBCFF3E01"/>
        <w:category>
          <w:name w:val="General"/>
          <w:gallery w:val="placeholder"/>
        </w:category>
        <w:types>
          <w:type w:val="bbPlcHdr"/>
        </w:types>
        <w:behaviors>
          <w:behavior w:val="content"/>
        </w:behaviors>
        <w:guid w:val="{9B59338B-605F-7A4F-B3A5-26191DC5A323}"/>
      </w:docPartPr>
      <w:docPartBody>
        <w:p w:rsidR="00000000" w:rsidRDefault="00000000">
          <w:pPr>
            <w:pStyle w:val="D89A9CB5F003C04DB262D4EDBCFF3E01"/>
          </w:pPr>
          <w:r w:rsidRPr="00D818D3">
            <w:rPr>
              <w:rStyle w:val="PlaceholderText"/>
            </w:rPr>
            <w:t>Kies een item.</w:t>
          </w:r>
        </w:p>
      </w:docPartBody>
    </w:docPart>
    <w:docPart>
      <w:docPartPr>
        <w:name w:val="BFEF5737A44DAC4E9AB124BFAA33534F"/>
        <w:category>
          <w:name w:val="General"/>
          <w:gallery w:val="placeholder"/>
        </w:category>
        <w:types>
          <w:type w:val="bbPlcHdr"/>
        </w:types>
        <w:behaviors>
          <w:behavior w:val="content"/>
        </w:behaviors>
        <w:guid w:val="{54984619-DF39-DA4F-82DB-D906B10F3DE7}"/>
      </w:docPartPr>
      <w:docPartBody>
        <w:p w:rsidR="00000000" w:rsidRDefault="00A25050" w:rsidP="00A25050">
          <w:pPr>
            <w:pStyle w:val="BFEF5737A44DAC4E9AB124BFAA33534F"/>
          </w:pPr>
          <w:r w:rsidRPr="00A878DD">
            <w:rPr>
              <w:rStyle w:val="PlaceholderText"/>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iandra GD">
    <w:panose1 w:val="020E0502030308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050"/>
    <w:rsid w:val="003034C0"/>
    <w:rsid w:val="006026AE"/>
    <w:rsid w:val="00A2505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L"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050"/>
  </w:style>
  <w:style w:type="paragraph" w:customStyle="1" w:styleId="D89A9CB5F003C04DB262D4EDBCFF3E01">
    <w:name w:val="D89A9CB5F003C04DB262D4EDBCFF3E01"/>
  </w:style>
  <w:style w:type="paragraph" w:customStyle="1" w:styleId="9825FC2643B5F845B2C9400DB5E8D1B5">
    <w:name w:val="9825FC2643B5F845B2C9400DB5E8D1B5"/>
  </w:style>
  <w:style w:type="paragraph" w:customStyle="1" w:styleId="7ED710947092774EB4B2956AB8F8E052">
    <w:name w:val="7ED710947092774EB4B2956AB8F8E052"/>
  </w:style>
  <w:style w:type="paragraph" w:customStyle="1" w:styleId="93CF5D817132704C98A8DC04D4866E36">
    <w:name w:val="93CF5D817132704C98A8DC04D4866E36"/>
  </w:style>
  <w:style w:type="paragraph" w:customStyle="1" w:styleId="8D4733B4922C454A960F59007238824A">
    <w:name w:val="8D4733B4922C454A960F59007238824A"/>
  </w:style>
  <w:style w:type="paragraph" w:customStyle="1" w:styleId="BFEF5737A44DAC4E9AB124BFAA33534F">
    <w:name w:val="BFEF5737A44DAC4E9AB124BFAA33534F"/>
    <w:rsid w:val="00A25050"/>
  </w:style>
  <w:style w:type="paragraph" w:customStyle="1" w:styleId="01FBAE0BCF10DF44ABAB39C691E90FEB">
    <w:name w:val="01FBAE0BCF10DF44ABAB39C691E90FEB"/>
    <w:rsid w:val="00A250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35353B6-A853-438B-8696-5D12AD5359B0}">
  <we:reference id="a9ab067e-9317-4e22-a2c1-a1da3aa0d694" version="4.1.0.1911"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A999B518C8EF4A9F0A52055D700488" ma:contentTypeVersion="39" ma:contentTypeDescription="Create a new document." ma:contentTypeScope="" ma:versionID="2389db6bcdd312acab1d51402826d569">
  <xsd:schema xmlns:xsd="http://www.w3.org/2001/XMLSchema" xmlns:xs="http://www.w3.org/2001/XMLSchema" xmlns:p="http://schemas.microsoft.com/office/2006/metadata/properties" xmlns:ns2="c9e239e1-eba3-46c3-b6c4-774a7c1dd7fe" xmlns:ns3="9bddcc6d-5a40-4ec2-9543-10e19496ba30" targetNamespace="http://schemas.microsoft.com/office/2006/metadata/properties" ma:root="true" ma:fieldsID="22ba150b066640945a2f371480968da4" ns2:_="" ns3:_="">
    <xsd:import namespace="c9e239e1-eba3-46c3-b6c4-774a7c1dd7fe"/>
    <xsd:import namespace="9bddcc6d-5a40-4ec2-9543-10e19496ba30"/>
    <xsd:element name="properties">
      <xsd:complexType>
        <xsd:sequence>
          <xsd:element name="documentManagement">
            <xsd:complexType>
              <xsd:all>
                <xsd:element ref="ns2:ObjectType" minOccurs="0"/>
                <xsd:element ref="ns2:Category_x0020_RDM" minOccurs="0"/>
                <xsd:element ref="ns2:Descriptions" minOccurs="0"/>
                <xsd:element ref="ns2:Department_x0020_TU_x002f_e" minOccurs="0"/>
                <xsd:element ref="ns2:Creator" minOccurs="0"/>
                <xsd:element ref="ns2:Date_x0020_Document" minOccurs="0"/>
                <xsd:element ref="ns2:Results" minOccurs="0"/>
                <xsd:element ref="ns2:Origin" minOccurs="0"/>
                <xsd:element ref="ns2:Authourised_x0020_by" minOccurs="0"/>
                <xsd:element ref="ns2:Identification_x0020_Code" minOccurs="0"/>
                <xsd:element ref="ns3:MediaServiceMetadata" minOccurs="0"/>
                <xsd:element ref="ns3:MediaServiceFastMetadata" minOccurs="0"/>
                <xsd:element ref="ns2:Coverages" minOccurs="0"/>
                <xsd:element ref="ns2:Date_x0020_Authourised" minOccurs="0"/>
                <xsd:element ref="ns2:Relations" minOccurs="0"/>
                <xsd:element ref="ns2:Leader" minOccurs="0"/>
                <xsd:element ref="ns3:MediaServiceAutoKeyPoints" minOccurs="0"/>
                <xsd:element ref="ns3:MediaServiceKeyPoints" minOccurs="0"/>
                <xsd:element ref="ns2:SharedWithUsers" minOccurs="0"/>
                <xsd:element ref="ns2:SharedWithDetail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239e1-eba3-46c3-b6c4-774a7c1dd7fe" elementFormDefault="qualified">
    <xsd:import namespace="http://schemas.microsoft.com/office/2006/documentManagement/types"/>
    <xsd:import namespace="http://schemas.microsoft.com/office/infopath/2007/PartnerControls"/>
    <xsd:element name="ObjectType" ma:index="1" nillable="true" ma:displayName="ObjectType" ma:default="Concept" ma:description="Type of Information object." ma:format="Dropdown" ma:indexed="true" ma:internalName="ObjectType">
      <xsd:simpleType>
        <xsd:union memberTypes="dms:Text">
          <xsd:simpleType>
            <xsd:restriction base="dms:Choice">
              <xsd:enumeration value="Concept"/>
              <xsd:enumeration value="Report"/>
              <xsd:enumeration value="Project document"/>
              <xsd:enumeration value="Policy document"/>
              <xsd:enumeration value="Agenda"/>
              <xsd:enumeration value="Attachment"/>
              <xsd:enumeration value="Letter"/>
              <xsd:enumeration value="Book"/>
              <xsd:enumeration value="Brochure"/>
              <xsd:enumeration value="Contract"/>
              <xsd:enumeration value="List"/>
              <xsd:enumeration value="Article"/>
              <xsd:enumeration value="Image"/>
              <xsd:enumeration value="Education document"/>
              <xsd:enumeration value="Invoice"/>
              <xsd:enumeration value="Resolution"/>
              <xsd:enumeration value="Plan"/>
            </xsd:restriction>
          </xsd:simpleType>
        </xsd:union>
      </xsd:simpleType>
    </xsd:element>
    <xsd:element name="Category_x0020_RDM" ma:index="2" nillable="true" ma:displayName="Category RDM" ma:default="General" ma:description="Topic of which the object is classified.&#10;" ma:format="Dropdown" ma:internalName="Category_x0020_RDM">
      <xsd:simpleType>
        <xsd:union memberTypes="dms:Text">
          <xsd:simpleType>
            <xsd:restriction base="dms:Choice">
              <xsd:enumeration value="General"/>
              <xsd:enumeration value="NWO"/>
              <xsd:enumeration value="H2020"/>
              <xsd:enumeration value="Non-Funder"/>
              <xsd:enumeration value="ZonMW"/>
              <xsd:enumeration value="GDPR"/>
              <xsd:enumeration value="IPR"/>
              <xsd:enumeration value="Licences"/>
              <xsd:enumeration value="Statistics"/>
              <xsd:enumeration value="Metadata"/>
              <xsd:enumeration value="FAIR"/>
              <xsd:enumeration value="Bachelor"/>
              <xsd:enumeration value="Master"/>
              <xsd:enumeration value="PDH"/>
              <xsd:enumeration value="Researchers"/>
              <xsd:enumeration value="Support Department"/>
              <xsd:enumeration value="Software training"/>
              <xsd:enumeration value="Standard"/>
              <xsd:enumeration value="4TU"/>
              <xsd:enumeration value="Generic repository"/>
              <xsd:enumeration value="Subject specific repository"/>
              <xsd:enumeration value="Internal archiving"/>
              <xsd:enumeration value="Internal policies"/>
              <xsd:enumeration value="External policies"/>
              <xsd:enumeration value="Communication plan"/>
              <xsd:enumeration value="Website"/>
              <xsd:enumeration value="Research support portal"/>
              <xsd:enumeration value="UKB"/>
              <xsd:enumeration value="LCRDM"/>
              <xsd:enumeration value="RDA"/>
              <xsd:enumeration value="OSCTU/e"/>
            </xsd:restriction>
          </xsd:simpleType>
        </xsd:union>
      </xsd:simpleType>
    </xsd:element>
    <xsd:element name="Descriptions" ma:index="3" nillable="true" ma:displayName="Descriptions" ma:description="Context information. Short explanation about the object. &#10;" ma:internalName="Descriptions">
      <xsd:simpleType>
        <xsd:restriction base="dms:Note">
          <xsd:maxLength value="255"/>
        </xsd:restriction>
      </xsd:simpleType>
    </xsd:element>
    <xsd:element name="Department_x0020_TU_x002f_e" ma:index="4" nillable="true" ma:displayName="Department TU/e" ma:default="Data Management and Library" ma:description="Organisation that owns the object at the moment of registration.&#10;" ma:format="Dropdown" ma:internalName="Department_x0020_TU_x002F_e">
      <xsd:simpleType>
        <xsd:union memberTypes="dms:Text">
          <xsd:simpleType>
            <xsd:restriction base="dms:Choice">
              <xsd:enumeration value="Data Management and Library"/>
              <xsd:enumeration value="Biomedical Engineering"/>
              <xsd:enumeration value="Built Environment"/>
              <xsd:enumeration value="Electrical Engineering"/>
              <xsd:enumeration value="Industrial Design"/>
              <xsd:enumeration value="Chemical Engineering and Chemistry"/>
              <xsd:enumeration value="Industrial Engineering &amp; Innovation Sciences"/>
              <xsd:enumeration value="Applied Physics"/>
              <xsd:enumeration value="Mechanical Engineering"/>
              <xsd:enumeration value="Mathematics and Computer Science"/>
            </xsd:restriction>
          </xsd:simpleType>
        </xsd:union>
      </xsd:simpleType>
    </xsd:element>
    <xsd:element name="Creator" ma:index="5" nillable="true" ma:displayName="Creator" ma:description="Actual writer or creator of the object." ma:list="UserInfo" ma:SearchPeopleOnly="false"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e_x0020_Document" ma:index="6" nillable="true" ma:displayName="Date Document" ma:default="[today]" ma:description="The actual date that the object was created.&#10;" ma:format="DateOnly" ma:internalName="Date_x0020_Document">
      <xsd:simpleType>
        <xsd:restriction base="dms:DateTime"/>
      </xsd:simpleType>
    </xsd:element>
    <xsd:element name="Results" ma:index="7" nillable="true" ma:displayName="Results" ma:default="Unknown" ma:description="The result of the proces or status of the document.&#10;" ma:format="RadioButtons" ma:internalName="Results">
      <xsd:simpleType>
        <xsd:union memberTypes="dms:Text">
          <xsd:simpleType>
            <xsd:restriction base="dms:Choice">
              <xsd:enumeration value="Unknown"/>
              <xsd:enumeration value="Not started"/>
              <xsd:enumeration value="To be reviewed"/>
              <xsd:enumeration value="In progress"/>
              <xsd:enumeration value="Completed"/>
            </xsd:restriction>
          </xsd:simpleType>
        </xsd:union>
      </xsd:simpleType>
    </xsd:element>
    <xsd:element name="Origin" ma:index="8" nillable="true" ma:displayName="Origin" ma:description="Original source" ma:internalName="Origin">
      <xsd:simpleType>
        <xsd:restriction base="dms:Note">
          <xsd:maxLength value="255"/>
        </xsd:restriction>
      </xsd:simpleType>
    </xsd:element>
    <xsd:element name="Authourised_x0020_by" ma:index="9" nillable="true" ma:displayName="Authourised by" ma:description="An organization or person responsible for or involved in the creation, recording of an object." ma:list="UserInfo" ma:SharePointGroup="0" ma:internalName="Authourised_x0020_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dentification_x0020_Code" ma:index="10" nillable="true" ma:displayName="Identification Code" ma:description="Number or code assigned to an object outside the dynamic archive&#10;" ma:internalName="Identification_x0020_Code">
      <xsd:simpleType>
        <xsd:restriction base="dms:Text">
          <xsd:maxLength value="255"/>
        </xsd:restriction>
      </xsd:simpleType>
    </xsd:element>
    <xsd:element name="Coverages" ma:index="20" nillable="true" ma:displayName="Coverages" ma:description="Valid period or location." ma:internalName="Coverages">
      <xsd:simpleType>
        <xsd:restriction base="dms:Text">
          <xsd:maxLength value="255"/>
        </xsd:restriction>
      </xsd:simpleType>
    </xsd:element>
    <xsd:element name="Date_x0020_Authourised" ma:index="21" nillable="true" ma:displayName="Date Authourised" ma:description="Date approved" ma:format="DateOnly" ma:internalName="Date_x0020_Authourised">
      <xsd:simpleType>
        <xsd:restriction base="dms:DateTime"/>
      </xsd:simpleType>
    </xsd:element>
    <xsd:element name="Relations" ma:index="22" nillable="true" ma:displayName="Relations" ma:description="Naam project or workflow of which document is part of." ma:internalName="Relations">
      <xsd:simpleType>
        <xsd:restriction base="dms:Text">
          <xsd:maxLength value="255"/>
        </xsd:restriction>
      </xsd:simpleType>
    </xsd:element>
    <xsd:element name="Leader" ma:index="23" nillable="true" ma:displayName="Leader" ma:description="Project or team leader or person responsible" ma:list="UserInfo" ma:SharePointGroup="0" ma:internalName="Lea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element name="TaxCatchAll" ma:index="36" nillable="true" ma:displayName="Taxonomy Catch All Column" ma:hidden="true" ma:list="{2bfc0286-fbfa-4171-b0cb-d3863062621c}" ma:internalName="TaxCatchAll" ma:showField="CatchAllData" ma:web="c9e239e1-eba3-46c3-b6c4-774a7c1dd7f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ddcc6d-5a40-4ec2-9543-10e19496ba3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DateTaken" ma:index="31" nillable="true" ma:displayName="MediaServiceDateTaken" ma:hidden="true" ma:internalName="MediaServiceDateTaken" ma:readOnly="true">
      <xsd:simpleType>
        <xsd:restriction base="dms:Text"/>
      </xsd:simpleType>
    </xsd:element>
    <xsd:element name="MediaServiceLocation" ma:index="32" nillable="true" ma:displayName="Location" ma:internalName="MediaServiceLocation"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5f80264a-99e7-47cd-820c-3e92ce78c5e0" ma:termSetId="09814cd3-568e-fe90-9814-8d621ff8fb84" ma:anchorId="fba54fb3-c3e1-fe81-a776-ca4b69148c4d" ma:open="true" ma:isKeyword="false">
      <xsd:complexType>
        <xsd:sequence>
          <xsd:element ref="pc:Terms" minOccurs="0" maxOccurs="1"/>
        </xsd:sequence>
      </xsd:complexType>
    </xsd:element>
    <xsd:element name="MediaLengthInSeconds" ma:index="37" nillable="true" ma:displayName="MediaLengthInSeconds" ma:hidden="true" ma:internalName="MediaLengthInSeconds" ma:readOnly="true">
      <xsd:simpleType>
        <xsd:restriction base="dms:Unknown"/>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MediaServiceBillingMetadata" ma:index="4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TemplateConfiguration><![CDATA[{"elementsMetadata":[],"transformationConfigurations":[{"documentName":"Letter {{StringJoin(\" \", Form.Subject, Form.NameRecipient)}}","type":"documentName"}],"enableDocumentContentUpdater":true,"version":"2.0"}]]></TemplafyTemplateConfigura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ddcc6d-5a40-4ec2-9543-10e19496ba30">
      <Terms xmlns="http://schemas.microsoft.com/office/infopath/2007/PartnerControls"/>
    </lcf76f155ced4ddcb4097134ff3c332f>
    <TaxCatchAll xmlns="c9e239e1-eba3-46c3-b6c4-774a7c1dd7fe" xsi:nil="true"/>
    <Date_x0020_Document xmlns="c9e239e1-eba3-46c3-b6c4-774a7c1dd7fe">2026-03-22T09:58:56+00:00</Date_x0020_Document>
    <Relations xmlns="c9e239e1-eba3-46c3-b6c4-774a7c1dd7fe" xsi:nil="true"/>
    <Authourised_x0020_by xmlns="c9e239e1-eba3-46c3-b6c4-774a7c1dd7fe">
      <UserInfo>
        <DisplayName/>
        <AccountId xsi:nil="true"/>
        <AccountType/>
      </UserInfo>
    </Authourised_x0020_by>
    <Origin xmlns="c9e239e1-eba3-46c3-b6c4-774a7c1dd7fe" xsi:nil="true"/>
    <Category_x0020_RDM xmlns="c9e239e1-eba3-46c3-b6c4-774a7c1dd7fe">General</Category_x0020_RDM>
    <Creator xmlns="c9e239e1-eba3-46c3-b6c4-774a7c1dd7fe">
      <UserInfo>
        <DisplayName/>
        <AccountId xsi:nil="true"/>
        <AccountType/>
      </UserInfo>
    </Creator>
    <Leader xmlns="c9e239e1-eba3-46c3-b6c4-774a7c1dd7fe">
      <UserInfo>
        <DisplayName/>
        <AccountId xsi:nil="true"/>
        <AccountType/>
      </UserInfo>
    </Leader>
    <Descriptions xmlns="c9e239e1-eba3-46c3-b6c4-774a7c1dd7fe" xsi:nil="true"/>
    <Results xmlns="c9e239e1-eba3-46c3-b6c4-774a7c1dd7fe">Unknown</Results>
    <Coverages xmlns="c9e239e1-eba3-46c3-b6c4-774a7c1dd7fe" xsi:nil="true"/>
    <ObjectType xmlns="c9e239e1-eba3-46c3-b6c4-774a7c1dd7fe">Concept</ObjectType>
    <Department_x0020_TU_x002f_e xmlns="c9e239e1-eba3-46c3-b6c4-774a7c1dd7fe">Data Management and Library</Department_x0020_TU_x002f_e>
    <Identification_x0020_Code xmlns="c9e239e1-eba3-46c3-b6c4-774a7c1dd7fe" xsi:nil="true"/>
    <Date_x0020_Authourised xmlns="c9e239e1-eba3-46c3-b6c4-774a7c1dd7fe" xsi:nil="true"/>
  </documentManagement>
</p:properties>
</file>

<file path=customXml/item4.xml><?xml version="1.0" encoding="utf-8"?>
<TemplafyFormConfiguration><![CDATA[{"formFields":[{"type":"heading","helpTexts":null,"label":"Style","locked":false,"name":"Style","spacing":null},{"type":"dropDown","helpTexts":null,"label":"Informal or formal","locked":false,"name":"InformalFormal","spacing":null,"autoSelectFirstOption":false,"dataSourceFieldName":"ListValueEN","dataSourceName":"FormalInformal","defaultValue":"Informal","filterByFieldName":null,"required":false,"filterBySource":null,"distinct":false,"hideIfNoUserInteractionRequired":false,"shouldRefreshFormOnChange":false,"shareValue":false},{"type":"heading","helpTexts":null,"label":"Address information","locked":false,"name":"AddressInformation","spacing":null},{"type":"dropDown","helpTexts":{"postfix":"Click in the field and enter the first letter of the building name. The building name (abbreviated with a building number) is displayed in the Letter."},"label":"Building","locked":false,"name":"Building","spacing":null,"autoSelectFirstOption":false,"dataSourceFieldName":"Name","dataSourceName":"Buildings","defaultValue":null,"filterByFieldName":null,"required":true,"filterBySource":null,"distinct":false,"hideIfNoUserInteractionRequired":false,"shouldRefreshFormOnChange":false,"shareValue":false},{"type":"dropDown","helpTexts":null,"label":"Classification","locked":false,"name":"Classification","spacing":null,"autoSelectFirstOption":false,"dataSourceFieldName":"ListValueEN","dataSourceName":"Classifications","defaultValue":null,"filterByFieldName":null,"required":true,"filterBySource":null,"distinct":false,"hideIfNoUserInteractionRequired":false,"shouldRefreshFormOnChange":false,"shareValue":false},{"type":"textBox","helpTexts":{"postfix":"Name Company / Institute, (Sub department company / institute), Attn. Name person, PO Box + nr / Street + Nr + addition, Zip code + City + Country"},"label":"Addressee","locked":false,"name":"Addressee","spacing":null,"defaultValue":null,"lines":6,"placeholder":"","required":false,"maxLength":null,"shareValue":false},{"type":"dropDown","label":"Salutation","name":"Salutation","helpTexts":{},"locked":false,"spacing":{},"autoSelectFirstOption":false,"dataSourceName":"SalutationsEN","defaultValue":null,"required":false,"distinct":false,"hideIfNoUserInteractionRequired":false,"shareValue":false,"dataSourceFieldName":"ListValue","filterCondition":{"type":"and","conditions":[{"type":"formFieldMatch","dataSourceFieldName":"FormalInformal","formFieldName":"InformalFormal"}]},"filterBySource":null,"filterByFieldName":null},{"type":"textBox","helpTexts":{"postfix":"Example: 'Mrs. De Vries' or 'Mr / Mrs'"},"label":"Name recipient","locked":false,"name":"NameRecipient","spacing":null,"defaultValue":null,"lines":1,"placeholder":"","required":true,"maxLength":null,"shareValue":false},{"type":"heading","helpTexts":null,"label":"Letter details","locked":false,"name":"LetterDetails","spacing":null},{"type":"datePicker","helpTexts":{"postfix":"The document will show the correct date notation."},"label":"Date","locked":false,"name":"Date","spacing":null,"required":false},{"type":"textBox","helpTexts":null,"label":"Subject","locked":false,"name":"Subject","spacing":null,"defaultValue":null,"lines":1,"placeholder":"","required":true,"maxLength":null,"shareValue":false},{"type":"textBox","helpTexts":null,"label":"Our reference","locked":false,"name":"OurReference","spacing":null,"defaultValue":null,"lines":1,"placeholder":"","required":false,"maxLength":null,"shareValue":false},{"type":"textBox","helpTexts":null,"label":"Your reference","locked":false,"name":"YourReference","spacing":null,"defaultValue":null,"lines":1,"placeholder":"","required":false,"maxLength":null,"shareValue":false},{"type":"textBox","helpTexts":null,"label":"Copy to","locked":false,"name":"CopyTo","spacing":null,"defaultValue":null,"lines":2,"placeholder":"","required":false,"maxLength":null,"shareValue":false},{"type":"textBox","helpTexts":null,"label":"Enclosures","locked":false,"name":"Enclosures","spacing":null,"defaultValue":null,"lines":2,"placeholder":"","required":false,"maxLength":null,"shareValue":false},{"type":"dropDown","label":"Signature","name":"Signature","helpTexts":{},"locked":false,"spacing":{},"autoSelectFirstOption":false,"dataSourceName":"ClosingsEN","defaultValue":null,"required":false,"distinct":false,"hideIfNoUserInteractionRequired":false,"shareValue":false,"dataSourceFieldName":"Name","filterCondition":{"type":"and","conditions":[{"type":"formFieldMatch","dataSourceFieldName":"FormalInformal","formFieldName":"InformalFormal"}]},"filterBySource":null,"filterByFieldName":null},{"type":"heading","helpTexts":null,"label":"Sender information","locked":false,"name":"SenderInformation","spacing":null},{"type":"textBox","helpTexts":null,"label":"Department or Service","locked":false,"name":"DepartmentOrService","spacing":null,"defaultValue":"{{UserProfile.Department}}","lines":1,"placeholder":"","required":false,"maxLength":null,"shareValue":false},{"type":"textBox","helpTexts":null,"label":"Capacity group or department","locked":false,"name":"CapacityGroupOrDepartment","spacing":null,"defaultValue":null,"lines":1,"placeholder":"","required":false,"maxLength":null,"shareValue":false},{"type":"textBox","helpTexts":{"postfix":"Your 4-digit TU/e phone number will be displayed if this is known. Add a second number, syntax:  1234 /5678 Is the field; TU/e telephone number blank, do not enter anything. Pay attention: Leave this field blank if you do not have a TU/e phone number."},"label":"TU/e phone number","locked":false,"name":"TUePhoneNumber","spacing":null,"defaultValue":"{{UserProfile.PhoneNumber}}","lines":1,"placeholder":"","required":false,"maxLength":null,"shareValue":false},{"type":"textBox","helpTexts":null,"label":"Email address","locked":false,"name":"EmailAddress","spacing":null,"defaultValue":"{{UserProfile.Email}}","lines":1,"placeholder":"","required":false,"maxLength":null,"shareValue":false},{"type":"textBox","helpTexts":null,"label":"Your name","locked":false,"name":"YourName","spacing":null,"defaultValue":"{{UserProfile.DisplayName}}","lines":1,"placeholder":"","required":false,"maxLength":null,"shareValue":false},{"type":"textBox","helpTexts":null,"label":"Position","locked":false,"name":"Position","spacing":null,"defaultValue":"{{UserProfile.JobTitle}}","lines":1,"placeholder":"","required":false,"maxLength":null,"shareValue":false},{"type":"textBox","helpTexts":{"postfix":"For example: Project manager, supporter, assistant researcher and so on."},"label":"Role","locked":false,"name":"Role","spacing":null,"defaultValue":null,"lines":1,"placeholder":"","required":false,"maxLength":null,"shareValue":false}],"formDataEntries":[]}]]></TemplafyFormConfigura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6FF6A-A30C-4E7E-B1A6-E4AD87B93383}"/>
</file>

<file path=customXml/itemProps2.xml><?xml version="1.0" encoding="utf-8"?>
<ds:datastoreItem xmlns:ds="http://schemas.openxmlformats.org/officeDocument/2006/customXml" ds:itemID="{FF032137-D655-4BB5-8A45-8CE20A48DDEB}">
  <ds:schemaRefs/>
</ds:datastoreItem>
</file>

<file path=customXml/itemProps3.xml><?xml version="1.0" encoding="utf-8"?>
<ds:datastoreItem xmlns:ds="http://schemas.openxmlformats.org/officeDocument/2006/customXml" ds:itemID="{38A61EC5-9122-45AD-AB9F-4FF87D88C420}">
  <ds:schemaRefs>
    <ds:schemaRef ds:uri="http://schemas.microsoft.com/office/2006/metadata/properties"/>
    <ds:schemaRef ds:uri="http://schemas.microsoft.com/office/infopath/2007/PartnerControls"/>
    <ds:schemaRef ds:uri="adc81a03-33f5-430d-a427-dfbddb1fb524"/>
    <ds:schemaRef ds:uri="89addd5d-1b61-4a22-b114-f0fd8c2dcf23"/>
  </ds:schemaRefs>
</ds:datastoreItem>
</file>

<file path=customXml/itemProps4.xml><?xml version="1.0" encoding="utf-8"?>
<ds:datastoreItem xmlns:ds="http://schemas.openxmlformats.org/officeDocument/2006/customXml" ds:itemID="{4C82CF77-508C-4D6C-A155-2B253403EB17}">
  <ds:schemaRefs/>
</ds:datastoreItem>
</file>

<file path=customXml/itemProps5.xml><?xml version="1.0" encoding="utf-8"?>
<ds:datastoreItem xmlns:ds="http://schemas.openxmlformats.org/officeDocument/2006/customXml" ds:itemID="{E6015054-235E-4DA5-89B4-9E88D303B3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EN%20Letter.dotx</Template>
  <TotalTime>59</TotalTime>
  <Pages>8</Pages>
  <Words>1789</Words>
  <Characters>10200</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 Letter</vt:lpstr>
      <vt:lpstr>EN Letter</vt:lpstr>
    </vt:vector>
  </TitlesOfParts>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Letter</dc:title>
  <dc:subject/>
  <dc:creator>Liz Guzman Ramirez</dc:creator>
  <cp:keywords/>
  <dc:description/>
  <cp:lastModifiedBy>Guzman Ramirez, Liz</cp:lastModifiedBy>
  <cp:revision>5</cp:revision>
  <dcterms:created xsi:type="dcterms:W3CDTF">2026-03-22T06:50:00Z</dcterms:created>
  <dcterms:modified xsi:type="dcterms:W3CDTF">2026-03-22T08:20:00Z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0x01010023A999B518C8EF4A9F0A52055D700488</vt:lpwstr>
  </property>
</Properties>
</file>