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31680" w:rightFromText="31680" w:topFromText="1776" w:bottomFromText="180" w:vertAnchor="page" w:horzAnchor="margin" w:tblpY="26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25"/>
        <w:gridCol w:w="25"/>
        <w:gridCol w:w="25"/>
        <w:gridCol w:w="25"/>
        <w:gridCol w:w="25"/>
      </w:tblGrid>
      <w:tr w:rsidR="000F1C61" w:rsidRPr="00FF4009" w14:paraId="49E1B6FA" w14:textId="77777777" w:rsidTr="00EB4EB0">
        <w:trPr>
          <w:trHeight w:hRule="exact" w:val="280"/>
        </w:trPr>
        <w:tc>
          <w:tcPr>
            <w:tcW w:w="4819" w:type="dxa"/>
          </w:tcPr>
          <w:p w14:paraId="603AD2F4" w14:textId="4EF1730D" w:rsidR="000F1C61" w:rsidRPr="008D0BD6" w:rsidRDefault="000F1C61" w:rsidP="00EB4EB0">
            <w:pPr>
              <w:pStyle w:val="AddressboxreturnaddressTUEindhoven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4BBBBDEC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71D40F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E12EAC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C853A1" w14:textId="77777777" w:rsidR="000F1C61" w:rsidRPr="008D0BD6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3D047C" w14:textId="77777777" w:rsidR="000F1C61" w:rsidRPr="008D0BD6" w:rsidRDefault="000F1C61" w:rsidP="00EB4EB0">
            <w:pPr>
              <w:pStyle w:val="AddressboxTUEindhoven"/>
            </w:pPr>
          </w:p>
        </w:tc>
      </w:tr>
      <w:tr w:rsidR="000F1C61" w:rsidRPr="00F2561C" w14:paraId="1FBAD976" w14:textId="77777777" w:rsidTr="00EB4EB0">
        <w:trPr>
          <w:trHeight w:hRule="exact" w:val="200"/>
        </w:trPr>
        <w:tc>
          <w:tcPr>
            <w:tcW w:w="4819" w:type="dxa"/>
          </w:tcPr>
          <w:p w14:paraId="73357BEB" w14:textId="1FD7A732" w:rsidR="000F1C61" w:rsidRDefault="000F1C61" w:rsidP="00EB4EB0">
            <w:pPr>
              <w:pStyle w:val="ClassificationTUEindhoven"/>
              <w:framePr w:hSpace="0" w:wrap="auto" w:vAnchor="margin" w:hAnchor="text" w:xAlign="left" w:yAlign="inline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65DFE42C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9416B4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BDC0A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394F7E0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F6161A" w14:textId="77777777" w:rsidR="000F1C61" w:rsidRPr="00F2561C" w:rsidRDefault="000F1C61" w:rsidP="00EB4EB0">
            <w:pPr>
              <w:pStyle w:val="AddressboxTUEindhoven"/>
            </w:pPr>
          </w:p>
        </w:tc>
      </w:tr>
      <w:tr w:rsidR="000F1C61" w:rsidRPr="00F2561C" w14:paraId="2445F6A3" w14:textId="77777777" w:rsidTr="00EB4EB0">
        <w:trPr>
          <w:trHeight w:hRule="exact" w:val="1220"/>
        </w:trPr>
        <w:tc>
          <w:tcPr>
            <w:tcW w:w="4819" w:type="dxa"/>
          </w:tcPr>
          <w:p w14:paraId="5E353AA3" w14:textId="2F35EB1A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</w:tcBorders>
          </w:tcPr>
          <w:p w14:paraId="3B1776F3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3B2C29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F19D93E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DAFE9C6" w14:textId="77777777" w:rsidR="000F1C61" w:rsidRPr="00F2561C" w:rsidRDefault="000F1C61" w:rsidP="00EB4EB0">
            <w:pPr>
              <w:pStyle w:val="AddressboxTUEindhoven"/>
            </w:pPr>
          </w:p>
        </w:tc>
        <w:tc>
          <w:tcPr>
            <w:tcW w:w="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A8515C" w14:textId="77777777" w:rsidR="000F1C61" w:rsidRPr="00F2561C" w:rsidRDefault="000F1C61" w:rsidP="00EB4EB0">
            <w:pPr>
              <w:pStyle w:val="AddressboxTUEindhoven"/>
            </w:pPr>
          </w:p>
        </w:tc>
      </w:tr>
    </w:tbl>
    <w:p w14:paraId="2540904A" w14:textId="5417F574" w:rsidR="001A7236" w:rsidRDefault="001A7236" w:rsidP="001A7236">
      <w:pPr>
        <w:spacing w:line="360" w:lineRule="atLeast"/>
        <w:jc w:val="center"/>
        <w:outlineLvl w:val="0"/>
        <w:rPr>
          <w:rFonts w:cs="Times New Roman"/>
          <w:b/>
          <w:bCs/>
          <w:kern w:val="36"/>
          <w:sz w:val="48"/>
          <w:szCs w:val="48"/>
          <w:lang w:eastAsia="en-GB"/>
        </w:rPr>
      </w:pPr>
      <w:r w:rsidRPr="00CB7E88">
        <w:rPr>
          <w:rFonts w:cs="Times New Roman"/>
          <w:b/>
          <w:bCs/>
          <w:kern w:val="36"/>
          <w:sz w:val="48"/>
          <w:szCs w:val="48"/>
          <w:lang w:eastAsia="en-GB"/>
        </w:rPr>
        <w:t>Ethics Review Template</w:t>
      </w:r>
      <w:r w:rsidR="00790945">
        <w:rPr>
          <w:rFonts w:cs="Times New Roman"/>
          <w:b/>
          <w:bCs/>
          <w:kern w:val="36"/>
          <w:sz w:val="48"/>
          <w:szCs w:val="48"/>
          <w:lang w:eastAsia="en-GB"/>
        </w:rPr>
        <w:t xml:space="preserve"> v1.0</w:t>
      </w:r>
    </w:p>
    <w:p w14:paraId="046B8C9E" w14:textId="77777777" w:rsidR="000A3628" w:rsidRDefault="000A3628" w:rsidP="00CA33AF">
      <w:pPr>
        <w:pStyle w:val="BodytextTUEindhoven"/>
        <w:rPr>
          <w:lang w:eastAsia="en-GB"/>
        </w:rPr>
      </w:pPr>
    </w:p>
    <w:p w14:paraId="37AE63BE" w14:textId="77777777" w:rsidR="001A7236" w:rsidRPr="001A7236" w:rsidRDefault="001A7236" w:rsidP="001A7236">
      <w:pPr>
        <w:pStyle w:val="BodytextTUEindhoven"/>
        <w:rPr>
          <w:lang w:eastAsia="en-GB"/>
        </w:rPr>
      </w:pPr>
    </w:p>
    <w:p w14:paraId="4429C806" w14:textId="77777777" w:rsidR="00E17752" w:rsidRPr="007C23B8" w:rsidRDefault="00E17752" w:rsidP="00E17752">
      <w:pPr>
        <w:pStyle w:val="BodytextTUEindhoven"/>
        <w:rPr>
          <w:highlight w:val="yellow"/>
          <w:lang w:eastAsia="en-GB"/>
        </w:rPr>
      </w:pPr>
      <w:r w:rsidRPr="007C23B8">
        <w:rPr>
          <w:highlight w:val="yellow"/>
          <w:lang w:eastAsia="en-GB"/>
        </w:rPr>
        <w:t>Add:</w:t>
      </w:r>
    </w:p>
    <w:p w14:paraId="11EB6420" w14:textId="77777777" w:rsidR="00E17752" w:rsidRPr="007C23B8" w:rsidRDefault="00E17752" w:rsidP="00E17752">
      <w:pPr>
        <w:pStyle w:val="BodytextTUEindhoven"/>
        <w:rPr>
          <w:highlight w:val="yellow"/>
          <w:lang w:eastAsia="en-GB"/>
        </w:rPr>
      </w:pPr>
      <w:r w:rsidRPr="007C23B8">
        <w:rPr>
          <w:highlight w:val="yellow"/>
          <w:lang w:eastAsia="en-GB"/>
        </w:rPr>
        <w:t xml:space="preserve">Date of approval </w:t>
      </w:r>
    </w:p>
    <w:p w14:paraId="01E2677D" w14:textId="77777777" w:rsidR="00E17752" w:rsidRPr="007C23B8" w:rsidRDefault="00E17752" w:rsidP="00E17752">
      <w:pPr>
        <w:pStyle w:val="BodytextTUEindhoven"/>
        <w:rPr>
          <w:highlight w:val="yellow"/>
          <w:lang w:eastAsia="en-GB"/>
        </w:rPr>
      </w:pPr>
      <w:r w:rsidRPr="007C23B8">
        <w:rPr>
          <w:highlight w:val="yellow"/>
          <w:lang w:eastAsia="en-GB"/>
        </w:rPr>
        <w:t xml:space="preserve">ERB </w:t>
      </w:r>
      <w:proofErr w:type="spellStart"/>
      <w:r w:rsidRPr="007C23B8">
        <w:rPr>
          <w:highlight w:val="yellow"/>
          <w:lang w:eastAsia="en-GB"/>
        </w:rPr>
        <w:t>keynumber</w:t>
      </w:r>
      <w:proofErr w:type="spellEnd"/>
    </w:p>
    <w:p w14:paraId="36E32C5D" w14:textId="57388EA4" w:rsidR="00E17752" w:rsidRPr="00E17752" w:rsidRDefault="00E17752" w:rsidP="00E17752">
      <w:pPr>
        <w:pStyle w:val="BodytextTUEindhoven"/>
        <w:rPr>
          <w:lang w:eastAsia="en-GB"/>
        </w:rPr>
      </w:pPr>
      <w:r w:rsidRPr="007C23B8">
        <w:rPr>
          <w:highlight w:val="yellow"/>
          <w:lang w:eastAsia="en-GB"/>
        </w:rPr>
        <w:t>Automatically approved ERB</w:t>
      </w:r>
      <w:r>
        <w:rPr>
          <w:lang w:eastAsia="en-GB"/>
        </w:rPr>
        <w:t xml:space="preserve"> </w:t>
      </w:r>
    </w:p>
    <w:p w14:paraId="4D95A3D1" w14:textId="32EF50EA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Name of the researcher (Student or Researcher)</w:t>
      </w:r>
    </w:p>
    <w:p w14:paraId="00BA5FD9" w14:textId="66FDD55D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Email of the researcher (Student or Researcher)</w:t>
      </w:r>
    </w:p>
    <w:p w14:paraId="08FBAFEC" w14:textId="2D5C2D82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Supervisor(s) Name(s)</w:t>
      </w:r>
    </w:p>
    <w:p w14:paraId="3A98AB08" w14:textId="2DE0A039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Supervisor(s) email address(es)</w:t>
      </w:r>
    </w:p>
    <w:p w14:paraId="0DE61D06" w14:textId="631CE804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Department</w:t>
      </w:r>
    </w:p>
    <w:p w14:paraId="1780DFA8" w14:textId="260684AF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Has your proposal already been approved by an external Ethical Review Board?</w:t>
      </w:r>
    </w:p>
    <w:p w14:paraId="6E22CD11" w14:textId="77777777" w:rsidR="001A7236" w:rsidRPr="00DA0540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DA0540">
        <w:rPr>
          <w:rFonts w:cs="Times New Roman"/>
          <w:b/>
          <w:bCs/>
          <w:sz w:val="36"/>
          <w:szCs w:val="36"/>
          <w:lang w:eastAsia="en-GB"/>
        </w:rPr>
        <w:t>Device Information</w:t>
      </w:r>
    </w:p>
    <w:p w14:paraId="4821E6A8" w14:textId="77777777" w:rsidR="001A7236" w:rsidRPr="00DA0540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</w:p>
    <w:p w14:paraId="579AA102" w14:textId="247B3755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Does your research include a device?</w:t>
      </w:r>
    </w:p>
    <w:p w14:paraId="21E9D295" w14:textId="656D12E8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you use a device that is ‘CE’ certified for unintended use (meaning you will use existing CE certified devices for other things than they were originally intended for) or use a device that is not ‘CE’ certified?</w:t>
      </w:r>
    </w:p>
    <w:p w14:paraId="3C6417DE" w14:textId="4568ED86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Do you use a device or software that has a medical purpose such as diagnosis, prevention, monitoring, prediction, prognosis, treatment or alleviation of disease or injury?</w:t>
      </w:r>
    </w:p>
    <w:p w14:paraId="70684D9E" w14:textId="07C7ED81" w:rsidR="001A7236" w:rsidRPr="00DA0540" w:rsidRDefault="001A7236" w:rsidP="001A7236">
      <w:pPr>
        <w:spacing w:line="360" w:lineRule="atLeast"/>
        <w:rPr>
          <w:rFonts w:cs="Times New Roman"/>
          <w:lang w:eastAsia="en-GB"/>
        </w:rPr>
      </w:pPr>
    </w:p>
    <w:p w14:paraId="6C768ABA" w14:textId="77777777" w:rsidR="001A7236" w:rsidRPr="00DA0540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DA0540">
        <w:rPr>
          <w:rFonts w:cs="Times New Roman"/>
          <w:b/>
          <w:bCs/>
          <w:sz w:val="36"/>
          <w:szCs w:val="36"/>
          <w:lang w:eastAsia="en-GB"/>
        </w:rPr>
        <w:t>Population &amp; Measurement Information</w:t>
      </w:r>
    </w:p>
    <w:p w14:paraId="1AB4E3CE" w14:textId="77777777" w:rsidR="001A7236" w:rsidRPr="00DA0540" w:rsidRDefault="001A7236" w:rsidP="001A7236">
      <w:pPr>
        <w:spacing w:before="100" w:beforeAutospacing="1" w:line="240" w:lineRule="auto"/>
        <w:rPr>
          <w:rFonts w:cs="Segoe UI"/>
          <w:b/>
          <w:bCs/>
          <w:lang w:eastAsia="en-GB"/>
        </w:rPr>
      </w:pPr>
    </w:p>
    <w:p w14:paraId="28940E69" w14:textId="6AAE8D20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Please check the box that indicates the relevant study population</w:t>
      </w:r>
    </w:p>
    <w:p w14:paraId="0D7ED438" w14:textId="20795B41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Age category of participants</w:t>
      </w:r>
    </w:p>
    <w:p w14:paraId="4B45BC39" w14:textId="0435D6AD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Description of the research method and/or measurement (select all that applies)</w:t>
      </w:r>
    </w:p>
    <w:p w14:paraId="4064B7A5" w14:textId="23D6D854" w:rsidR="001A7236" w:rsidRPr="00DA0540" w:rsidRDefault="001A7236" w:rsidP="00DA0540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lastRenderedPageBreak/>
        <w:t>Will the participants give their consent – on a voluntary basis – either digitally or on paper? Or have they given consent in the past for the purpose of education or for re-use in line with the current research question?</w:t>
      </w:r>
    </w:p>
    <w:p w14:paraId="72E61718" w14:textId="77777777" w:rsidR="001A7236" w:rsidRPr="00DA0540" w:rsidRDefault="001A7236" w:rsidP="001A7236">
      <w:pPr>
        <w:spacing w:before="432" w:line="360" w:lineRule="atLeast"/>
        <w:jc w:val="center"/>
        <w:outlineLvl w:val="1"/>
        <w:rPr>
          <w:rFonts w:cs="Times New Roman"/>
          <w:b/>
          <w:bCs/>
          <w:sz w:val="36"/>
          <w:szCs w:val="36"/>
          <w:lang w:eastAsia="en-GB"/>
        </w:rPr>
      </w:pPr>
      <w:r w:rsidRPr="00DA0540">
        <w:rPr>
          <w:rFonts w:cs="Times New Roman"/>
          <w:b/>
          <w:bCs/>
          <w:sz w:val="36"/>
          <w:szCs w:val="36"/>
          <w:lang w:eastAsia="en-GB"/>
        </w:rPr>
        <w:t>Self-assessment checklist</w:t>
      </w:r>
    </w:p>
    <w:p w14:paraId="0010F1FA" w14:textId="77777777" w:rsidR="001A7236" w:rsidRPr="00DA0540" w:rsidRDefault="001A7236" w:rsidP="001A7236">
      <w:pPr>
        <w:spacing w:before="100" w:beforeAutospacing="1" w:line="240" w:lineRule="auto"/>
        <w:rPr>
          <w:rFonts w:cs="Segoe UI"/>
          <w:lang w:eastAsia="en-GB"/>
        </w:rPr>
      </w:pPr>
    </w:p>
    <w:p w14:paraId="6CD0FF70" w14:textId="60618FAB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Does the study involve human material? (e.g., surgery waste material derived from non- commercial organizations such as hospitals)</w:t>
      </w:r>
    </w:p>
    <w:p w14:paraId="582E15F7" w14:textId="521DE831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blood or other (bio)samples be obtained from participants? (e.g., hair, sweat, urine or other bodily fluids or secretions, also external imaging of the body)</w:t>
      </w:r>
    </w:p>
    <w:p w14:paraId="0E5FD32F" w14:textId="6FACC567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Are the participants, outside the context of the research, in a dependent or subordinate position to the investigator?</w:t>
      </w:r>
    </w:p>
    <w:p w14:paraId="0AD14116" w14:textId="19D1743B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Does the study involve participants who are particularly vulnerable or unable to give informed consent?</w:t>
      </w:r>
    </w:p>
    <w:p w14:paraId="039DEF54" w14:textId="4A4C6433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 xml:space="preserve">Will participating in the research be burdensome? </w:t>
      </w:r>
    </w:p>
    <w:p w14:paraId="68161380" w14:textId="36A09A4E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May the research procedure cause harm or discomfort to the participant in any way?</w:t>
      </w:r>
    </w:p>
    <w:p w14:paraId="0C461947" w14:textId="339357EB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financial inducement (other than reasonable expenses and compensation for time) be offered to participants?</w:t>
      </w:r>
    </w:p>
    <w:p w14:paraId="1E928224" w14:textId="453F4CEC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it be necessary for participants to take part in the study without their knowledge and consent at the time? (e.g., covert observation of people)</w:t>
      </w:r>
    </w:p>
    <w:p w14:paraId="4F6D12FC" w14:textId="30997C88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you be observing people without their knowledge in public space? (e.g. on the street, at a bus-</w:t>
      </w:r>
      <w:proofErr w:type="gramStart"/>
      <w:r w:rsidRPr="00DA0540">
        <w:rPr>
          <w:rFonts w:cs="Times New Roman"/>
          <w:lang w:eastAsia="en-GB"/>
        </w:rPr>
        <w:t>stop)*</w:t>
      </w:r>
      <w:proofErr w:type="gramEnd"/>
    </w:p>
    <w:p w14:paraId="22167247" w14:textId="14FCE73A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the study involve actively deceiving the participants?</w:t>
      </w:r>
    </w:p>
    <w:p w14:paraId="1B450766" w14:textId="06480B35" w:rsidR="001A7236" w:rsidRPr="00DA0540" w:rsidRDefault="001A7236" w:rsidP="001A7236">
      <w:pPr>
        <w:spacing w:line="360" w:lineRule="atLeast"/>
        <w:textAlignment w:val="center"/>
        <w:rPr>
          <w:rFonts w:cs="Times New Roman"/>
          <w:lang w:eastAsia="en-GB"/>
        </w:rPr>
      </w:pPr>
      <w:r w:rsidRPr="00DA0540">
        <w:rPr>
          <w:rFonts w:cs="Times New Roman"/>
          <w:lang w:eastAsia="en-GB"/>
        </w:rPr>
        <w:t>Will participants be asked to discuss or report sexual experiences, religion, alcohol or drug use, suicidal thoughts, or other topics that are highly personal or intimate?</w:t>
      </w:r>
    </w:p>
    <w:p w14:paraId="5B9094DE" w14:textId="77777777" w:rsidR="000F1C61" w:rsidRPr="00DA0540" w:rsidRDefault="000F1C61" w:rsidP="000F1C61">
      <w:pPr>
        <w:pStyle w:val="DocumentdataTUEindhoven"/>
      </w:pPr>
    </w:p>
    <w:sectPr w:rsidR="000F1C61" w:rsidRPr="00DA0540" w:rsidSect="006724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80" w:right="1361" w:bottom="1160" w:left="124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BB6D" w14:textId="77777777" w:rsidR="00FB60EC" w:rsidRDefault="00FB60EC">
      <w:pPr>
        <w:spacing w:line="240" w:lineRule="auto"/>
      </w:pPr>
      <w:r>
        <w:separator/>
      </w:r>
    </w:p>
  </w:endnote>
  <w:endnote w:type="continuationSeparator" w:id="0">
    <w:p w14:paraId="67C69844" w14:textId="77777777" w:rsidR="00FB60EC" w:rsidRDefault="00FB6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44C209D8" w14:textId="77777777" w:rsidTr="00990685">
      <w:trPr>
        <w:trHeight w:hRule="exact" w:val="170"/>
      </w:trPr>
      <w:tc>
        <w:tcPr>
          <w:tcW w:w="840" w:type="dxa"/>
        </w:tcPr>
        <w:p w14:paraId="38739258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ina</w:t>
          </w:r>
        </w:p>
      </w:tc>
    </w:tr>
    <w:tr w:rsidR="006347A0" w:rsidRPr="00AF6289" w14:paraId="2469B628" w14:textId="77777777" w:rsidTr="00990685">
      <w:trPr>
        <w:trHeight w:hRule="exact" w:val="190"/>
      </w:trPr>
      <w:tc>
        <w:tcPr>
          <w:tcW w:w="840" w:type="dxa"/>
        </w:tcPr>
        <w:p w14:paraId="63007A89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van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067DF4F3" w14:textId="77777777" w:rsidR="002B3B7D" w:rsidRDefault="002B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6347A0" w:rsidRPr="00AF6289" w14:paraId="24C04F9B" w14:textId="77777777" w:rsidTr="00990685">
      <w:trPr>
        <w:trHeight w:hRule="exact" w:val="170"/>
      </w:trPr>
      <w:tc>
        <w:tcPr>
          <w:tcW w:w="840" w:type="dxa"/>
        </w:tcPr>
        <w:p w14:paraId="6A46448A" w14:textId="77777777" w:rsidR="002B3B7D" w:rsidRPr="00AF6289" w:rsidRDefault="000F1C61" w:rsidP="006347A0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6347A0" w:rsidRPr="00AF6289" w14:paraId="14E1D7BC" w14:textId="77777777" w:rsidTr="00990685">
      <w:trPr>
        <w:trHeight w:hRule="exact" w:val="190"/>
      </w:trPr>
      <w:tc>
        <w:tcPr>
          <w:tcW w:w="840" w:type="dxa"/>
        </w:tcPr>
        <w:p w14:paraId="00BAAF40" w14:textId="77777777" w:rsidR="002B3B7D" w:rsidRPr="00AF6289" w:rsidRDefault="000F1C61" w:rsidP="006347A0">
          <w:pPr>
            <w:pStyle w:val="PagenumberTUEindhoven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 w:rsidRPr="00AF6289">
            <w:t xml:space="preserve"> </w:t>
          </w:r>
          <w:r>
            <w:t>of</w:t>
          </w:r>
          <w:r w:rsidRPr="00AF6289">
            <w:t xml:space="preserve"> </w:t>
          </w:r>
          <w:fldSimple w:instr=" NUMPAGES  \* Arabic  \* MERGEFORMAT ">
            <w:r>
              <w:t>2</w:t>
            </w:r>
          </w:fldSimple>
        </w:p>
      </w:tc>
    </w:tr>
  </w:tbl>
  <w:p w14:paraId="371E0497" w14:textId="77777777" w:rsidR="002B3B7D" w:rsidRDefault="002B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bottomFromText="150" w:vertAnchor="page" w:horzAnchor="page" w:tblpX="9542" w:tblpY="15931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0"/>
    </w:tblGrid>
    <w:tr w:rsidR="00AF6289" w:rsidRPr="00AF6289" w14:paraId="68460E4B" w14:textId="77777777" w:rsidTr="00FE34CA">
      <w:trPr>
        <w:trHeight w:hRule="exact" w:val="170"/>
      </w:trPr>
      <w:tc>
        <w:tcPr>
          <w:tcW w:w="840" w:type="dxa"/>
        </w:tcPr>
        <w:p w14:paraId="512735C1" w14:textId="77777777" w:rsidR="002B3B7D" w:rsidRPr="00AF6289" w:rsidRDefault="000F1C61" w:rsidP="00AF6289">
          <w:pPr>
            <w:pStyle w:val="PagenumberTUEindhoven"/>
          </w:pPr>
          <w:r w:rsidRPr="00AF6289">
            <w:t>Pag</w:t>
          </w:r>
          <w:r>
            <w:t>e</w:t>
          </w:r>
        </w:p>
      </w:tc>
    </w:tr>
    <w:tr w:rsidR="00AF6289" w:rsidRPr="00AF6289" w14:paraId="12F2AFBD" w14:textId="77777777" w:rsidTr="00FE34CA">
      <w:trPr>
        <w:trHeight w:hRule="exact" w:val="190"/>
      </w:trPr>
      <w:tc>
        <w:tcPr>
          <w:tcW w:w="840" w:type="dxa"/>
        </w:tcPr>
        <w:p w14:paraId="629F43A3" w14:textId="77777777" w:rsidR="002B3B7D" w:rsidRPr="00AF6289" w:rsidRDefault="000F1C61" w:rsidP="00AF6289">
          <w:pPr>
            <w:pStyle w:val="PagenumberTUEindhoven"/>
          </w:pP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 w:rsidRPr="00AF6289">
            <w:t xml:space="preserve"> </w:t>
          </w:r>
          <w:r>
            <w:t xml:space="preserve">of </w:t>
          </w:r>
          <w:fldSimple w:instr=" NUMPAGES  \* Arabic  \* MERGEFORMAT ">
            <w:r>
              <w:t>1</w:t>
            </w:r>
          </w:fldSimple>
        </w:p>
      </w:tc>
    </w:tr>
  </w:tbl>
  <w:p w14:paraId="034CB23E" w14:textId="77777777" w:rsidR="002B3B7D" w:rsidRDefault="002B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5E9A" w14:textId="77777777" w:rsidR="00FB60EC" w:rsidRDefault="00FB60EC">
      <w:pPr>
        <w:spacing w:line="240" w:lineRule="auto"/>
      </w:pPr>
      <w:r>
        <w:separator/>
      </w:r>
    </w:p>
  </w:footnote>
  <w:footnote w:type="continuationSeparator" w:id="0">
    <w:p w14:paraId="5D69F068" w14:textId="77777777" w:rsidR="00FB60EC" w:rsidRDefault="00FB60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EF4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0288" behindDoc="1" locked="0" layoutInCell="1" allowOverlap="1" wp14:anchorId="1C463019" wp14:editId="4BAFF5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1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9F03A" id="JE1812111630JU logo p2 TU-E.emf" o:spid="_x0000_s1026" editas="canvas" style="position:absolute;margin-left:0;margin-top:0;width:595.3pt;height:57.1pt;z-index:-251656192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71"/>
      <w:gridCol w:w="1872"/>
    </w:tblGrid>
    <w:tr w:rsidR="00201BEA" w:rsidRPr="004C6032" w14:paraId="401485C7" w14:textId="77777777" w:rsidTr="00672466">
      <w:trPr>
        <w:trHeight w:hRule="exact" w:val="170"/>
      </w:trPr>
      <w:tc>
        <w:tcPr>
          <w:tcW w:w="1871" w:type="dxa"/>
        </w:tcPr>
        <w:p w14:paraId="2EA7A007" w14:textId="77777777" w:rsidR="002B3B7D" w:rsidRPr="004C6032" w:rsidRDefault="000F1C61" w:rsidP="00906CD9">
          <w:pPr>
            <w:pStyle w:val="DocumentdataheadingTUEindhoven"/>
          </w:pPr>
          <w:r>
            <w:t>Datum</w:t>
          </w:r>
        </w:p>
      </w:tc>
      <w:tc>
        <w:tcPr>
          <w:tcW w:w="1872" w:type="dxa"/>
        </w:tcPr>
        <w:p w14:paraId="6FB2F958" w14:textId="77777777" w:rsidR="002B3B7D" w:rsidRPr="004C6032" w:rsidRDefault="000F1C61" w:rsidP="00906CD9">
          <w:pPr>
            <w:pStyle w:val="DocumentdataheadingTUEindhoven"/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04FB9081" w14:textId="77777777" w:rsidTr="00672466">
      <w:trPr>
        <w:trHeight w:hRule="exact" w:val="190"/>
      </w:trPr>
      <w:tc>
        <w:tcPr>
          <w:tcW w:w="1871" w:type="dxa"/>
        </w:tcPr>
        <w:p w14:paraId="6E5CF0D7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25 November 2021</w:t>
          </w:r>
        </w:p>
      </w:tc>
      <w:tc>
        <w:tcPr>
          <w:tcW w:w="1872" w:type="dxa"/>
        </w:tcPr>
        <w:p w14:paraId="7E90683B" w14:textId="77777777" w:rsidR="002B3B7D" w:rsidRPr="004A44E8" w:rsidRDefault="000F1C61" w:rsidP="00672466">
          <w:pPr>
            <w:pStyle w:val="DocumentdataTUEindhoven"/>
          </w:pPr>
          <w:r w:rsidRPr="000247F2">
            <w:rPr>
              <w:rFonts w:cs="Calibri"/>
            </w:rPr>
            <w:t>*ourreference*</w:t>
          </w:r>
        </w:p>
      </w:tc>
    </w:tr>
  </w:tbl>
  <w:p w14:paraId="41E35C16" w14:textId="77777777" w:rsidR="002B3B7D" w:rsidRDefault="002B3B7D" w:rsidP="0054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D2B8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7058A5" wp14:editId="49057C4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725170"/>
              <wp:effectExtent l="0" t="0" r="0" b="0"/>
              <wp:wrapNone/>
              <wp:docPr id="2" name="JE1812111630JU logo p2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7"/>
                      <wps:cNvSpPr>
                        <a:spLocks/>
                      </wps:cNvSpPr>
                      <wps:spPr bwMode="auto">
                        <a:xfrm>
                          <a:off x="6065520" y="426085"/>
                          <a:ext cx="134620" cy="162560"/>
                        </a:xfrm>
                        <a:custGeom>
                          <a:avLst/>
                          <a:gdLst>
                            <a:gd name="T0" fmla="*/ 138 w 212"/>
                            <a:gd name="T1" fmla="*/ 53 h 256"/>
                            <a:gd name="T2" fmla="*/ 138 w 212"/>
                            <a:gd name="T3" fmla="*/ 256 h 256"/>
                            <a:gd name="T4" fmla="*/ 74 w 212"/>
                            <a:gd name="T5" fmla="*/ 256 h 256"/>
                            <a:gd name="T6" fmla="*/ 74 w 212"/>
                            <a:gd name="T7" fmla="*/ 53 h 256"/>
                            <a:gd name="T8" fmla="*/ 0 w 212"/>
                            <a:gd name="T9" fmla="*/ 53 h 256"/>
                            <a:gd name="T10" fmla="*/ 0 w 212"/>
                            <a:gd name="T11" fmla="*/ 0 h 256"/>
                            <a:gd name="T12" fmla="*/ 212 w 212"/>
                            <a:gd name="T13" fmla="*/ 0 h 256"/>
                            <a:gd name="T14" fmla="*/ 212 w 212"/>
                            <a:gd name="T15" fmla="*/ 53 h 256"/>
                            <a:gd name="T16" fmla="*/ 138 w 212"/>
                            <a:gd name="T17" fmla="*/ 53 h 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12" h="256">
                              <a:moveTo>
                                <a:pt x="138" y="53"/>
                              </a:moveTo>
                              <a:lnTo>
                                <a:pt x="138" y="256"/>
                              </a:lnTo>
                              <a:lnTo>
                                <a:pt x="74" y="256"/>
                              </a:lnTo>
                              <a:lnTo>
                                <a:pt x="74" y="53"/>
                              </a:lnTo>
                              <a:lnTo>
                                <a:pt x="0" y="53"/>
                              </a:lnTo>
                              <a:lnTo>
                                <a:pt x="0" y="0"/>
                              </a:lnTo>
                              <a:lnTo>
                                <a:pt x="212" y="0"/>
                              </a:lnTo>
                              <a:lnTo>
                                <a:pt x="212" y="53"/>
                              </a:lnTo>
                              <a:lnTo>
                                <a:pt x="138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8"/>
                      <wps:cNvSpPr>
                        <a:spLocks/>
                      </wps:cNvSpPr>
                      <wps:spPr bwMode="auto">
                        <a:xfrm>
                          <a:off x="6215380" y="426085"/>
                          <a:ext cx="142240" cy="167005"/>
                        </a:xfrm>
                        <a:custGeom>
                          <a:avLst/>
                          <a:gdLst>
                            <a:gd name="T0" fmla="*/ 433 w 449"/>
                            <a:gd name="T1" fmla="*/ 402 h 524"/>
                            <a:gd name="T2" fmla="*/ 388 w 449"/>
                            <a:gd name="T3" fmla="*/ 467 h 524"/>
                            <a:gd name="T4" fmla="*/ 317 w 449"/>
                            <a:gd name="T5" fmla="*/ 509 h 524"/>
                            <a:gd name="T6" fmla="*/ 224 w 449"/>
                            <a:gd name="T7" fmla="*/ 524 h 524"/>
                            <a:gd name="T8" fmla="*/ 131 w 449"/>
                            <a:gd name="T9" fmla="*/ 509 h 524"/>
                            <a:gd name="T10" fmla="*/ 60 w 449"/>
                            <a:gd name="T11" fmla="*/ 467 h 524"/>
                            <a:gd name="T12" fmla="*/ 16 w 449"/>
                            <a:gd name="T13" fmla="*/ 402 h 524"/>
                            <a:gd name="T14" fmla="*/ 0 w 449"/>
                            <a:gd name="T15" fmla="*/ 318 h 524"/>
                            <a:gd name="T16" fmla="*/ 0 w 449"/>
                            <a:gd name="T17" fmla="*/ 0 h 524"/>
                            <a:gd name="T18" fmla="*/ 126 w 449"/>
                            <a:gd name="T19" fmla="*/ 0 h 524"/>
                            <a:gd name="T20" fmla="*/ 126 w 449"/>
                            <a:gd name="T21" fmla="*/ 308 h 524"/>
                            <a:gd name="T22" fmla="*/ 132 w 449"/>
                            <a:gd name="T23" fmla="*/ 348 h 524"/>
                            <a:gd name="T24" fmla="*/ 149 w 449"/>
                            <a:gd name="T25" fmla="*/ 381 h 524"/>
                            <a:gd name="T26" fmla="*/ 179 w 449"/>
                            <a:gd name="T27" fmla="*/ 405 h 524"/>
                            <a:gd name="T28" fmla="*/ 224 w 449"/>
                            <a:gd name="T29" fmla="*/ 413 h 524"/>
                            <a:gd name="T30" fmla="*/ 270 w 449"/>
                            <a:gd name="T31" fmla="*/ 405 h 524"/>
                            <a:gd name="T32" fmla="*/ 301 w 449"/>
                            <a:gd name="T33" fmla="*/ 381 h 524"/>
                            <a:gd name="T34" fmla="*/ 318 w 449"/>
                            <a:gd name="T35" fmla="*/ 348 h 524"/>
                            <a:gd name="T36" fmla="*/ 323 w 449"/>
                            <a:gd name="T37" fmla="*/ 308 h 524"/>
                            <a:gd name="T38" fmla="*/ 323 w 449"/>
                            <a:gd name="T39" fmla="*/ 0 h 524"/>
                            <a:gd name="T40" fmla="*/ 449 w 449"/>
                            <a:gd name="T41" fmla="*/ 0 h 524"/>
                            <a:gd name="T42" fmla="*/ 449 w 449"/>
                            <a:gd name="T43" fmla="*/ 318 h 524"/>
                            <a:gd name="T44" fmla="*/ 433 w 449"/>
                            <a:gd name="T45" fmla="*/ 402 h 5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449" h="524">
                              <a:moveTo>
                                <a:pt x="433" y="402"/>
                              </a:moveTo>
                              <a:cubicBezTo>
                                <a:pt x="423" y="427"/>
                                <a:pt x="408" y="449"/>
                                <a:pt x="388" y="467"/>
                              </a:cubicBezTo>
                              <a:cubicBezTo>
                                <a:pt x="368" y="485"/>
                                <a:pt x="344" y="499"/>
                                <a:pt x="317" y="509"/>
                              </a:cubicBezTo>
                              <a:cubicBezTo>
                                <a:pt x="289" y="519"/>
                                <a:pt x="258" y="524"/>
                                <a:pt x="224" y="524"/>
                              </a:cubicBezTo>
                              <a:cubicBezTo>
                                <a:pt x="189" y="524"/>
                                <a:pt x="158" y="519"/>
                                <a:pt x="131" y="509"/>
                              </a:cubicBezTo>
                              <a:cubicBezTo>
                                <a:pt x="103" y="499"/>
                                <a:pt x="80" y="485"/>
                                <a:pt x="60" y="467"/>
                              </a:cubicBezTo>
                              <a:cubicBezTo>
                                <a:pt x="41" y="449"/>
                                <a:pt x="26" y="427"/>
                                <a:pt x="16" y="402"/>
                              </a:cubicBezTo>
                              <a:cubicBezTo>
                                <a:pt x="6" y="377"/>
                                <a:pt x="0" y="349"/>
                                <a:pt x="0" y="318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6" y="0"/>
                                <a:pt x="126" y="0"/>
                                <a:pt x="126" y="0"/>
                              </a:cubicBezTo>
                              <a:cubicBezTo>
                                <a:pt x="126" y="308"/>
                                <a:pt x="126" y="308"/>
                                <a:pt x="126" y="308"/>
                              </a:cubicBezTo>
                              <a:cubicBezTo>
                                <a:pt x="126" y="322"/>
                                <a:pt x="128" y="335"/>
                                <a:pt x="132" y="348"/>
                              </a:cubicBezTo>
                              <a:cubicBezTo>
                                <a:pt x="135" y="360"/>
                                <a:pt x="141" y="372"/>
                                <a:pt x="149" y="381"/>
                              </a:cubicBezTo>
                              <a:cubicBezTo>
                                <a:pt x="156" y="391"/>
                                <a:pt x="166" y="399"/>
                                <a:pt x="179" y="405"/>
                              </a:cubicBezTo>
                              <a:cubicBezTo>
                                <a:pt x="192" y="411"/>
                                <a:pt x="207" y="413"/>
                                <a:pt x="224" y="413"/>
                              </a:cubicBezTo>
                              <a:cubicBezTo>
                                <a:pt x="242" y="413"/>
                                <a:pt x="257" y="411"/>
                                <a:pt x="270" y="405"/>
                              </a:cubicBezTo>
                              <a:cubicBezTo>
                                <a:pt x="283" y="399"/>
                                <a:pt x="293" y="391"/>
                                <a:pt x="301" y="381"/>
                              </a:cubicBezTo>
                              <a:cubicBezTo>
                                <a:pt x="309" y="372"/>
                                <a:pt x="314" y="360"/>
                                <a:pt x="318" y="348"/>
                              </a:cubicBezTo>
                              <a:cubicBezTo>
                                <a:pt x="321" y="335"/>
                                <a:pt x="323" y="322"/>
                                <a:pt x="323" y="308"/>
                              </a:cubicBezTo>
                              <a:cubicBezTo>
                                <a:pt x="323" y="0"/>
                                <a:pt x="323" y="0"/>
                                <a:pt x="323" y="0"/>
                              </a:cubicBezTo>
                              <a:cubicBezTo>
                                <a:pt x="449" y="0"/>
                                <a:pt x="449" y="0"/>
                                <a:pt x="449" y="0"/>
                              </a:cubicBezTo>
                              <a:cubicBezTo>
                                <a:pt x="449" y="318"/>
                                <a:pt x="449" y="318"/>
                                <a:pt x="449" y="318"/>
                              </a:cubicBezTo>
                              <a:cubicBezTo>
                                <a:pt x="449" y="349"/>
                                <a:pt x="444" y="377"/>
                                <a:pt x="433" y="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9"/>
                      <wps:cNvSpPr>
                        <a:spLocks/>
                      </wps:cNvSpPr>
                      <wps:spPr bwMode="auto">
                        <a:xfrm>
                          <a:off x="6353810" y="414020"/>
                          <a:ext cx="110490" cy="199390"/>
                        </a:xfrm>
                        <a:custGeom>
                          <a:avLst/>
                          <a:gdLst>
                            <a:gd name="T0" fmla="*/ 46 w 174"/>
                            <a:gd name="T1" fmla="*/ 314 h 314"/>
                            <a:gd name="T2" fmla="*/ 174 w 174"/>
                            <a:gd name="T3" fmla="*/ 0 h 314"/>
                            <a:gd name="T4" fmla="*/ 128 w 174"/>
                            <a:gd name="T5" fmla="*/ 0 h 314"/>
                            <a:gd name="T6" fmla="*/ 0 w 174"/>
                            <a:gd name="T7" fmla="*/ 314 h 314"/>
                            <a:gd name="T8" fmla="*/ 46 w 174"/>
                            <a:gd name="T9" fmla="*/ 314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74" h="314">
                              <a:moveTo>
                                <a:pt x="46" y="314"/>
                              </a:moveTo>
                              <a:lnTo>
                                <a:pt x="174" y="0"/>
                              </a:lnTo>
                              <a:lnTo>
                                <a:pt x="128" y="0"/>
                              </a:lnTo>
                              <a:lnTo>
                                <a:pt x="0" y="314"/>
                              </a:lnTo>
                              <a:lnTo>
                                <a:pt x="46" y="3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0"/>
                      <wps:cNvSpPr>
                        <a:spLocks noEditPoints="1"/>
                      </wps:cNvSpPr>
                      <wps:spPr bwMode="auto">
                        <a:xfrm>
                          <a:off x="6443345" y="471170"/>
                          <a:ext cx="121285" cy="121920"/>
                        </a:xfrm>
                        <a:custGeom>
                          <a:avLst/>
                          <a:gdLst>
                            <a:gd name="T0" fmla="*/ 191 w 382"/>
                            <a:gd name="T1" fmla="*/ 0 h 382"/>
                            <a:gd name="T2" fmla="*/ 0 w 382"/>
                            <a:gd name="T3" fmla="*/ 191 h 382"/>
                            <a:gd name="T4" fmla="*/ 191 w 382"/>
                            <a:gd name="T5" fmla="*/ 382 h 382"/>
                            <a:gd name="T6" fmla="*/ 365 w 382"/>
                            <a:gd name="T7" fmla="*/ 299 h 382"/>
                            <a:gd name="T8" fmla="*/ 278 w 382"/>
                            <a:gd name="T9" fmla="*/ 264 h 382"/>
                            <a:gd name="T10" fmla="*/ 191 w 382"/>
                            <a:gd name="T11" fmla="*/ 300 h 382"/>
                            <a:gd name="T12" fmla="*/ 87 w 382"/>
                            <a:gd name="T13" fmla="*/ 224 h 382"/>
                            <a:gd name="T14" fmla="*/ 379 w 382"/>
                            <a:gd name="T15" fmla="*/ 224 h 382"/>
                            <a:gd name="T16" fmla="*/ 382 w 382"/>
                            <a:gd name="T17" fmla="*/ 191 h 382"/>
                            <a:gd name="T18" fmla="*/ 191 w 382"/>
                            <a:gd name="T19" fmla="*/ 0 h 382"/>
                            <a:gd name="T20" fmla="*/ 191 w 382"/>
                            <a:gd name="T21" fmla="*/ 83 h 382"/>
                            <a:gd name="T22" fmla="*/ 291 w 382"/>
                            <a:gd name="T23" fmla="*/ 150 h 382"/>
                            <a:gd name="T24" fmla="*/ 90 w 382"/>
                            <a:gd name="T25" fmla="*/ 150 h 382"/>
                            <a:gd name="T26" fmla="*/ 191 w 382"/>
                            <a:gd name="T27" fmla="*/ 83 h 3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82" h="382">
                              <a:moveTo>
                                <a:pt x="191" y="0"/>
                              </a:moveTo>
                              <a:cubicBezTo>
                                <a:pt x="85" y="0"/>
                                <a:pt x="0" y="86"/>
                                <a:pt x="0" y="191"/>
                              </a:cubicBezTo>
                              <a:cubicBezTo>
                                <a:pt x="0" y="297"/>
                                <a:pt x="85" y="382"/>
                                <a:pt x="191" y="382"/>
                              </a:cubicBezTo>
                              <a:cubicBezTo>
                                <a:pt x="258" y="382"/>
                                <a:pt x="327" y="353"/>
                                <a:pt x="365" y="299"/>
                              </a:cubicBezTo>
                              <a:cubicBezTo>
                                <a:pt x="278" y="264"/>
                                <a:pt x="278" y="264"/>
                                <a:pt x="278" y="264"/>
                              </a:cubicBezTo>
                              <a:cubicBezTo>
                                <a:pt x="255" y="290"/>
                                <a:pt x="223" y="300"/>
                                <a:pt x="191" y="300"/>
                              </a:cubicBezTo>
                              <a:cubicBezTo>
                                <a:pt x="142" y="300"/>
                                <a:pt x="101" y="268"/>
                                <a:pt x="87" y="224"/>
                              </a:cubicBezTo>
                              <a:cubicBezTo>
                                <a:pt x="379" y="224"/>
                                <a:pt x="379" y="224"/>
                                <a:pt x="379" y="224"/>
                              </a:cubicBezTo>
                              <a:cubicBezTo>
                                <a:pt x="381" y="213"/>
                                <a:pt x="382" y="202"/>
                                <a:pt x="382" y="191"/>
                              </a:cubicBezTo>
                              <a:cubicBezTo>
                                <a:pt x="382" y="86"/>
                                <a:pt x="296" y="0"/>
                                <a:pt x="191" y="0"/>
                              </a:cubicBezTo>
                              <a:close/>
                              <a:moveTo>
                                <a:pt x="191" y="83"/>
                              </a:moveTo>
                              <a:cubicBezTo>
                                <a:pt x="236" y="83"/>
                                <a:pt x="275" y="111"/>
                                <a:pt x="291" y="150"/>
                              </a:cubicBezTo>
                              <a:cubicBezTo>
                                <a:pt x="90" y="150"/>
                                <a:pt x="90" y="150"/>
                                <a:pt x="90" y="150"/>
                              </a:cubicBezTo>
                              <a:cubicBezTo>
                                <a:pt x="106" y="111"/>
                                <a:pt x="145" y="83"/>
                                <a:pt x="191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7E9491" id="JE1812111630JU logo p2 TU-E.emf" o:spid="_x0000_s1026" editas="canvas" style="position:absolute;margin-left:0;margin-top:0;width:595.3pt;height:57.1pt;z-index:-251655168;mso-position-horizontal-relative:page;mso-position-vertical-relative:page" coordsize="75603,72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7251;visibility:visible;mso-wrap-style:square">
                <v:fill o:detectmouseclick="t"/>
                <v:path o:connecttype="none"/>
              </v:shape>
              <v:shape id="Freeform 7" o:spid="_x0000_s1028" style="position:absolute;left:60655;top:4260;width:1346;height:1626;visibility:visible;mso-wrap-style:square;v-text-anchor:top" coordsize="212,2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" path="m138,53r,203l74,256,74,53,,53,,,212,r,53l138,53xe" fillcolor="#c51718" stroked="f">
                <v:path arrowok="t" o:connecttype="custom" o:connectlocs="87630,33655;87630,162560;46990,162560;46990,33655;0,33655;0,0;134620,0;134620,33655;87630,33655" o:connectangles="0,0,0,0,0,0,0,0,0"/>
              </v:shape>
              <v:shape id="Freeform 8" o:spid="_x0000_s1029" style="position:absolute;left:62153;top:4260;width:1423;height:1670;visibility:visible;mso-wrap-style:square;v-text-anchor:top" coordsize="449,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" path="m433,402v-10,25,-25,47,-45,65c368,485,344,499,317,509v-28,10,-59,15,-93,15c189,524,158,519,131,509,103,499,80,485,60,467,41,449,26,427,16,402,6,377,,349,,318,,,,,,,126,,126,,126,v,308,,308,,308c126,322,128,335,132,348v3,12,9,24,17,33c156,391,166,399,179,405v13,6,28,8,45,8c242,413,257,411,270,405v13,-6,23,-14,31,-24c309,372,314,360,318,348v3,-13,5,-26,5,-40c323,,323,,323,,449,,449,,449,v,318,,318,,318c449,349,444,377,433,402xe" fillcolor="#c51718" stroked="f">
                <v:path arrowok="t" o:connecttype="custom" o:connectlocs="137171,128122;122916,148838;100423,162224;70962,167005;41500,162224;19008,148838;5069,128122;0,101350;0,0;39916,0;39916,98163;41817,110912;47202,121429;56706,129078;70962,131628;85534,129078;95355,121429;100740,110912;102324,98163;102324,0;142240,0;142240,101350;137171,128122" o:connectangles="0,0,0,0,0,0,0,0,0,0,0,0,0,0,0,0,0,0,0,0,0,0,0"/>
              </v:shape>
              <v:shape id="Freeform 9" o:spid="_x0000_s1030" style="position:absolute;left:63538;top:4140;width:1105;height:1994;visibility:visible;mso-wrap-style:square;v-text-anchor:top" coordsize="174,3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" path="m46,314l174,,128,,,314r46,xe" fillcolor="#c51718" stroked="f">
                <v:path arrowok="t" o:connecttype="custom" o:connectlocs="29210,199390;110490,0;81280,0;0,199390;29210,199390" o:connectangles="0,0,0,0,0"/>
              </v:shape>
              <v:shape id="Freeform 10" o:spid="_x0000_s1031" style="position:absolute;left:64433;top:4711;width:1213;height:1219;visibility:visible;mso-wrap-style:square;v-text-anchor:top" coordsize="382,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" path="m191,c85,,,86,,191,,297,85,382,191,382v67,,136,-29,174,-83c278,264,278,264,278,264v-23,26,-55,36,-87,36c142,300,101,268,87,224v292,,292,,292,c381,213,382,202,382,191,382,86,296,,191,xm191,83v45,,84,28,100,67c90,150,90,150,90,150,106,111,145,83,191,83xe" fillcolor="#c51718" stroked="f">
                <v:path arrowok="t" o:connecttype="custom" o:connectlocs="60643,0;0,60960;60643,121920;115888,95430;88265,84259;60643,95749;27623,71492;120333,71492;121285,60960;60643,0;60643,26490;92393,47874;28575,47874;60643,26490" o:connectangles="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  <w:tbl>
    <w:tblPr>
      <w:tblpPr w:rightFromText="7000" w:vertAnchor="page" w:horzAnchor="margin" w:tblpY="63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2654"/>
    </w:tblGrid>
    <w:tr w:rsidR="00201BEA" w:rsidRPr="004C6032" w14:paraId="17CFB2DF" w14:textId="77777777" w:rsidTr="00E56A64">
      <w:trPr>
        <w:trHeight w:hRule="exact" w:val="184"/>
      </w:trPr>
      <w:tc>
        <w:tcPr>
          <w:tcW w:w="2653" w:type="dxa"/>
        </w:tcPr>
        <w:p w14:paraId="453E9770" w14:textId="77777777" w:rsidR="002B3B7D" w:rsidRPr="004C6032" w:rsidRDefault="000F1C61" w:rsidP="00906CD9">
          <w:pPr>
            <w:pStyle w:val="DocumentdataheadingTUEindhoven"/>
          </w:pPr>
          <w:r>
            <w:t>Date</w:t>
          </w:r>
        </w:p>
      </w:tc>
      <w:tc>
        <w:tcPr>
          <w:tcW w:w="2654" w:type="dxa"/>
        </w:tcPr>
        <w:p w14:paraId="0D447F2E" w14:textId="77777777" w:rsidR="002B3B7D" w:rsidRPr="006B370B" w:rsidRDefault="006B370B" w:rsidP="006B370B">
          <w:pPr>
            <w:pStyle w:val="DocumentdataheadingTUEindhoven"/>
            <w:rPr>
              <w:rFonts w:cs="Calibri"/>
            </w:rPr>
          </w:pPr>
          <w:r w:rsidRPr="000247F2">
            <w:rPr>
              <w:rFonts w:cs="Calibri"/>
            </w:rPr>
            <w:t>Our reference</w:t>
          </w:r>
        </w:p>
      </w:tc>
    </w:tr>
    <w:tr w:rsidR="00201BEA" w:rsidRPr="004C6032" w14:paraId="6923FEC9" w14:textId="77777777" w:rsidTr="00E56A64">
      <w:trPr>
        <w:trHeight w:hRule="exact" w:val="206"/>
      </w:trPr>
      <w:tc>
        <w:tcPr>
          <w:tcW w:w="2653" w:type="dxa"/>
        </w:tcPr>
        <w:p w14:paraId="160DE078" w14:textId="1153FE0E" w:rsidR="001A7236" w:rsidRDefault="00A2115B" w:rsidP="00672466">
          <w:pPr>
            <w:pStyle w:val="DocumentdataTUEindhoven"/>
            <w:rPr>
              <w:rFonts w:asciiTheme="minorHAnsi" w:eastAsiaTheme="minorHAnsi" w:hAnsiTheme="minorHAnsi" w:cstheme="minorBidi"/>
              <w:noProof w:val="0"/>
              <w:color w:val="auto"/>
              <w:sz w:val="22"/>
              <w:szCs w:val="22"/>
              <w:lang w:val="nl-NL" w:bidi="ar-SA"/>
            </w:rPr>
          </w:pPr>
          <w:r>
            <w:rPr>
              <w:rFonts w:cs="Calibri"/>
            </w:rPr>
            <w:fldChar w:fldCharType="begin"/>
          </w:r>
          <w:r>
            <w:rPr>
              <w:rFonts w:cs="Calibri"/>
            </w:rPr>
            <w:instrText xml:space="preserve"> REF Date </w:instrText>
          </w:r>
          <w:r w:rsidR="00E56A64">
            <w:rPr>
              <w:rFonts w:cs="Calibri"/>
            </w:rPr>
            <w:instrText xml:space="preserve"> \* MERGEFORMAT </w:instrText>
          </w:r>
          <w:r>
            <w:rPr>
              <w:rFonts w:cs="Calibri"/>
            </w:rPr>
            <w:fldChar w:fldCharType="separate"/>
          </w:r>
        </w:p>
        <w:tbl>
          <w:tblPr>
            <w:tblpPr w:leftFromText="31680" w:rightFromText="31680" w:topFromText="576" w:bottomFromText="1110" w:vertAnchor="page" w:horzAnchor="margin" w:tblpY="5223"/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647"/>
          </w:tblGrid>
          <w:tr w:rsidR="001A7236" w:rsidRPr="00E21C45" w14:paraId="31F29D08" w14:textId="77777777" w:rsidTr="00E56A64">
            <w:trPr>
              <w:trHeight w:hRule="exact" w:val="206"/>
            </w:trPr>
            <w:tc>
              <w:tcPr>
                <w:tcW w:w="2647" w:type="dxa"/>
              </w:tcPr>
              <w:p w14:paraId="2D690BB3" w14:textId="1A2672CD" w:rsidR="001A7236" w:rsidRPr="00E21C45" w:rsidRDefault="00000000" w:rsidP="001A7236">
                <w:pPr>
                  <w:pStyle w:val="DocumentdataTUEindhoven"/>
                </w:pPr>
                <w:sdt>
                  <w:sdtPr>
                    <w:rPr>
                      <w:rFonts w:cs="Calibri"/>
                    </w:rPr>
                    <w:alias w:val="Date"/>
                    <w:tag w:val="Date"/>
                    <w:id w:val="646164034"/>
                    <w:placeholder>
                      <w:docPart w:val="BFEF5737A44DAC4E9AB124BFAA33534F"/>
                    </w:placeholder>
                    <w:date w:fullDate="2026-03-22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E56A64">
                      <w:rPr>
                        <w:rFonts w:cs="Calibri"/>
                      </w:rPr>
                      <w:t>March 22, 2026</w:t>
                    </w:r>
                  </w:sdtContent>
                </w:sdt>
              </w:p>
            </w:tc>
          </w:tr>
        </w:tbl>
        <w:p w14:paraId="437F0EED" w14:textId="77777777" w:rsidR="002B3B7D" w:rsidRPr="006B370B" w:rsidRDefault="00A2115B" w:rsidP="00672466">
          <w:pPr>
            <w:pStyle w:val="DocumentdataTUEindhoven"/>
            <w:rPr>
              <w:rFonts w:cs="Calibri"/>
            </w:rPr>
          </w:pPr>
          <w:r>
            <w:rPr>
              <w:rFonts w:cs="Calibri"/>
            </w:rPr>
            <w:fldChar w:fldCharType="end"/>
          </w:r>
        </w:p>
      </w:tc>
      <w:tc>
        <w:tcPr>
          <w:tcW w:w="2654" w:type="dxa"/>
        </w:tcPr>
        <w:sdt>
          <w:sdtPr>
            <w:rPr>
              <w:rFonts w:cs="Calibri"/>
            </w:rPr>
            <w:id w:val="598541332"/>
            <w:placeholder>
              <w:docPart w:val="D89A9CB5F003C04DB262D4EDBCFF3E01"/>
            </w:placeholder>
          </w:sdtPr>
          <w:sdtContent>
            <w:p w14:paraId="7C6C7DD3" w14:textId="3A48617C" w:rsidR="002B3B7D" w:rsidRPr="006B370B" w:rsidRDefault="00E56A64" w:rsidP="006B370B">
              <w:pPr>
                <w:pStyle w:val="DocumentdataTUEindhoven"/>
                <w:rPr>
                  <w:rFonts w:cs="Calibri"/>
                </w:rPr>
              </w:pPr>
              <w:r>
                <w:rPr>
                  <w:rFonts w:cs="Calibri"/>
                </w:rPr>
                <w:t xml:space="preserve">TU/e </w:t>
              </w:r>
              <w:r w:rsidR="00496A87">
                <w:rPr>
                  <w:rFonts w:cs="Calibri"/>
                </w:rPr>
                <w:t xml:space="preserve">- </w:t>
              </w:r>
              <w:r>
                <w:rPr>
                  <w:rFonts w:cs="Calibri"/>
                </w:rPr>
                <w:t>Ethic</w:t>
              </w:r>
              <w:r w:rsidR="00496A87">
                <w:rPr>
                  <w:rFonts w:cs="Calibri"/>
                </w:rPr>
                <w:t>s</w:t>
              </w:r>
              <w:r>
                <w:rPr>
                  <w:rFonts w:cs="Calibri"/>
                </w:rPr>
                <w:t xml:space="preserve"> </w:t>
              </w:r>
              <w:r w:rsidR="00914AA8">
                <w:rPr>
                  <w:rFonts w:cs="Calibri"/>
                </w:rPr>
                <w:t>Review</w:t>
              </w:r>
              <w:r>
                <w:rPr>
                  <w:rFonts w:cs="Calibri"/>
                </w:rPr>
                <w:t xml:space="preserve"> Template</w:t>
              </w:r>
            </w:p>
          </w:sdtContent>
        </w:sdt>
      </w:tc>
    </w:tr>
  </w:tbl>
  <w:p w14:paraId="24F25DE1" w14:textId="77777777" w:rsidR="002B3B7D" w:rsidRDefault="002B3B7D" w:rsidP="00544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0C33" w14:textId="77777777" w:rsidR="002B3B7D" w:rsidRDefault="000F1C61" w:rsidP="00890195">
    <w:pPr>
      <w:pStyle w:val="BodytextTUEindhoven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27D4419" wp14:editId="4AAA558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2885090"/>
              <wp:effectExtent l="0" t="0" r="0" b="0"/>
              <wp:wrapNone/>
              <wp:docPr id="11" name="JE1812111629JU logo p1 TU-E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4"/>
                      <wps:cNvSpPr>
                        <a:spLocks noEditPoints="1"/>
                      </wps:cNvSpPr>
                      <wps:spPr bwMode="auto">
                        <a:xfrm>
                          <a:off x="6072505" y="1652270"/>
                          <a:ext cx="1188720" cy="1012190"/>
                        </a:xfrm>
                        <a:custGeom>
                          <a:avLst/>
                          <a:gdLst>
                            <a:gd name="T0" fmla="*/ 65 w 3742"/>
                            <a:gd name="T1" fmla="*/ 2130 h 3188"/>
                            <a:gd name="T2" fmla="*/ 639 w 3742"/>
                            <a:gd name="T3" fmla="*/ 2245 h 3188"/>
                            <a:gd name="T4" fmla="*/ 449 w 3742"/>
                            <a:gd name="T5" fmla="*/ 2062 h 3188"/>
                            <a:gd name="T6" fmla="*/ 952 w 3742"/>
                            <a:gd name="T7" fmla="*/ 2168 h 3188"/>
                            <a:gd name="T8" fmla="*/ 867 w 3742"/>
                            <a:gd name="T9" fmla="*/ 2040 h 3188"/>
                            <a:gd name="T10" fmla="*/ 1261 w 3742"/>
                            <a:gd name="T11" fmla="*/ 1965 h 3188"/>
                            <a:gd name="T12" fmla="*/ 1606 w 3742"/>
                            <a:gd name="T13" fmla="*/ 2043 h 3188"/>
                            <a:gd name="T14" fmla="*/ 1324 w 3742"/>
                            <a:gd name="T15" fmla="*/ 2043 h 3188"/>
                            <a:gd name="T16" fmla="*/ 1465 w 3742"/>
                            <a:gd name="T17" fmla="*/ 2019 h 3188"/>
                            <a:gd name="T18" fmla="*/ 1523 w 3742"/>
                            <a:gd name="T19" fmla="*/ 2167 h 3188"/>
                            <a:gd name="T20" fmla="*/ 1906 w 3742"/>
                            <a:gd name="T21" fmla="*/ 1965 h 3188"/>
                            <a:gd name="T22" fmla="*/ 2127 w 3742"/>
                            <a:gd name="T23" fmla="*/ 1965 h 3188"/>
                            <a:gd name="T24" fmla="*/ 2189 w 3742"/>
                            <a:gd name="T25" fmla="*/ 1965 h 3188"/>
                            <a:gd name="T26" fmla="*/ 79 w 3742"/>
                            <a:gd name="T27" fmla="*/ 3181 h 3188"/>
                            <a:gd name="T28" fmla="*/ 328 w 3742"/>
                            <a:gd name="T29" fmla="*/ 3011 h 3188"/>
                            <a:gd name="T30" fmla="*/ 683 w 3742"/>
                            <a:gd name="T31" fmla="*/ 3118 h 3188"/>
                            <a:gd name="T32" fmla="*/ 681 w 3742"/>
                            <a:gd name="T33" fmla="*/ 2961 h 3188"/>
                            <a:gd name="T34" fmla="*/ 538 w 3742"/>
                            <a:gd name="T35" fmla="*/ 3147 h 3188"/>
                            <a:gd name="T36" fmla="*/ 790 w 3742"/>
                            <a:gd name="T37" fmla="*/ 2901 h 3188"/>
                            <a:gd name="T38" fmla="*/ 1291 w 3742"/>
                            <a:gd name="T39" fmla="*/ 3084 h 3188"/>
                            <a:gd name="T40" fmla="*/ 1355 w 3742"/>
                            <a:gd name="T41" fmla="*/ 2901 h 3188"/>
                            <a:gd name="T42" fmla="*/ 1450 w 3742"/>
                            <a:gd name="T43" fmla="*/ 3147 h 3188"/>
                            <a:gd name="T44" fmla="*/ 1639 w 3742"/>
                            <a:gd name="T45" fmla="*/ 3040 h 3188"/>
                            <a:gd name="T46" fmla="*/ 1501 w 3742"/>
                            <a:gd name="T47" fmla="*/ 3102 h 3188"/>
                            <a:gd name="T48" fmla="*/ 1939 w 3742"/>
                            <a:gd name="T49" fmla="*/ 3181 h 3188"/>
                            <a:gd name="T50" fmla="*/ 2051 w 3742"/>
                            <a:gd name="T51" fmla="*/ 3178 h 3188"/>
                            <a:gd name="T52" fmla="*/ 2253 w 3742"/>
                            <a:gd name="T53" fmla="*/ 2979 h 3188"/>
                            <a:gd name="T54" fmla="*/ 2038 w 3742"/>
                            <a:gd name="T55" fmla="*/ 3075 h 3188"/>
                            <a:gd name="T56" fmla="*/ 2501 w 3742"/>
                            <a:gd name="T57" fmla="*/ 3121 h 3188"/>
                            <a:gd name="T58" fmla="*/ 2456 w 3742"/>
                            <a:gd name="T59" fmla="*/ 2953 h 3188"/>
                            <a:gd name="T60" fmla="*/ 2313 w 3742"/>
                            <a:gd name="T61" fmla="*/ 3101 h 3188"/>
                            <a:gd name="T62" fmla="*/ 2667 w 3742"/>
                            <a:gd name="T63" fmla="*/ 2901 h 3188"/>
                            <a:gd name="T64" fmla="*/ 170 w 3742"/>
                            <a:gd name="T65" fmla="*/ 2624 h 3188"/>
                            <a:gd name="T66" fmla="*/ 0 w 3742"/>
                            <a:gd name="T67" fmla="*/ 2608 h 3188"/>
                            <a:gd name="T68" fmla="*/ 173 w 3742"/>
                            <a:gd name="T69" fmla="*/ 2433 h 3188"/>
                            <a:gd name="T70" fmla="*/ 367 w 3742"/>
                            <a:gd name="T71" fmla="*/ 2530 h 3188"/>
                            <a:gd name="T72" fmla="*/ 898 w 3742"/>
                            <a:gd name="T73" fmla="*/ 2713 h 3188"/>
                            <a:gd name="T74" fmla="*/ 1103 w 3742"/>
                            <a:gd name="T75" fmla="*/ 2655 h 3188"/>
                            <a:gd name="T76" fmla="*/ 1234 w 3742"/>
                            <a:gd name="T77" fmla="*/ 2713 h 3188"/>
                            <a:gd name="T78" fmla="*/ 1469 w 3742"/>
                            <a:gd name="T79" fmla="*/ 2451 h 3188"/>
                            <a:gd name="T80" fmla="*/ 1406 w 3742"/>
                            <a:gd name="T81" fmla="*/ 2489 h 3188"/>
                            <a:gd name="T82" fmla="*/ 1643 w 3742"/>
                            <a:gd name="T83" fmla="*/ 2483 h 3188"/>
                            <a:gd name="T84" fmla="*/ 1549 w 3742"/>
                            <a:gd name="T85" fmla="*/ 2514 h 3188"/>
                            <a:gd name="T86" fmla="*/ 1668 w 3742"/>
                            <a:gd name="T87" fmla="*/ 2658 h 3188"/>
                            <a:gd name="T88" fmla="*/ 1739 w 3742"/>
                            <a:gd name="T89" fmla="*/ 2669 h 3188"/>
                            <a:gd name="T90" fmla="*/ 1621 w 3742"/>
                            <a:gd name="T91" fmla="*/ 2496 h 3188"/>
                            <a:gd name="T92" fmla="*/ 2130 w 3742"/>
                            <a:gd name="T93" fmla="*/ 2433 h 3188"/>
                            <a:gd name="T94" fmla="*/ 2290 w 3742"/>
                            <a:gd name="T95" fmla="*/ 2537 h 3188"/>
                            <a:gd name="T96" fmla="*/ 2857 w 3742"/>
                            <a:gd name="T97" fmla="*/ 2572 h 3188"/>
                            <a:gd name="T98" fmla="*/ 2595 w 3742"/>
                            <a:gd name="T99" fmla="*/ 2465 h 3188"/>
                            <a:gd name="T100" fmla="*/ 2647 w 3742"/>
                            <a:gd name="T101" fmla="*/ 2634 h 3188"/>
                            <a:gd name="T102" fmla="*/ 2908 w 3742"/>
                            <a:gd name="T103" fmla="*/ 2713 h 3188"/>
                            <a:gd name="T104" fmla="*/ 2908 w 3742"/>
                            <a:gd name="T105" fmla="*/ 2713 h 3188"/>
                            <a:gd name="T106" fmla="*/ 1265 w 3742"/>
                            <a:gd name="T107" fmla="*/ 1206 h 3188"/>
                            <a:gd name="T108" fmla="*/ 1878 w 3742"/>
                            <a:gd name="T109" fmla="*/ 922 h 3188"/>
                            <a:gd name="T110" fmla="*/ 1122 w 3742"/>
                            <a:gd name="T111" fmla="*/ 851 h 3188"/>
                            <a:gd name="T112" fmla="*/ 3286 w 3742"/>
                            <a:gd name="T113" fmla="*/ 1145 h 3188"/>
                            <a:gd name="T114" fmla="*/ 3048 w 3742"/>
                            <a:gd name="T115" fmla="*/ 789 h 3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3742" h="3188">
                              <a:moveTo>
                                <a:pt x="195" y="2245"/>
                              </a:moveTo>
                              <a:cubicBezTo>
                                <a:pt x="0" y="2245"/>
                                <a:pt x="0" y="2245"/>
                                <a:pt x="0" y="2245"/>
                              </a:cubicBezTo>
                              <a:cubicBezTo>
                                <a:pt x="0" y="1965"/>
                                <a:pt x="0" y="1965"/>
                                <a:pt x="0" y="1965"/>
                              </a:cubicBezTo>
                              <a:cubicBezTo>
                                <a:pt x="188" y="1965"/>
                                <a:pt x="188" y="1965"/>
                                <a:pt x="188" y="1965"/>
                              </a:cubicBezTo>
                              <a:cubicBezTo>
                                <a:pt x="188" y="2022"/>
                                <a:pt x="188" y="2022"/>
                                <a:pt x="188" y="2022"/>
                              </a:cubicBezTo>
                              <a:cubicBezTo>
                                <a:pt x="65" y="2022"/>
                                <a:pt x="65" y="2022"/>
                                <a:pt x="65" y="2022"/>
                              </a:cubicBezTo>
                              <a:cubicBezTo>
                                <a:pt x="65" y="2075"/>
                                <a:pt x="65" y="2075"/>
                                <a:pt x="65" y="2075"/>
                              </a:cubicBezTo>
                              <a:cubicBezTo>
                                <a:pt x="182" y="2075"/>
                                <a:pt x="182" y="2075"/>
                                <a:pt x="182" y="2075"/>
                              </a:cubicBezTo>
                              <a:cubicBezTo>
                                <a:pt x="182" y="2130"/>
                                <a:pt x="182" y="2130"/>
                                <a:pt x="182" y="2130"/>
                              </a:cubicBezTo>
                              <a:cubicBezTo>
                                <a:pt x="65" y="2130"/>
                                <a:pt x="65" y="2130"/>
                                <a:pt x="65" y="2130"/>
                              </a:cubicBezTo>
                              <a:cubicBezTo>
                                <a:pt x="65" y="2188"/>
                                <a:pt x="65" y="2188"/>
                                <a:pt x="65" y="2188"/>
                              </a:cubicBezTo>
                              <a:cubicBezTo>
                                <a:pt x="195" y="2188"/>
                                <a:pt x="195" y="2188"/>
                                <a:pt x="195" y="2188"/>
                              </a:cubicBezTo>
                              <a:lnTo>
                                <a:pt x="195" y="2245"/>
                              </a:lnTo>
                              <a:close/>
                              <a:moveTo>
                                <a:pt x="318" y="1965"/>
                              </a:moveTo>
                              <a:cubicBezTo>
                                <a:pt x="250" y="1965"/>
                                <a:pt x="250" y="1965"/>
                                <a:pt x="250" y="1965"/>
                              </a:cubicBezTo>
                              <a:cubicBezTo>
                                <a:pt x="250" y="2245"/>
                                <a:pt x="250" y="2245"/>
                                <a:pt x="250" y="2245"/>
                              </a:cubicBezTo>
                              <a:cubicBezTo>
                                <a:pt x="318" y="2245"/>
                                <a:pt x="318" y="2245"/>
                                <a:pt x="318" y="2245"/>
                              </a:cubicBezTo>
                              <a:lnTo>
                                <a:pt x="318" y="1965"/>
                              </a:lnTo>
                              <a:close/>
                              <a:moveTo>
                                <a:pt x="562" y="2245"/>
                              </a:moveTo>
                              <a:cubicBezTo>
                                <a:pt x="639" y="2245"/>
                                <a:pt x="639" y="2245"/>
                                <a:pt x="639" y="2245"/>
                              </a:cubicBezTo>
                              <a:cubicBezTo>
                                <a:pt x="639" y="1965"/>
                                <a:pt x="639" y="1965"/>
                                <a:pt x="639" y="1965"/>
                              </a:cubicBezTo>
                              <a:cubicBezTo>
                                <a:pt x="573" y="1965"/>
                                <a:pt x="573" y="1965"/>
                                <a:pt x="573" y="1965"/>
                              </a:cubicBezTo>
                              <a:cubicBezTo>
                                <a:pt x="574" y="2148"/>
                                <a:pt x="574" y="2148"/>
                                <a:pt x="574" y="2148"/>
                              </a:cubicBezTo>
                              <a:cubicBezTo>
                                <a:pt x="573" y="2148"/>
                                <a:pt x="573" y="2148"/>
                                <a:pt x="573" y="2148"/>
                              </a:cubicBezTo>
                              <a:cubicBezTo>
                                <a:pt x="461" y="1965"/>
                                <a:pt x="461" y="1965"/>
                                <a:pt x="461" y="1965"/>
                              </a:cubicBezTo>
                              <a:cubicBezTo>
                                <a:pt x="384" y="1965"/>
                                <a:pt x="384" y="1965"/>
                                <a:pt x="384" y="1965"/>
                              </a:cubicBezTo>
                              <a:cubicBezTo>
                                <a:pt x="384" y="2245"/>
                                <a:pt x="384" y="2245"/>
                                <a:pt x="384" y="2245"/>
                              </a:cubicBezTo>
                              <a:cubicBezTo>
                                <a:pt x="449" y="2245"/>
                                <a:pt x="449" y="2245"/>
                                <a:pt x="449" y="2245"/>
                              </a:cubicBezTo>
                              <a:cubicBezTo>
                                <a:pt x="448" y="2062"/>
                                <a:pt x="448" y="2062"/>
                                <a:pt x="448" y="2062"/>
                              </a:cubicBezTo>
                              <a:cubicBezTo>
                                <a:pt x="449" y="2062"/>
                                <a:pt x="449" y="2062"/>
                                <a:pt x="449" y="2062"/>
                              </a:cubicBezTo>
                              <a:lnTo>
                                <a:pt x="562" y="2245"/>
                              </a:lnTo>
                              <a:close/>
                              <a:moveTo>
                                <a:pt x="808" y="2245"/>
                              </a:moveTo>
                              <a:cubicBezTo>
                                <a:pt x="704" y="2245"/>
                                <a:pt x="704" y="2245"/>
                                <a:pt x="704" y="2245"/>
                              </a:cubicBezTo>
                              <a:cubicBezTo>
                                <a:pt x="704" y="1965"/>
                                <a:pt x="704" y="1965"/>
                                <a:pt x="704" y="1965"/>
                              </a:cubicBezTo>
                              <a:cubicBezTo>
                                <a:pt x="805" y="1965"/>
                                <a:pt x="805" y="1965"/>
                                <a:pt x="805" y="1965"/>
                              </a:cubicBezTo>
                              <a:cubicBezTo>
                                <a:pt x="825" y="1965"/>
                                <a:pt x="844" y="1968"/>
                                <a:pt x="864" y="1972"/>
                              </a:cubicBezTo>
                              <a:cubicBezTo>
                                <a:pt x="883" y="1977"/>
                                <a:pt x="900" y="1985"/>
                                <a:pt x="915" y="1995"/>
                              </a:cubicBezTo>
                              <a:cubicBezTo>
                                <a:pt x="930" y="2006"/>
                                <a:pt x="942" y="2020"/>
                                <a:pt x="952" y="2038"/>
                              </a:cubicBezTo>
                              <a:cubicBezTo>
                                <a:pt x="961" y="2056"/>
                                <a:pt x="966" y="2078"/>
                                <a:pt x="966" y="2105"/>
                              </a:cubicBezTo>
                              <a:cubicBezTo>
                                <a:pt x="966" y="2129"/>
                                <a:pt x="961" y="2150"/>
                                <a:pt x="952" y="2168"/>
                              </a:cubicBezTo>
                              <a:cubicBezTo>
                                <a:pt x="943" y="2186"/>
                                <a:pt x="931" y="2201"/>
                                <a:pt x="916" y="2212"/>
                              </a:cubicBezTo>
                              <a:cubicBezTo>
                                <a:pt x="901" y="2223"/>
                                <a:pt x="884" y="2232"/>
                                <a:pt x="865" y="2237"/>
                              </a:cubicBezTo>
                              <a:cubicBezTo>
                                <a:pt x="847" y="2243"/>
                                <a:pt x="828" y="2245"/>
                                <a:pt x="808" y="2245"/>
                              </a:cubicBezTo>
                              <a:close/>
                              <a:moveTo>
                                <a:pt x="802" y="2187"/>
                              </a:moveTo>
                              <a:cubicBezTo>
                                <a:pt x="814" y="2187"/>
                                <a:pt x="826" y="2186"/>
                                <a:pt x="837" y="2183"/>
                              </a:cubicBezTo>
                              <a:cubicBezTo>
                                <a:pt x="848" y="2180"/>
                                <a:pt x="858" y="2175"/>
                                <a:pt x="867" y="2169"/>
                              </a:cubicBezTo>
                              <a:cubicBezTo>
                                <a:pt x="875" y="2163"/>
                                <a:pt x="882" y="2154"/>
                                <a:pt x="887" y="2144"/>
                              </a:cubicBezTo>
                              <a:cubicBezTo>
                                <a:pt x="892" y="2133"/>
                                <a:pt x="895" y="2120"/>
                                <a:pt x="895" y="2105"/>
                              </a:cubicBezTo>
                              <a:cubicBezTo>
                                <a:pt x="895" y="2089"/>
                                <a:pt x="892" y="2076"/>
                                <a:pt x="887" y="2065"/>
                              </a:cubicBezTo>
                              <a:cubicBezTo>
                                <a:pt x="882" y="2055"/>
                                <a:pt x="875" y="2047"/>
                                <a:pt x="867" y="2040"/>
                              </a:cubicBezTo>
                              <a:cubicBezTo>
                                <a:pt x="858" y="2034"/>
                                <a:pt x="848" y="2030"/>
                                <a:pt x="837" y="2027"/>
                              </a:cubicBezTo>
                              <a:cubicBezTo>
                                <a:pt x="826" y="2024"/>
                                <a:pt x="815" y="2023"/>
                                <a:pt x="804" y="2023"/>
                              </a:cubicBezTo>
                              <a:cubicBezTo>
                                <a:pt x="770" y="2023"/>
                                <a:pt x="770" y="2023"/>
                                <a:pt x="770" y="2023"/>
                              </a:cubicBezTo>
                              <a:cubicBezTo>
                                <a:pt x="770" y="2187"/>
                                <a:pt x="770" y="2187"/>
                                <a:pt x="770" y="2187"/>
                              </a:cubicBezTo>
                              <a:lnTo>
                                <a:pt x="802" y="2187"/>
                              </a:lnTo>
                              <a:close/>
                              <a:moveTo>
                                <a:pt x="1084" y="2128"/>
                              </a:moveTo>
                              <a:cubicBezTo>
                                <a:pt x="1193" y="2128"/>
                                <a:pt x="1193" y="2128"/>
                                <a:pt x="1193" y="2128"/>
                              </a:cubicBezTo>
                              <a:cubicBezTo>
                                <a:pt x="1193" y="2245"/>
                                <a:pt x="1193" y="2245"/>
                                <a:pt x="1193" y="2245"/>
                              </a:cubicBezTo>
                              <a:cubicBezTo>
                                <a:pt x="1261" y="2245"/>
                                <a:pt x="1261" y="2245"/>
                                <a:pt x="1261" y="2245"/>
                              </a:cubicBezTo>
                              <a:cubicBezTo>
                                <a:pt x="1261" y="1965"/>
                                <a:pt x="1261" y="1965"/>
                                <a:pt x="1261" y="1965"/>
                              </a:cubicBezTo>
                              <a:cubicBezTo>
                                <a:pt x="1193" y="1965"/>
                                <a:pt x="1193" y="1965"/>
                                <a:pt x="1193" y="1965"/>
                              </a:cubicBezTo>
                              <a:cubicBezTo>
                                <a:pt x="1193" y="2071"/>
                                <a:pt x="1193" y="2071"/>
                                <a:pt x="1193" y="2071"/>
                              </a:cubicBezTo>
                              <a:cubicBezTo>
                                <a:pt x="1084" y="2071"/>
                                <a:pt x="1084" y="2071"/>
                                <a:pt x="1084" y="2071"/>
                              </a:cubicBezTo>
                              <a:cubicBezTo>
                                <a:pt x="1084" y="1965"/>
                                <a:pt x="1084" y="1965"/>
                                <a:pt x="1084" y="1965"/>
                              </a:cubicBezTo>
                              <a:cubicBezTo>
                                <a:pt x="1016" y="1965"/>
                                <a:pt x="1016" y="1965"/>
                                <a:pt x="1016" y="1965"/>
                              </a:cubicBezTo>
                              <a:cubicBezTo>
                                <a:pt x="1016" y="2245"/>
                                <a:pt x="1016" y="2245"/>
                                <a:pt x="1016" y="2245"/>
                              </a:cubicBezTo>
                              <a:cubicBezTo>
                                <a:pt x="1084" y="2245"/>
                                <a:pt x="1084" y="2245"/>
                                <a:pt x="1084" y="2245"/>
                              </a:cubicBezTo>
                              <a:lnTo>
                                <a:pt x="1084" y="2128"/>
                              </a:lnTo>
                              <a:close/>
                              <a:moveTo>
                                <a:pt x="1575" y="1997"/>
                              </a:moveTo>
                              <a:cubicBezTo>
                                <a:pt x="1588" y="2010"/>
                                <a:pt x="1599" y="2025"/>
                                <a:pt x="1606" y="2043"/>
                              </a:cubicBezTo>
                              <a:cubicBezTo>
                                <a:pt x="1614" y="2062"/>
                                <a:pt x="1618" y="2082"/>
                                <a:pt x="1618" y="2104"/>
                              </a:cubicBezTo>
                              <a:cubicBezTo>
                                <a:pt x="1618" y="2126"/>
                                <a:pt x="1614" y="2147"/>
                                <a:pt x="1606" y="2165"/>
                              </a:cubicBezTo>
                              <a:cubicBezTo>
                                <a:pt x="1599" y="2183"/>
                                <a:pt x="1588" y="2199"/>
                                <a:pt x="1575" y="2212"/>
                              </a:cubicBezTo>
                              <a:cubicBezTo>
                                <a:pt x="1561" y="2225"/>
                                <a:pt x="1545" y="2235"/>
                                <a:pt x="1526" y="2242"/>
                              </a:cubicBezTo>
                              <a:cubicBezTo>
                                <a:pt x="1507" y="2249"/>
                                <a:pt x="1487" y="2253"/>
                                <a:pt x="1465" y="2253"/>
                              </a:cubicBezTo>
                              <a:cubicBezTo>
                                <a:pt x="1443" y="2253"/>
                                <a:pt x="1423" y="2249"/>
                                <a:pt x="1404" y="2242"/>
                              </a:cubicBezTo>
                              <a:cubicBezTo>
                                <a:pt x="1386" y="2235"/>
                                <a:pt x="1370" y="2225"/>
                                <a:pt x="1356" y="2212"/>
                              </a:cubicBezTo>
                              <a:cubicBezTo>
                                <a:pt x="1342" y="2199"/>
                                <a:pt x="1332" y="2183"/>
                                <a:pt x="1324" y="2165"/>
                              </a:cubicBezTo>
                              <a:cubicBezTo>
                                <a:pt x="1316" y="2147"/>
                                <a:pt x="1313" y="2126"/>
                                <a:pt x="1313" y="2104"/>
                              </a:cubicBezTo>
                              <a:cubicBezTo>
                                <a:pt x="1313" y="2082"/>
                                <a:pt x="1316" y="2062"/>
                                <a:pt x="1324" y="2043"/>
                              </a:cubicBezTo>
                              <a:cubicBezTo>
                                <a:pt x="1332" y="2025"/>
                                <a:pt x="1342" y="2010"/>
                                <a:pt x="1356" y="1997"/>
                              </a:cubicBezTo>
                              <a:cubicBezTo>
                                <a:pt x="1370" y="1985"/>
                                <a:pt x="1386" y="1975"/>
                                <a:pt x="1404" y="1968"/>
                              </a:cubicBezTo>
                              <a:cubicBezTo>
                                <a:pt x="1423" y="1961"/>
                                <a:pt x="1443" y="1958"/>
                                <a:pt x="1465" y="1958"/>
                              </a:cubicBezTo>
                              <a:cubicBezTo>
                                <a:pt x="1487" y="1958"/>
                                <a:pt x="1507" y="1961"/>
                                <a:pt x="1526" y="1968"/>
                              </a:cubicBezTo>
                              <a:cubicBezTo>
                                <a:pt x="1545" y="1975"/>
                                <a:pt x="1561" y="1985"/>
                                <a:pt x="1575" y="1997"/>
                              </a:cubicBezTo>
                              <a:close/>
                              <a:moveTo>
                                <a:pt x="1546" y="2104"/>
                              </a:moveTo>
                              <a:cubicBezTo>
                                <a:pt x="1546" y="2092"/>
                                <a:pt x="1544" y="2081"/>
                                <a:pt x="1540" y="2070"/>
                              </a:cubicBezTo>
                              <a:cubicBezTo>
                                <a:pt x="1536" y="2060"/>
                                <a:pt x="1530" y="2051"/>
                                <a:pt x="1523" y="2043"/>
                              </a:cubicBezTo>
                              <a:cubicBezTo>
                                <a:pt x="1516" y="2036"/>
                                <a:pt x="1508" y="2030"/>
                                <a:pt x="1498" y="2025"/>
                              </a:cubicBezTo>
                              <a:cubicBezTo>
                                <a:pt x="1488" y="2021"/>
                                <a:pt x="1477" y="2019"/>
                                <a:pt x="1465" y="2019"/>
                              </a:cubicBezTo>
                              <a:cubicBezTo>
                                <a:pt x="1453" y="2019"/>
                                <a:pt x="1442" y="2021"/>
                                <a:pt x="1433" y="2025"/>
                              </a:cubicBezTo>
                              <a:cubicBezTo>
                                <a:pt x="1423" y="2030"/>
                                <a:pt x="1414" y="2036"/>
                                <a:pt x="1407" y="2043"/>
                              </a:cubicBezTo>
                              <a:cubicBezTo>
                                <a:pt x="1400" y="2051"/>
                                <a:pt x="1395" y="2060"/>
                                <a:pt x="1391" y="2070"/>
                              </a:cubicBezTo>
                              <a:cubicBezTo>
                                <a:pt x="1387" y="2081"/>
                                <a:pt x="1385" y="2092"/>
                                <a:pt x="1385" y="2104"/>
                              </a:cubicBezTo>
                              <a:cubicBezTo>
                                <a:pt x="1385" y="2117"/>
                                <a:pt x="1387" y="2129"/>
                                <a:pt x="1391" y="2139"/>
                              </a:cubicBezTo>
                              <a:cubicBezTo>
                                <a:pt x="1395" y="2150"/>
                                <a:pt x="1401" y="2159"/>
                                <a:pt x="1408" y="2167"/>
                              </a:cubicBezTo>
                              <a:cubicBezTo>
                                <a:pt x="1415" y="2174"/>
                                <a:pt x="1423" y="2180"/>
                                <a:pt x="1433" y="2185"/>
                              </a:cubicBezTo>
                              <a:cubicBezTo>
                                <a:pt x="1442" y="2189"/>
                                <a:pt x="1453" y="2191"/>
                                <a:pt x="1465" y="2191"/>
                              </a:cubicBezTo>
                              <a:cubicBezTo>
                                <a:pt x="1477" y="2191"/>
                                <a:pt x="1488" y="2189"/>
                                <a:pt x="1498" y="2185"/>
                              </a:cubicBezTo>
                              <a:cubicBezTo>
                                <a:pt x="1507" y="2180"/>
                                <a:pt x="1516" y="2174"/>
                                <a:pt x="1523" y="2167"/>
                              </a:cubicBezTo>
                              <a:cubicBezTo>
                                <a:pt x="1530" y="2159"/>
                                <a:pt x="1536" y="2150"/>
                                <a:pt x="1540" y="2139"/>
                              </a:cubicBezTo>
                              <a:cubicBezTo>
                                <a:pt x="1544" y="2129"/>
                                <a:pt x="1546" y="2117"/>
                                <a:pt x="1546" y="2104"/>
                              </a:cubicBezTo>
                              <a:close/>
                              <a:moveTo>
                                <a:pt x="1832" y="1965"/>
                              </a:moveTo>
                              <a:cubicBezTo>
                                <a:pt x="1767" y="2164"/>
                                <a:pt x="1767" y="2164"/>
                                <a:pt x="1767" y="2164"/>
                              </a:cubicBezTo>
                              <a:cubicBezTo>
                                <a:pt x="1765" y="2164"/>
                                <a:pt x="1765" y="2164"/>
                                <a:pt x="1765" y="2164"/>
                              </a:cubicBezTo>
                              <a:cubicBezTo>
                                <a:pt x="1701" y="1965"/>
                                <a:pt x="1701" y="1965"/>
                                <a:pt x="1701" y="1965"/>
                              </a:cubicBezTo>
                              <a:cubicBezTo>
                                <a:pt x="1624" y="1965"/>
                                <a:pt x="1624" y="1965"/>
                                <a:pt x="1624" y="1965"/>
                              </a:cubicBezTo>
                              <a:cubicBezTo>
                                <a:pt x="1731" y="2245"/>
                                <a:pt x="1731" y="2245"/>
                                <a:pt x="1731" y="2245"/>
                              </a:cubicBezTo>
                              <a:cubicBezTo>
                                <a:pt x="1798" y="2245"/>
                                <a:pt x="1798" y="2245"/>
                                <a:pt x="1798" y="2245"/>
                              </a:cubicBezTo>
                              <a:cubicBezTo>
                                <a:pt x="1906" y="1965"/>
                                <a:pt x="1906" y="1965"/>
                                <a:pt x="1906" y="1965"/>
                              </a:cubicBezTo>
                              <a:lnTo>
                                <a:pt x="1832" y="1965"/>
                              </a:lnTo>
                              <a:close/>
                              <a:moveTo>
                                <a:pt x="2134" y="2188"/>
                              </a:moveTo>
                              <a:cubicBezTo>
                                <a:pt x="2004" y="2188"/>
                                <a:pt x="2004" y="2188"/>
                                <a:pt x="2004" y="2188"/>
                              </a:cubicBezTo>
                              <a:cubicBezTo>
                                <a:pt x="2004" y="2130"/>
                                <a:pt x="2004" y="2130"/>
                                <a:pt x="2004" y="2130"/>
                              </a:cubicBezTo>
                              <a:cubicBezTo>
                                <a:pt x="2120" y="2130"/>
                                <a:pt x="2120" y="2130"/>
                                <a:pt x="2120" y="2130"/>
                              </a:cubicBezTo>
                              <a:cubicBezTo>
                                <a:pt x="2120" y="2075"/>
                                <a:pt x="2120" y="2075"/>
                                <a:pt x="2120" y="2075"/>
                              </a:cubicBezTo>
                              <a:cubicBezTo>
                                <a:pt x="2004" y="2075"/>
                                <a:pt x="2004" y="2075"/>
                                <a:pt x="2004" y="2075"/>
                              </a:cubicBezTo>
                              <a:cubicBezTo>
                                <a:pt x="2004" y="2022"/>
                                <a:pt x="2004" y="2022"/>
                                <a:pt x="2004" y="2022"/>
                              </a:cubicBezTo>
                              <a:cubicBezTo>
                                <a:pt x="2127" y="2022"/>
                                <a:pt x="2127" y="2022"/>
                                <a:pt x="2127" y="2022"/>
                              </a:cubicBezTo>
                              <a:cubicBezTo>
                                <a:pt x="2127" y="1965"/>
                                <a:pt x="2127" y="1965"/>
                                <a:pt x="2127" y="1965"/>
                              </a:cubicBezTo>
                              <a:cubicBezTo>
                                <a:pt x="1939" y="1965"/>
                                <a:pt x="1939" y="1965"/>
                                <a:pt x="1939" y="1965"/>
                              </a:cubicBezTo>
                              <a:cubicBezTo>
                                <a:pt x="1939" y="2245"/>
                                <a:pt x="1939" y="2245"/>
                                <a:pt x="1939" y="2245"/>
                              </a:cubicBezTo>
                              <a:cubicBezTo>
                                <a:pt x="2134" y="2245"/>
                                <a:pt x="2134" y="2245"/>
                                <a:pt x="2134" y="2245"/>
                              </a:cubicBezTo>
                              <a:lnTo>
                                <a:pt x="2134" y="2188"/>
                              </a:lnTo>
                              <a:close/>
                              <a:moveTo>
                                <a:pt x="2444" y="1965"/>
                              </a:moveTo>
                              <a:cubicBezTo>
                                <a:pt x="2378" y="1965"/>
                                <a:pt x="2378" y="1965"/>
                                <a:pt x="2378" y="1965"/>
                              </a:cubicBezTo>
                              <a:cubicBezTo>
                                <a:pt x="2380" y="2148"/>
                                <a:pt x="2380" y="2148"/>
                                <a:pt x="2380" y="2148"/>
                              </a:cubicBezTo>
                              <a:cubicBezTo>
                                <a:pt x="2379" y="2148"/>
                                <a:pt x="2379" y="2148"/>
                                <a:pt x="2379" y="2148"/>
                              </a:cubicBezTo>
                              <a:cubicBezTo>
                                <a:pt x="2266" y="1965"/>
                                <a:pt x="2266" y="1965"/>
                                <a:pt x="2266" y="1965"/>
                              </a:cubicBezTo>
                              <a:cubicBezTo>
                                <a:pt x="2189" y="1965"/>
                                <a:pt x="2189" y="1965"/>
                                <a:pt x="2189" y="1965"/>
                              </a:cubicBezTo>
                              <a:cubicBezTo>
                                <a:pt x="2189" y="2245"/>
                                <a:pt x="2189" y="2245"/>
                                <a:pt x="2189" y="2245"/>
                              </a:cubicBezTo>
                              <a:cubicBezTo>
                                <a:pt x="2255" y="2245"/>
                                <a:pt x="2255" y="2245"/>
                                <a:pt x="2255" y="2245"/>
                              </a:cubicBezTo>
                              <a:cubicBezTo>
                                <a:pt x="2253" y="2062"/>
                                <a:pt x="2253" y="2062"/>
                                <a:pt x="2253" y="2062"/>
                              </a:cubicBezTo>
                              <a:cubicBezTo>
                                <a:pt x="2254" y="2062"/>
                                <a:pt x="2254" y="2062"/>
                                <a:pt x="2254" y="2062"/>
                              </a:cubicBezTo>
                              <a:cubicBezTo>
                                <a:pt x="2367" y="2245"/>
                                <a:pt x="2367" y="2245"/>
                                <a:pt x="2367" y="2245"/>
                              </a:cubicBezTo>
                              <a:cubicBezTo>
                                <a:pt x="2444" y="2245"/>
                                <a:pt x="2444" y="2245"/>
                                <a:pt x="2444" y="2245"/>
                              </a:cubicBezTo>
                              <a:lnTo>
                                <a:pt x="2444" y="1965"/>
                              </a:lnTo>
                              <a:close/>
                              <a:moveTo>
                                <a:pt x="0" y="2959"/>
                              </a:moveTo>
                              <a:cubicBezTo>
                                <a:pt x="79" y="2959"/>
                                <a:pt x="79" y="2959"/>
                                <a:pt x="79" y="2959"/>
                              </a:cubicBezTo>
                              <a:cubicBezTo>
                                <a:pt x="79" y="3181"/>
                                <a:pt x="79" y="3181"/>
                                <a:pt x="79" y="3181"/>
                              </a:cubicBezTo>
                              <a:cubicBezTo>
                                <a:pt x="147" y="3181"/>
                                <a:pt x="147" y="3181"/>
                                <a:pt x="147" y="3181"/>
                              </a:cubicBezTo>
                              <a:cubicBezTo>
                                <a:pt x="147" y="2959"/>
                                <a:pt x="147" y="2959"/>
                                <a:pt x="147" y="2959"/>
                              </a:cubicBezTo>
                              <a:cubicBezTo>
                                <a:pt x="226" y="2959"/>
                                <a:pt x="226" y="2959"/>
                                <a:pt x="226" y="2959"/>
                              </a:cubicBezTo>
                              <a:cubicBezTo>
                                <a:pt x="226" y="2901"/>
                                <a:pt x="226" y="2901"/>
                                <a:pt x="226" y="2901"/>
                              </a:cubicBezTo>
                              <a:cubicBezTo>
                                <a:pt x="0" y="2901"/>
                                <a:pt x="0" y="2901"/>
                                <a:pt x="0" y="2901"/>
                              </a:cubicBezTo>
                              <a:lnTo>
                                <a:pt x="0" y="2959"/>
                              </a:lnTo>
                              <a:close/>
                              <a:moveTo>
                                <a:pt x="328" y="3065"/>
                              </a:moveTo>
                              <a:cubicBezTo>
                                <a:pt x="444" y="3065"/>
                                <a:pt x="444" y="3065"/>
                                <a:pt x="444" y="3065"/>
                              </a:cubicBezTo>
                              <a:cubicBezTo>
                                <a:pt x="444" y="3011"/>
                                <a:pt x="444" y="3011"/>
                                <a:pt x="444" y="3011"/>
                              </a:cubicBezTo>
                              <a:cubicBezTo>
                                <a:pt x="328" y="3011"/>
                                <a:pt x="328" y="3011"/>
                                <a:pt x="328" y="3011"/>
                              </a:cubicBezTo>
                              <a:cubicBezTo>
                                <a:pt x="328" y="2958"/>
                                <a:pt x="328" y="2958"/>
                                <a:pt x="328" y="2958"/>
                              </a:cubicBezTo>
                              <a:cubicBezTo>
                                <a:pt x="451" y="2958"/>
                                <a:pt x="451" y="2958"/>
                                <a:pt x="451" y="2958"/>
                              </a:cubicBezTo>
                              <a:cubicBezTo>
                                <a:pt x="451" y="2901"/>
                                <a:pt x="451" y="2901"/>
                                <a:pt x="451" y="2901"/>
                              </a:cubicBezTo>
                              <a:cubicBezTo>
                                <a:pt x="262" y="2901"/>
                                <a:pt x="262" y="2901"/>
                                <a:pt x="262" y="2901"/>
                              </a:cubicBezTo>
                              <a:cubicBezTo>
                                <a:pt x="262" y="3181"/>
                                <a:pt x="262" y="3181"/>
                                <a:pt x="262" y="3181"/>
                              </a:cubicBezTo>
                              <a:cubicBezTo>
                                <a:pt x="458" y="3181"/>
                                <a:pt x="458" y="3181"/>
                                <a:pt x="458" y="3181"/>
                              </a:cubicBezTo>
                              <a:cubicBezTo>
                                <a:pt x="458" y="3123"/>
                                <a:pt x="458" y="3123"/>
                                <a:pt x="458" y="3123"/>
                              </a:cubicBezTo>
                              <a:cubicBezTo>
                                <a:pt x="328" y="3123"/>
                                <a:pt x="328" y="3123"/>
                                <a:pt x="328" y="3123"/>
                              </a:cubicBezTo>
                              <a:lnTo>
                                <a:pt x="328" y="3065"/>
                              </a:lnTo>
                              <a:close/>
                              <a:moveTo>
                                <a:pt x="683" y="3118"/>
                              </a:moveTo>
                              <a:cubicBezTo>
                                <a:pt x="673" y="3124"/>
                                <a:pt x="661" y="3126"/>
                                <a:pt x="648" y="3126"/>
                              </a:cubicBezTo>
                              <a:cubicBezTo>
                                <a:pt x="636" y="3126"/>
                                <a:pt x="626" y="3124"/>
                                <a:pt x="616" y="3120"/>
                              </a:cubicBezTo>
                              <a:cubicBezTo>
                                <a:pt x="606" y="3116"/>
                                <a:pt x="598" y="3110"/>
                                <a:pt x="591" y="3102"/>
                              </a:cubicBezTo>
                              <a:cubicBezTo>
                                <a:pt x="584" y="3095"/>
                                <a:pt x="578" y="3086"/>
                                <a:pt x="574" y="3075"/>
                              </a:cubicBezTo>
                              <a:cubicBezTo>
                                <a:pt x="570" y="3065"/>
                                <a:pt x="568" y="3053"/>
                                <a:pt x="568" y="3040"/>
                              </a:cubicBezTo>
                              <a:cubicBezTo>
                                <a:pt x="568" y="3028"/>
                                <a:pt x="570" y="3017"/>
                                <a:pt x="574" y="3006"/>
                              </a:cubicBezTo>
                              <a:cubicBezTo>
                                <a:pt x="578" y="2996"/>
                                <a:pt x="584" y="2987"/>
                                <a:pt x="591" y="2979"/>
                              </a:cubicBezTo>
                              <a:cubicBezTo>
                                <a:pt x="598" y="2972"/>
                                <a:pt x="607" y="2965"/>
                                <a:pt x="616" y="2961"/>
                              </a:cubicBezTo>
                              <a:cubicBezTo>
                                <a:pt x="626" y="2957"/>
                                <a:pt x="637" y="2955"/>
                                <a:pt x="649" y="2955"/>
                              </a:cubicBezTo>
                              <a:cubicBezTo>
                                <a:pt x="660" y="2955"/>
                                <a:pt x="670" y="2957"/>
                                <a:pt x="681" y="2961"/>
                              </a:cubicBezTo>
                              <a:cubicBezTo>
                                <a:pt x="691" y="2965"/>
                                <a:pt x="699" y="2972"/>
                                <a:pt x="706" y="2980"/>
                              </a:cubicBezTo>
                              <a:cubicBezTo>
                                <a:pt x="752" y="2934"/>
                                <a:pt x="752" y="2934"/>
                                <a:pt x="752" y="2934"/>
                              </a:cubicBezTo>
                              <a:cubicBezTo>
                                <a:pt x="740" y="2921"/>
                                <a:pt x="724" y="2911"/>
                                <a:pt x="705" y="2904"/>
                              </a:cubicBezTo>
                              <a:cubicBezTo>
                                <a:pt x="686" y="2897"/>
                                <a:pt x="667" y="2893"/>
                                <a:pt x="647" y="2893"/>
                              </a:cubicBezTo>
                              <a:cubicBezTo>
                                <a:pt x="625" y="2893"/>
                                <a:pt x="605" y="2897"/>
                                <a:pt x="587" y="2904"/>
                              </a:cubicBezTo>
                              <a:cubicBezTo>
                                <a:pt x="568" y="2910"/>
                                <a:pt x="552" y="2920"/>
                                <a:pt x="539" y="2933"/>
                              </a:cubicBezTo>
                              <a:cubicBezTo>
                                <a:pt x="525" y="2946"/>
                                <a:pt x="514" y="2961"/>
                                <a:pt x="506" y="2980"/>
                              </a:cubicBezTo>
                              <a:cubicBezTo>
                                <a:pt x="499" y="2998"/>
                                <a:pt x="495" y="3018"/>
                                <a:pt x="495" y="3040"/>
                              </a:cubicBezTo>
                              <a:cubicBezTo>
                                <a:pt x="495" y="3062"/>
                                <a:pt x="499" y="3082"/>
                                <a:pt x="506" y="3101"/>
                              </a:cubicBezTo>
                              <a:cubicBezTo>
                                <a:pt x="514" y="3119"/>
                                <a:pt x="524" y="3134"/>
                                <a:pt x="538" y="3147"/>
                              </a:cubicBezTo>
                              <a:cubicBezTo>
                                <a:pt x="551" y="3160"/>
                                <a:pt x="567" y="3171"/>
                                <a:pt x="586" y="3178"/>
                              </a:cubicBezTo>
                              <a:cubicBezTo>
                                <a:pt x="604" y="3185"/>
                                <a:pt x="624" y="3188"/>
                                <a:pt x="646" y="3188"/>
                              </a:cubicBezTo>
                              <a:cubicBezTo>
                                <a:pt x="669" y="3188"/>
                                <a:pt x="690" y="3184"/>
                                <a:pt x="709" y="3176"/>
                              </a:cubicBezTo>
                              <a:cubicBezTo>
                                <a:pt x="727" y="3168"/>
                                <a:pt x="742" y="3156"/>
                                <a:pt x="754" y="3142"/>
                              </a:cubicBezTo>
                              <a:cubicBezTo>
                                <a:pt x="707" y="3098"/>
                                <a:pt x="707" y="3098"/>
                                <a:pt x="707" y="3098"/>
                              </a:cubicBezTo>
                              <a:cubicBezTo>
                                <a:pt x="701" y="3106"/>
                                <a:pt x="693" y="3113"/>
                                <a:pt x="683" y="3118"/>
                              </a:cubicBezTo>
                              <a:close/>
                              <a:moveTo>
                                <a:pt x="967" y="3007"/>
                              </a:moveTo>
                              <a:cubicBezTo>
                                <a:pt x="858" y="3007"/>
                                <a:pt x="858" y="3007"/>
                                <a:pt x="858" y="3007"/>
                              </a:cubicBezTo>
                              <a:cubicBezTo>
                                <a:pt x="858" y="2901"/>
                                <a:pt x="858" y="2901"/>
                                <a:pt x="858" y="2901"/>
                              </a:cubicBezTo>
                              <a:cubicBezTo>
                                <a:pt x="790" y="2901"/>
                                <a:pt x="790" y="2901"/>
                                <a:pt x="790" y="2901"/>
                              </a:cubicBezTo>
                              <a:cubicBezTo>
                                <a:pt x="790" y="3181"/>
                                <a:pt x="790" y="3181"/>
                                <a:pt x="790" y="3181"/>
                              </a:cubicBezTo>
                              <a:cubicBezTo>
                                <a:pt x="858" y="3181"/>
                                <a:pt x="858" y="3181"/>
                                <a:pt x="858" y="3181"/>
                              </a:cubicBezTo>
                              <a:cubicBezTo>
                                <a:pt x="858" y="3064"/>
                                <a:pt x="858" y="3064"/>
                                <a:pt x="858" y="3064"/>
                              </a:cubicBezTo>
                              <a:cubicBezTo>
                                <a:pt x="967" y="3064"/>
                                <a:pt x="967" y="3064"/>
                                <a:pt x="967" y="3064"/>
                              </a:cubicBezTo>
                              <a:cubicBezTo>
                                <a:pt x="967" y="3181"/>
                                <a:pt x="967" y="3181"/>
                                <a:pt x="967" y="3181"/>
                              </a:cubicBezTo>
                              <a:cubicBezTo>
                                <a:pt x="1035" y="3181"/>
                                <a:pt x="1035" y="3181"/>
                                <a:pt x="1035" y="3181"/>
                              </a:cubicBezTo>
                              <a:cubicBezTo>
                                <a:pt x="1035" y="2901"/>
                                <a:pt x="1035" y="2901"/>
                                <a:pt x="1035" y="2901"/>
                              </a:cubicBezTo>
                              <a:cubicBezTo>
                                <a:pt x="967" y="2901"/>
                                <a:pt x="967" y="2901"/>
                                <a:pt x="967" y="2901"/>
                              </a:cubicBezTo>
                              <a:lnTo>
                                <a:pt x="967" y="3007"/>
                              </a:lnTo>
                              <a:close/>
                              <a:moveTo>
                                <a:pt x="1291" y="3084"/>
                              </a:moveTo>
                              <a:cubicBezTo>
                                <a:pt x="1290" y="3084"/>
                                <a:pt x="1290" y="3084"/>
                                <a:pt x="1290" y="3084"/>
                              </a:cubicBezTo>
                              <a:cubicBezTo>
                                <a:pt x="1177" y="2901"/>
                                <a:pt x="1177" y="2901"/>
                                <a:pt x="1177" y="2901"/>
                              </a:cubicBezTo>
                              <a:cubicBezTo>
                                <a:pt x="1100" y="2901"/>
                                <a:pt x="1100" y="2901"/>
                                <a:pt x="1100" y="2901"/>
                              </a:cubicBezTo>
                              <a:cubicBezTo>
                                <a:pt x="1100" y="3181"/>
                                <a:pt x="1100" y="3181"/>
                                <a:pt x="1100" y="3181"/>
                              </a:cubicBezTo>
                              <a:cubicBezTo>
                                <a:pt x="1166" y="3181"/>
                                <a:pt x="1166" y="3181"/>
                                <a:pt x="1166" y="3181"/>
                              </a:cubicBezTo>
                              <a:cubicBezTo>
                                <a:pt x="1164" y="2998"/>
                                <a:pt x="1164" y="2998"/>
                                <a:pt x="1164" y="2998"/>
                              </a:cubicBezTo>
                              <a:cubicBezTo>
                                <a:pt x="1165" y="2998"/>
                                <a:pt x="1165" y="2998"/>
                                <a:pt x="1165" y="2998"/>
                              </a:cubicBezTo>
                              <a:cubicBezTo>
                                <a:pt x="1278" y="3181"/>
                                <a:pt x="1278" y="3181"/>
                                <a:pt x="1278" y="3181"/>
                              </a:cubicBezTo>
                              <a:cubicBezTo>
                                <a:pt x="1355" y="3181"/>
                                <a:pt x="1355" y="3181"/>
                                <a:pt x="1355" y="3181"/>
                              </a:cubicBezTo>
                              <a:cubicBezTo>
                                <a:pt x="1355" y="2901"/>
                                <a:pt x="1355" y="2901"/>
                                <a:pt x="1355" y="2901"/>
                              </a:cubicBezTo>
                              <a:cubicBezTo>
                                <a:pt x="1289" y="2901"/>
                                <a:pt x="1289" y="2901"/>
                                <a:pt x="1289" y="2901"/>
                              </a:cubicBezTo>
                              <a:lnTo>
                                <a:pt x="1291" y="3084"/>
                              </a:lnTo>
                              <a:close/>
                              <a:moveTo>
                                <a:pt x="1700" y="2979"/>
                              </a:moveTo>
                              <a:cubicBezTo>
                                <a:pt x="1708" y="2997"/>
                                <a:pt x="1712" y="3017"/>
                                <a:pt x="1712" y="3040"/>
                              </a:cubicBezTo>
                              <a:cubicBezTo>
                                <a:pt x="1712" y="3062"/>
                                <a:pt x="1708" y="3082"/>
                                <a:pt x="1700" y="3100"/>
                              </a:cubicBezTo>
                              <a:cubicBezTo>
                                <a:pt x="1693" y="3119"/>
                                <a:pt x="1682" y="3134"/>
                                <a:pt x="1668" y="3147"/>
                              </a:cubicBezTo>
                              <a:cubicBezTo>
                                <a:pt x="1655" y="3161"/>
                                <a:pt x="1639" y="3171"/>
                                <a:pt x="1620" y="3178"/>
                              </a:cubicBezTo>
                              <a:cubicBezTo>
                                <a:pt x="1601" y="3185"/>
                                <a:pt x="1581" y="3188"/>
                                <a:pt x="1559" y="3188"/>
                              </a:cubicBezTo>
                              <a:cubicBezTo>
                                <a:pt x="1537" y="3188"/>
                                <a:pt x="1517" y="3185"/>
                                <a:pt x="1498" y="3178"/>
                              </a:cubicBezTo>
                              <a:cubicBezTo>
                                <a:pt x="1480" y="3171"/>
                                <a:pt x="1463" y="3161"/>
                                <a:pt x="1450" y="3147"/>
                              </a:cubicBezTo>
                              <a:cubicBezTo>
                                <a:pt x="1436" y="3134"/>
                                <a:pt x="1426" y="3119"/>
                                <a:pt x="1418" y="3100"/>
                              </a:cubicBezTo>
                              <a:cubicBezTo>
                                <a:pt x="1410" y="3082"/>
                                <a:pt x="1406" y="3062"/>
                                <a:pt x="1406" y="3040"/>
                              </a:cubicBezTo>
                              <a:cubicBezTo>
                                <a:pt x="1406" y="3017"/>
                                <a:pt x="1410" y="2997"/>
                                <a:pt x="1418" y="2979"/>
                              </a:cubicBezTo>
                              <a:cubicBezTo>
                                <a:pt x="1426" y="2961"/>
                                <a:pt x="1436" y="2946"/>
                                <a:pt x="1450" y="2933"/>
                              </a:cubicBezTo>
                              <a:cubicBezTo>
                                <a:pt x="1463" y="2920"/>
                                <a:pt x="1480" y="2910"/>
                                <a:pt x="1498" y="2904"/>
                              </a:cubicBezTo>
                              <a:cubicBezTo>
                                <a:pt x="1517" y="2897"/>
                                <a:pt x="1537" y="2893"/>
                                <a:pt x="1559" y="2893"/>
                              </a:cubicBezTo>
                              <a:cubicBezTo>
                                <a:pt x="1581" y="2893"/>
                                <a:pt x="1601" y="2897"/>
                                <a:pt x="1620" y="2904"/>
                              </a:cubicBezTo>
                              <a:cubicBezTo>
                                <a:pt x="1639" y="2910"/>
                                <a:pt x="1655" y="2920"/>
                                <a:pt x="1668" y="2933"/>
                              </a:cubicBezTo>
                              <a:cubicBezTo>
                                <a:pt x="1682" y="2946"/>
                                <a:pt x="1693" y="2961"/>
                                <a:pt x="1700" y="2979"/>
                              </a:cubicBezTo>
                              <a:close/>
                              <a:moveTo>
                                <a:pt x="1639" y="3040"/>
                              </a:moveTo>
                              <a:cubicBezTo>
                                <a:pt x="1639" y="3028"/>
                                <a:pt x="1637" y="3016"/>
                                <a:pt x="1633" y="3006"/>
                              </a:cubicBezTo>
                              <a:cubicBezTo>
                                <a:pt x="1629" y="2995"/>
                                <a:pt x="1624" y="2986"/>
                                <a:pt x="1617" y="2979"/>
                              </a:cubicBezTo>
                              <a:cubicBezTo>
                                <a:pt x="1610" y="2971"/>
                                <a:pt x="1601" y="2965"/>
                                <a:pt x="1592" y="2961"/>
                              </a:cubicBezTo>
                              <a:cubicBezTo>
                                <a:pt x="1582" y="2956"/>
                                <a:pt x="1571" y="2954"/>
                                <a:pt x="1559" y="2954"/>
                              </a:cubicBezTo>
                              <a:cubicBezTo>
                                <a:pt x="1547" y="2954"/>
                                <a:pt x="1536" y="2956"/>
                                <a:pt x="1526" y="2961"/>
                              </a:cubicBezTo>
                              <a:cubicBezTo>
                                <a:pt x="1517" y="2965"/>
                                <a:pt x="1508" y="2971"/>
                                <a:pt x="1501" y="2979"/>
                              </a:cubicBezTo>
                              <a:cubicBezTo>
                                <a:pt x="1494" y="2986"/>
                                <a:pt x="1488" y="2995"/>
                                <a:pt x="1485" y="3006"/>
                              </a:cubicBezTo>
                              <a:cubicBezTo>
                                <a:pt x="1481" y="3016"/>
                                <a:pt x="1479" y="3028"/>
                                <a:pt x="1479" y="3040"/>
                              </a:cubicBezTo>
                              <a:cubicBezTo>
                                <a:pt x="1479" y="3052"/>
                                <a:pt x="1481" y="3064"/>
                                <a:pt x="1485" y="3075"/>
                              </a:cubicBezTo>
                              <a:cubicBezTo>
                                <a:pt x="1489" y="3085"/>
                                <a:pt x="1494" y="3095"/>
                                <a:pt x="1501" y="3102"/>
                              </a:cubicBezTo>
                              <a:cubicBezTo>
                                <a:pt x="1508" y="3110"/>
                                <a:pt x="1517" y="3116"/>
                                <a:pt x="1526" y="3120"/>
                              </a:cubicBezTo>
                              <a:cubicBezTo>
                                <a:pt x="1536" y="3125"/>
                                <a:pt x="1547" y="3127"/>
                                <a:pt x="1559" y="3127"/>
                              </a:cubicBezTo>
                              <a:cubicBezTo>
                                <a:pt x="1571" y="3127"/>
                                <a:pt x="1582" y="3125"/>
                                <a:pt x="1591" y="3120"/>
                              </a:cubicBezTo>
                              <a:cubicBezTo>
                                <a:pt x="1601" y="3116"/>
                                <a:pt x="1610" y="3110"/>
                                <a:pt x="1617" y="3102"/>
                              </a:cubicBezTo>
                              <a:cubicBezTo>
                                <a:pt x="1624" y="3095"/>
                                <a:pt x="1629" y="3085"/>
                                <a:pt x="1633" y="3075"/>
                              </a:cubicBezTo>
                              <a:cubicBezTo>
                                <a:pt x="1637" y="3064"/>
                                <a:pt x="1639" y="3052"/>
                                <a:pt x="1639" y="3040"/>
                              </a:cubicBezTo>
                              <a:close/>
                              <a:moveTo>
                                <a:pt x="1831" y="2901"/>
                              </a:moveTo>
                              <a:cubicBezTo>
                                <a:pt x="1763" y="2901"/>
                                <a:pt x="1763" y="2901"/>
                                <a:pt x="1763" y="2901"/>
                              </a:cubicBezTo>
                              <a:cubicBezTo>
                                <a:pt x="1763" y="3181"/>
                                <a:pt x="1763" y="3181"/>
                                <a:pt x="1763" y="3181"/>
                              </a:cubicBezTo>
                              <a:cubicBezTo>
                                <a:pt x="1939" y="3181"/>
                                <a:pt x="1939" y="3181"/>
                                <a:pt x="1939" y="3181"/>
                              </a:cubicBezTo>
                              <a:cubicBezTo>
                                <a:pt x="1939" y="3122"/>
                                <a:pt x="1939" y="3122"/>
                                <a:pt x="1939" y="3122"/>
                              </a:cubicBezTo>
                              <a:cubicBezTo>
                                <a:pt x="1831" y="3122"/>
                                <a:pt x="1831" y="3122"/>
                                <a:pt x="1831" y="3122"/>
                              </a:cubicBezTo>
                              <a:lnTo>
                                <a:pt x="1831" y="2901"/>
                              </a:lnTo>
                              <a:close/>
                              <a:moveTo>
                                <a:pt x="2253" y="2979"/>
                              </a:moveTo>
                              <a:cubicBezTo>
                                <a:pt x="2261" y="2997"/>
                                <a:pt x="2265" y="3017"/>
                                <a:pt x="2265" y="3040"/>
                              </a:cubicBezTo>
                              <a:cubicBezTo>
                                <a:pt x="2265" y="3062"/>
                                <a:pt x="2261" y="3082"/>
                                <a:pt x="2253" y="3100"/>
                              </a:cubicBezTo>
                              <a:cubicBezTo>
                                <a:pt x="2246" y="3119"/>
                                <a:pt x="2235" y="3134"/>
                                <a:pt x="2221" y="3147"/>
                              </a:cubicBezTo>
                              <a:cubicBezTo>
                                <a:pt x="2208" y="3161"/>
                                <a:pt x="2192" y="3171"/>
                                <a:pt x="2173" y="3178"/>
                              </a:cubicBezTo>
                              <a:cubicBezTo>
                                <a:pt x="2154" y="3185"/>
                                <a:pt x="2134" y="3188"/>
                                <a:pt x="2112" y="3188"/>
                              </a:cubicBezTo>
                              <a:cubicBezTo>
                                <a:pt x="2090" y="3188"/>
                                <a:pt x="2070" y="3185"/>
                                <a:pt x="2051" y="3178"/>
                              </a:cubicBezTo>
                              <a:cubicBezTo>
                                <a:pt x="2033" y="3171"/>
                                <a:pt x="2016" y="3161"/>
                                <a:pt x="2003" y="3147"/>
                              </a:cubicBezTo>
                              <a:cubicBezTo>
                                <a:pt x="1989" y="3134"/>
                                <a:pt x="1979" y="3119"/>
                                <a:pt x="1971" y="3100"/>
                              </a:cubicBezTo>
                              <a:cubicBezTo>
                                <a:pt x="1963" y="3082"/>
                                <a:pt x="1959" y="3062"/>
                                <a:pt x="1959" y="3040"/>
                              </a:cubicBezTo>
                              <a:cubicBezTo>
                                <a:pt x="1959" y="3017"/>
                                <a:pt x="1963" y="2997"/>
                                <a:pt x="1971" y="2979"/>
                              </a:cubicBezTo>
                              <a:cubicBezTo>
                                <a:pt x="1979" y="2961"/>
                                <a:pt x="1989" y="2946"/>
                                <a:pt x="2003" y="2933"/>
                              </a:cubicBezTo>
                              <a:cubicBezTo>
                                <a:pt x="2016" y="2920"/>
                                <a:pt x="2033" y="2910"/>
                                <a:pt x="2051" y="2904"/>
                              </a:cubicBezTo>
                              <a:cubicBezTo>
                                <a:pt x="2070" y="2897"/>
                                <a:pt x="2090" y="2893"/>
                                <a:pt x="2112" y="2893"/>
                              </a:cubicBezTo>
                              <a:cubicBezTo>
                                <a:pt x="2134" y="2893"/>
                                <a:pt x="2154" y="2897"/>
                                <a:pt x="2173" y="2904"/>
                              </a:cubicBezTo>
                              <a:cubicBezTo>
                                <a:pt x="2192" y="2910"/>
                                <a:pt x="2208" y="2920"/>
                                <a:pt x="2221" y="2933"/>
                              </a:cubicBezTo>
                              <a:cubicBezTo>
                                <a:pt x="2235" y="2946"/>
                                <a:pt x="2246" y="2961"/>
                                <a:pt x="2253" y="2979"/>
                              </a:cubicBezTo>
                              <a:close/>
                              <a:moveTo>
                                <a:pt x="2192" y="3040"/>
                              </a:moveTo>
                              <a:cubicBezTo>
                                <a:pt x="2192" y="3028"/>
                                <a:pt x="2190" y="3016"/>
                                <a:pt x="2186" y="3006"/>
                              </a:cubicBezTo>
                              <a:cubicBezTo>
                                <a:pt x="2182" y="2995"/>
                                <a:pt x="2177" y="2986"/>
                                <a:pt x="2170" y="2979"/>
                              </a:cubicBezTo>
                              <a:cubicBezTo>
                                <a:pt x="2163" y="2971"/>
                                <a:pt x="2154" y="2965"/>
                                <a:pt x="2145" y="2961"/>
                              </a:cubicBezTo>
                              <a:cubicBezTo>
                                <a:pt x="2135" y="2956"/>
                                <a:pt x="2124" y="2954"/>
                                <a:pt x="2112" y="2954"/>
                              </a:cubicBezTo>
                              <a:cubicBezTo>
                                <a:pt x="2100" y="2954"/>
                                <a:pt x="2089" y="2956"/>
                                <a:pt x="2079" y="2961"/>
                              </a:cubicBezTo>
                              <a:cubicBezTo>
                                <a:pt x="2070" y="2965"/>
                                <a:pt x="2061" y="2971"/>
                                <a:pt x="2054" y="2979"/>
                              </a:cubicBezTo>
                              <a:cubicBezTo>
                                <a:pt x="2047" y="2986"/>
                                <a:pt x="2041" y="2995"/>
                                <a:pt x="2038" y="3006"/>
                              </a:cubicBezTo>
                              <a:cubicBezTo>
                                <a:pt x="2034" y="3016"/>
                                <a:pt x="2032" y="3028"/>
                                <a:pt x="2032" y="3040"/>
                              </a:cubicBezTo>
                              <a:cubicBezTo>
                                <a:pt x="2032" y="3052"/>
                                <a:pt x="2034" y="3064"/>
                                <a:pt x="2038" y="3075"/>
                              </a:cubicBezTo>
                              <a:cubicBezTo>
                                <a:pt x="2042" y="3085"/>
                                <a:pt x="2047" y="3095"/>
                                <a:pt x="2054" y="3102"/>
                              </a:cubicBezTo>
                              <a:cubicBezTo>
                                <a:pt x="2061" y="3110"/>
                                <a:pt x="2070" y="3116"/>
                                <a:pt x="2079" y="3120"/>
                              </a:cubicBezTo>
                              <a:cubicBezTo>
                                <a:pt x="2089" y="3125"/>
                                <a:pt x="2100" y="3127"/>
                                <a:pt x="2112" y="3127"/>
                              </a:cubicBezTo>
                              <a:cubicBezTo>
                                <a:pt x="2124" y="3127"/>
                                <a:pt x="2135" y="3125"/>
                                <a:pt x="2144" y="3120"/>
                              </a:cubicBezTo>
                              <a:cubicBezTo>
                                <a:pt x="2154" y="3116"/>
                                <a:pt x="2163" y="3110"/>
                                <a:pt x="2170" y="3102"/>
                              </a:cubicBezTo>
                              <a:cubicBezTo>
                                <a:pt x="2177" y="3095"/>
                                <a:pt x="2182" y="3085"/>
                                <a:pt x="2186" y="3075"/>
                              </a:cubicBezTo>
                              <a:cubicBezTo>
                                <a:pt x="2190" y="3064"/>
                                <a:pt x="2192" y="3052"/>
                                <a:pt x="2192" y="3040"/>
                              </a:cubicBezTo>
                              <a:close/>
                              <a:moveTo>
                                <a:pt x="2448" y="3070"/>
                              </a:moveTo>
                              <a:cubicBezTo>
                                <a:pt x="2501" y="3070"/>
                                <a:pt x="2501" y="3070"/>
                                <a:pt x="2501" y="3070"/>
                              </a:cubicBezTo>
                              <a:cubicBezTo>
                                <a:pt x="2501" y="3121"/>
                                <a:pt x="2501" y="3121"/>
                                <a:pt x="2501" y="3121"/>
                              </a:cubicBezTo>
                              <a:cubicBezTo>
                                <a:pt x="2495" y="3124"/>
                                <a:pt x="2489" y="3126"/>
                                <a:pt x="2482" y="3127"/>
                              </a:cubicBezTo>
                              <a:cubicBezTo>
                                <a:pt x="2475" y="3128"/>
                                <a:pt x="2467" y="3129"/>
                                <a:pt x="2459" y="3129"/>
                              </a:cubicBezTo>
                              <a:cubicBezTo>
                                <a:pt x="2445" y="3129"/>
                                <a:pt x="2433" y="3126"/>
                                <a:pt x="2422" y="3122"/>
                              </a:cubicBezTo>
                              <a:cubicBezTo>
                                <a:pt x="2412" y="3118"/>
                                <a:pt x="2403" y="3112"/>
                                <a:pt x="2396" y="3104"/>
                              </a:cubicBezTo>
                              <a:cubicBezTo>
                                <a:pt x="2388" y="3096"/>
                                <a:pt x="2383" y="3087"/>
                                <a:pt x="2379" y="3076"/>
                              </a:cubicBezTo>
                              <a:cubicBezTo>
                                <a:pt x="2375" y="3065"/>
                                <a:pt x="2374" y="3053"/>
                                <a:pt x="2374" y="3040"/>
                              </a:cubicBezTo>
                              <a:cubicBezTo>
                                <a:pt x="2374" y="3028"/>
                                <a:pt x="2376" y="3016"/>
                                <a:pt x="2380" y="3005"/>
                              </a:cubicBezTo>
                              <a:cubicBezTo>
                                <a:pt x="2384" y="2995"/>
                                <a:pt x="2390" y="2986"/>
                                <a:pt x="2397" y="2978"/>
                              </a:cubicBezTo>
                              <a:cubicBezTo>
                                <a:pt x="2404" y="2970"/>
                                <a:pt x="2413" y="2964"/>
                                <a:pt x="2423" y="2960"/>
                              </a:cubicBezTo>
                              <a:cubicBezTo>
                                <a:pt x="2433" y="2955"/>
                                <a:pt x="2444" y="2953"/>
                                <a:pt x="2456" y="2953"/>
                              </a:cubicBezTo>
                              <a:cubicBezTo>
                                <a:pt x="2470" y="2953"/>
                                <a:pt x="2482" y="2955"/>
                                <a:pt x="2493" y="2960"/>
                              </a:cubicBezTo>
                              <a:cubicBezTo>
                                <a:pt x="2504" y="2965"/>
                                <a:pt x="2512" y="2972"/>
                                <a:pt x="2519" y="2979"/>
                              </a:cubicBezTo>
                              <a:cubicBezTo>
                                <a:pt x="2562" y="2931"/>
                                <a:pt x="2562" y="2931"/>
                                <a:pt x="2562" y="2931"/>
                              </a:cubicBezTo>
                              <a:cubicBezTo>
                                <a:pt x="2550" y="2919"/>
                                <a:pt x="2534" y="2910"/>
                                <a:pt x="2515" y="2903"/>
                              </a:cubicBezTo>
                              <a:cubicBezTo>
                                <a:pt x="2496" y="2897"/>
                                <a:pt x="2476" y="2893"/>
                                <a:pt x="2454" y="2893"/>
                              </a:cubicBezTo>
                              <a:cubicBezTo>
                                <a:pt x="2432" y="2893"/>
                                <a:pt x="2412" y="2897"/>
                                <a:pt x="2394" y="2904"/>
                              </a:cubicBezTo>
                              <a:cubicBezTo>
                                <a:pt x="2375" y="2910"/>
                                <a:pt x="2359" y="2920"/>
                                <a:pt x="2345" y="2933"/>
                              </a:cubicBezTo>
                              <a:cubicBezTo>
                                <a:pt x="2332" y="2946"/>
                                <a:pt x="2321" y="2961"/>
                                <a:pt x="2313" y="2980"/>
                              </a:cubicBezTo>
                              <a:cubicBezTo>
                                <a:pt x="2305" y="2998"/>
                                <a:pt x="2301" y="3018"/>
                                <a:pt x="2301" y="3040"/>
                              </a:cubicBezTo>
                              <a:cubicBezTo>
                                <a:pt x="2301" y="3063"/>
                                <a:pt x="2305" y="3083"/>
                                <a:pt x="2313" y="3101"/>
                              </a:cubicBezTo>
                              <a:cubicBezTo>
                                <a:pt x="2321" y="3119"/>
                                <a:pt x="2331" y="3134"/>
                                <a:pt x="2345" y="3147"/>
                              </a:cubicBezTo>
                              <a:cubicBezTo>
                                <a:pt x="2358" y="3160"/>
                                <a:pt x="2375" y="3170"/>
                                <a:pt x="2394" y="3177"/>
                              </a:cubicBezTo>
                              <a:cubicBezTo>
                                <a:pt x="2412" y="3184"/>
                                <a:pt x="2433" y="3188"/>
                                <a:pt x="2456" y="3188"/>
                              </a:cubicBezTo>
                              <a:cubicBezTo>
                                <a:pt x="2477" y="3188"/>
                                <a:pt x="2497" y="3186"/>
                                <a:pt x="2516" y="3181"/>
                              </a:cubicBezTo>
                              <a:cubicBezTo>
                                <a:pt x="2534" y="3177"/>
                                <a:pt x="2550" y="3171"/>
                                <a:pt x="2564" y="3164"/>
                              </a:cubicBezTo>
                              <a:cubicBezTo>
                                <a:pt x="2564" y="3016"/>
                                <a:pt x="2564" y="3016"/>
                                <a:pt x="2564" y="3016"/>
                              </a:cubicBezTo>
                              <a:cubicBezTo>
                                <a:pt x="2448" y="3016"/>
                                <a:pt x="2448" y="3016"/>
                                <a:pt x="2448" y="3016"/>
                              </a:cubicBezTo>
                              <a:lnTo>
                                <a:pt x="2448" y="3070"/>
                              </a:lnTo>
                              <a:close/>
                              <a:moveTo>
                                <a:pt x="2727" y="3004"/>
                              </a:moveTo>
                              <a:cubicBezTo>
                                <a:pt x="2667" y="2901"/>
                                <a:pt x="2667" y="2901"/>
                                <a:pt x="2667" y="2901"/>
                              </a:cubicBezTo>
                              <a:cubicBezTo>
                                <a:pt x="2585" y="2901"/>
                                <a:pt x="2585" y="2901"/>
                                <a:pt x="2585" y="2901"/>
                              </a:cubicBezTo>
                              <a:cubicBezTo>
                                <a:pt x="2691" y="3062"/>
                                <a:pt x="2691" y="3062"/>
                                <a:pt x="2691" y="3062"/>
                              </a:cubicBezTo>
                              <a:cubicBezTo>
                                <a:pt x="2691" y="3181"/>
                                <a:pt x="2691" y="3181"/>
                                <a:pt x="2691" y="3181"/>
                              </a:cubicBezTo>
                              <a:cubicBezTo>
                                <a:pt x="2758" y="3181"/>
                                <a:pt x="2758" y="3181"/>
                                <a:pt x="2758" y="3181"/>
                              </a:cubicBezTo>
                              <a:cubicBezTo>
                                <a:pt x="2758" y="3062"/>
                                <a:pt x="2758" y="3062"/>
                                <a:pt x="2758" y="3062"/>
                              </a:cubicBezTo>
                              <a:cubicBezTo>
                                <a:pt x="2866" y="2901"/>
                                <a:pt x="2866" y="2901"/>
                                <a:pt x="2866" y="2901"/>
                              </a:cubicBezTo>
                              <a:cubicBezTo>
                                <a:pt x="2787" y="2901"/>
                                <a:pt x="2787" y="2901"/>
                                <a:pt x="2787" y="2901"/>
                              </a:cubicBezTo>
                              <a:lnTo>
                                <a:pt x="2727" y="3004"/>
                              </a:lnTo>
                              <a:close/>
                              <a:moveTo>
                                <a:pt x="173" y="2602"/>
                              </a:moveTo>
                              <a:cubicBezTo>
                                <a:pt x="173" y="2610"/>
                                <a:pt x="172" y="2617"/>
                                <a:pt x="170" y="2624"/>
                              </a:cubicBezTo>
                              <a:cubicBezTo>
                                <a:pt x="168" y="2631"/>
                                <a:pt x="165" y="2637"/>
                                <a:pt x="161" y="2642"/>
                              </a:cubicBezTo>
                              <a:cubicBezTo>
                                <a:pt x="156" y="2648"/>
                                <a:pt x="151" y="2652"/>
                                <a:pt x="144" y="2655"/>
                              </a:cubicBezTo>
                              <a:cubicBezTo>
                                <a:pt x="137" y="2658"/>
                                <a:pt x="129" y="2660"/>
                                <a:pt x="120" y="2660"/>
                              </a:cubicBezTo>
                              <a:cubicBezTo>
                                <a:pt x="110" y="2660"/>
                                <a:pt x="102" y="2658"/>
                                <a:pt x="95" y="2655"/>
                              </a:cubicBezTo>
                              <a:cubicBezTo>
                                <a:pt x="89" y="2652"/>
                                <a:pt x="83" y="2648"/>
                                <a:pt x="79" y="2642"/>
                              </a:cubicBezTo>
                              <a:cubicBezTo>
                                <a:pt x="75" y="2637"/>
                                <a:pt x="72" y="2631"/>
                                <a:pt x="70" y="2624"/>
                              </a:cubicBezTo>
                              <a:cubicBezTo>
                                <a:pt x="68" y="2617"/>
                                <a:pt x="67" y="2610"/>
                                <a:pt x="67" y="2602"/>
                              </a:cubicBezTo>
                              <a:cubicBezTo>
                                <a:pt x="67" y="2433"/>
                                <a:pt x="67" y="2433"/>
                                <a:pt x="67" y="2433"/>
                              </a:cubicBezTo>
                              <a:cubicBezTo>
                                <a:pt x="0" y="2433"/>
                                <a:pt x="0" y="2433"/>
                                <a:pt x="0" y="2433"/>
                              </a:cubicBezTo>
                              <a:cubicBezTo>
                                <a:pt x="0" y="2608"/>
                                <a:pt x="0" y="2608"/>
                                <a:pt x="0" y="2608"/>
                              </a:cubicBezTo>
                              <a:cubicBezTo>
                                <a:pt x="0" y="2624"/>
                                <a:pt x="3" y="2640"/>
                                <a:pt x="8" y="2654"/>
                              </a:cubicBezTo>
                              <a:cubicBezTo>
                                <a:pt x="14" y="2667"/>
                                <a:pt x="22" y="2679"/>
                                <a:pt x="32" y="2689"/>
                              </a:cubicBezTo>
                              <a:cubicBezTo>
                                <a:pt x="42" y="2699"/>
                                <a:pt x="55" y="2707"/>
                                <a:pt x="70" y="2712"/>
                              </a:cubicBezTo>
                              <a:cubicBezTo>
                                <a:pt x="84" y="2718"/>
                                <a:pt x="101" y="2721"/>
                                <a:pt x="119" y="2721"/>
                              </a:cubicBezTo>
                              <a:cubicBezTo>
                                <a:pt x="138" y="2721"/>
                                <a:pt x="154" y="2718"/>
                                <a:pt x="169" y="2712"/>
                              </a:cubicBezTo>
                              <a:cubicBezTo>
                                <a:pt x="184" y="2707"/>
                                <a:pt x="197" y="2699"/>
                                <a:pt x="207" y="2689"/>
                              </a:cubicBezTo>
                              <a:cubicBezTo>
                                <a:pt x="218" y="2679"/>
                                <a:pt x="226" y="2667"/>
                                <a:pt x="232" y="2654"/>
                              </a:cubicBezTo>
                              <a:cubicBezTo>
                                <a:pt x="237" y="2640"/>
                                <a:pt x="240" y="2624"/>
                                <a:pt x="240" y="2608"/>
                              </a:cubicBezTo>
                              <a:cubicBezTo>
                                <a:pt x="240" y="2433"/>
                                <a:pt x="240" y="2433"/>
                                <a:pt x="240" y="2433"/>
                              </a:cubicBezTo>
                              <a:cubicBezTo>
                                <a:pt x="173" y="2433"/>
                                <a:pt x="173" y="2433"/>
                                <a:pt x="173" y="2433"/>
                              </a:cubicBezTo>
                              <a:lnTo>
                                <a:pt x="173" y="2602"/>
                              </a:lnTo>
                              <a:close/>
                              <a:moveTo>
                                <a:pt x="558" y="2433"/>
                              </a:moveTo>
                              <a:cubicBezTo>
                                <a:pt x="492" y="2433"/>
                                <a:pt x="492" y="2433"/>
                                <a:pt x="492" y="2433"/>
                              </a:cubicBezTo>
                              <a:cubicBezTo>
                                <a:pt x="494" y="2616"/>
                                <a:pt x="494" y="2616"/>
                                <a:pt x="494" y="2616"/>
                              </a:cubicBezTo>
                              <a:cubicBezTo>
                                <a:pt x="493" y="2616"/>
                                <a:pt x="493" y="2616"/>
                                <a:pt x="493" y="2616"/>
                              </a:cubicBezTo>
                              <a:cubicBezTo>
                                <a:pt x="380" y="2433"/>
                                <a:pt x="380" y="2433"/>
                                <a:pt x="380" y="2433"/>
                              </a:cubicBezTo>
                              <a:cubicBezTo>
                                <a:pt x="303" y="2433"/>
                                <a:pt x="303" y="2433"/>
                                <a:pt x="303" y="2433"/>
                              </a:cubicBezTo>
                              <a:cubicBezTo>
                                <a:pt x="303" y="2713"/>
                                <a:pt x="303" y="2713"/>
                                <a:pt x="303" y="2713"/>
                              </a:cubicBezTo>
                              <a:cubicBezTo>
                                <a:pt x="369" y="2713"/>
                                <a:pt x="369" y="2713"/>
                                <a:pt x="369" y="2713"/>
                              </a:cubicBezTo>
                              <a:cubicBezTo>
                                <a:pt x="367" y="2530"/>
                                <a:pt x="367" y="2530"/>
                                <a:pt x="367" y="2530"/>
                              </a:cubicBezTo>
                              <a:cubicBezTo>
                                <a:pt x="368" y="2530"/>
                                <a:pt x="368" y="2530"/>
                                <a:pt x="368" y="2530"/>
                              </a:cubicBezTo>
                              <a:cubicBezTo>
                                <a:pt x="481" y="2713"/>
                                <a:pt x="481" y="2713"/>
                                <a:pt x="481" y="2713"/>
                              </a:cubicBezTo>
                              <a:cubicBezTo>
                                <a:pt x="558" y="2713"/>
                                <a:pt x="558" y="2713"/>
                                <a:pt x="558" y="2713"/>
                              </a:cubicBezTo>
                              <a:lnTo>
                                <a:pt x="558" y="2433"/>
                              </a:lnTo>
                              <a:close/>
                              <a:moveTo>
                                <a:pt x="691" y="2433"/>
                              </a:moveTo>
                              <a:cubicBezTo>
                                <a:pt x="623" y="2433"/>
                                <a:pt x="623" y="2433"/>
                                <a:pt x="623" y="2433"/>
                              </a:cubicBezTo>
                              <a:cubicBezTo>
                                <a:pt x="623" y="2713"/>
                                <a:pt x="623" y="2713"/>
                                <a:pt x="623" y="2713"/>
                              </a:cubicBezTo>
                              <a:cubicBezTo>
                                <a:pt x="691" y="2713"/>
                                <a:pt x="691" y="2713"/>
                                <a:pt x="691" y="2713"/>
                              </a:cubicBezTo>
                              <a:lnTo>
                                <a:pt x="691" y="2433"/>
                              </a:lnTo>
                              <a:close/>
                              <a:moveTo>
                                <a:pt x="898" y="2713"/>
                              </a:moveTo>
                              <a:cubicBezTo>
                                <a:pt x="1006" y="2433"/>
                                <a:pt x="1006" y="2433"/>
                                <a:pt x="1006" y="2433"/>
                              </a:cubicBezTo>
                              <a:cubicBezTo>
                                <a:pt x="931" y="2433"/>
                                <a:pt x="931" y="2433"/>
                                <a:pt x="931" y="2433"/>
                              </a:cubicBezTo>
                              <a:cubicBezTo>
                                <a:pt x="866" y="2632"/>
                                <a:pt x="866" y="2632"/>
                                <a:pt x="866" y="2632"/>
                              </a:cubicBezTo>
                              <a:cubicBezTo>
                                <a:pt x="865" y="2632"/>
                                <a:pt x="865" y="2632"/>
                                <a:pt x="865" y="2632"/>
                              </a:cubicBezTo>
                              <a:cubicBezTo>
                                <a:pt x="800" y="2433"/>
                                <a:pt x="800" y="2433"/>
                                <a:pt x="800" y="2433"/>
                              </a:cubicBezTo>
                              <a:cubicBezTo>
                                <a:pt x="724" y="2433"/>
                                <a:pt x="724" y="2433"/>
                                <a:pt x="724" y="2433"/>
                              </a:cubicBezTo>
                              <a:cubicBezTo>
                                <a:pt x="830" y="2713"/>
                                <a:pt x="830" y="2713"/>
                                <a:pt x="830" y="2713"/>
                              </a:cubicBezTo>
                              <a:lnTo>
                                <a:pt x="898" y="2713"/>
                              </a:lnTo>
                              <a:close/>
                              <a:moveTo>
                                <a:pt x="1234" y="2655"/>
                              </a:moveTo>
                              <a:cubicBezTo>
                                <a:pt x="1103" y="2655"/>
                                <a:pt x="1103" y="2655"/>
                                <a:pt x="1103" y="2655"/>
                              </a:cubicBezTo>
                              <a:cubicBezTo>
                                <a:pt x="1103" y="2597"/>
                                <a:pt x="1103" y="2597"/>
                                <a:pt x="1103" y="2597"/>
                              </a:cubicBezTo>
                              <a:cubicBezTo>
                                <a:pt x="1220" y="2597"/>
                                <a:pt x="1220" y="2597"/>
                                <a:pt x="1220" y="2597"/>
                              </a:cubicBezTo>
                              <a:cubicBezTo>
                                <a:pt x="1220" y="2543"/>
                                <a:pt x="1220" y="2543"/>
                                <a:pt x="1220" y="2543"/>
                              </a:cubicBezTo>
                              <a:cubicBezTo>
                                <a:pt x="1103" y="2543"/>
                                <a:pt x="1103" y="2543"/>
                                <a:pt x="1103" y="2543"/>
                              </a:cubicBezTo>
                              <a:cubicBezTo>
                                <a:pt x="1103" y="2490"/>
                                <a:pt x="1103" y="2490"/>
                                <a:pt x="1103" y="2490"/>
                              </a:cubicBezTo>
                              <a:cubicBezTo>
                                <a:pt x="1226" y="2490"/>
                                <a:pt x="1226" y="2490"/>
                                <a:pt x="1226" y="2490"/>
                              </a:cubicBezTo>
                              <a:cubicBezTo>
                                <a:pt x="1226" y="2433"/>
                                <a:pt x="1226" y="2433"/>
                                <a:pt x="1226" y="2433"/>
                              </a:cubicBezTo>
                              <a:cubicBezTo>
                                <a:pt x="1038" y="2433"/>
                                <a:pt x="1038" y="2433"/>
                                <a:pt x="1038" y="2433"/>
                              </a:cubicBezTo>
                              <a:cubicBezTo>
                                <a:pt x="1038" y="2713"/>
                                <a:pt x="1038" y="2713"/>
                                <a:pt x="1038" y="2713"/>
                              </a:cubicBezTo>
                              <a:cubicBezTo>
                                <a:pt x="1234" y="2713"/>
                                <a:pt x="1234" y="2713"/>
                                <a:pt x="1234" y="2713"/>
                              </a:cubicBezTo>
                              <a:lnTo>
                                <a:pt x="1234" y="2655"/>
                              </a:lnTo>
                              <a:close/>
                              <a:moveTo>
                                <a:pt x="1438" y="2713"/>
                              </a:moveTo>
                              <a:cubicBezTo>
                                <a:pt x="1377" y="2602"/>
                                <a:pt x="1377" y="2602"/>
                                <a:pt x="1377" y="2602"/>
                              </a:cubicBezTo>
                              <a:cubicBezTo>
                                <a:pt x="1354" y="2602"/>
                                <a:pt x="1354" y="2602"/>
                                <a:pt x="1354" y="2602"/>
                              </a:cubicBezTo>
                              <a:cubicBezTo>
                                <a:pt x="1354" y="2713"/>
                                <a:pt x="1354" y="2713"/>
                                <a:pt x="1354" y="2713"/>
                              </a:cubicBezTo>
                              <a:cubicBezTo>
                                <a:pt x="1288" y="2713"/>
                                <a:pt x="1288" y="2713"/>
                                <a:pt x="1288" y="2713"/>
                              </a:cubicBezTo>
                              <a:cubicBezTo>
                                <a:pt x="1288" y="2433"/>
                                <a:pt x="1288" y="2433"/>
                                <a:pt x="1288" y="2433"/>
                              </a:cubicBezTo>
                              <a:cubicBezTo>
                                <a:pt x="1395" y="2433"/>
                                <a:pt x="1395" y="2433"/>
                                <a:pt x="1395" y="2433"/>
                              </a:cubicBezTo>
                              <a:cubicBezTo>
                                <a:pt x="1408" y="2433"/>
                                <a:pt x="1422" y="2435"/>
                                <a:pt x="1434" y="2437"/>
                              </a:cubicBezTo>
                              <a:cubicBezTo>
                                <a:pt x="1447" y="2440"/>
                                <a:pt x="1459" y="2445"/>
                                <a:pt x="1469" y="2451"/>
                              </a:cubicBezTo>
                              <a:cubicBezTo>
                                <a:pt x="1479" y="2458"/>
                                <a:pt x="1487" y="2467"/>
                                <a:pt x="1493" y="2477"/>
                              </a:cubicBezTo>
                              <a:cubicBezTo>
                                <a:pt x="1499" y="2488"/>
                                <a:pt x="1502" y="2502"/>
                                <a:pt x="1502" y="2518"/>
                              </a:cubicBezTo>
                              <a:cubicBezTo>
                                <a:pt x="1502" y="2537"/>
                                <a:pt x="1497" y="2553"/>
                                <a:pt x="1487" y="2566"/>
                              </a:cubicBezTo>
                              <a:cubicBezTo>
                                <a:pt x="1477" y="2579"/>
                                <a:pt x="1462" y="2588"/>
                                <a:pt x="1444" y="2593"/>
                              </a:cubicBezTo>
                              <a:cubicBezTo>
                                <a:pt x="1517" y="2713"/>
                                <a:pt x="1517" y="2713"/>
                                <a:pt x="1517" y="2713"/>
                              </a:cubicBezTo>
                              <a:lnTo>
                                <a:pt x="1438" y="2713"/>
                              </a:lnTo>
                              <a:close/>
                              <a:moveTo>
                                <a:pt x="1435" y="2519"/>
                              </a:moveTo>
                              <a:cubicBezTo>
                                <a:pt x="1435" y="2512"/>
                                <a:pt x="1434" y="2507"/>
                                <a:pt x="1431" y="2503"/>
                              </a:cubicBezTo>
                              <a:cubicBezTo>
                                <a:pt x="1428" y="2499"/>
                                <a:pt x="1425" y="2496"/>
                                <a:pt x="1420" y="2493"/>
                              </a:cubicBezTo>
                              <a:cubicBezTo>
                                <a:pt x="1416" y="2491"/>
                                <a:pt x="1411" y="2490"/>
                                <a:pt x="1406" y="2489"/>
                              </a:cubicBezTo>
                              <a:cubicBezTo>
                                <a:pt x="1400" y="2488"/>
                                <a:pt x="1395" y="2488"/>
                                <a:pt x="1390" y="2488"/>
                              </a:cubicBezTo>
                              <a:cubicBezTo>
                                <a:pt x="1354" y="2488"/>
                                <a:pt x="1354" y="2488"/>
                                <a:pt x="1354" y="2488"/>
                              </a:cubicBezTo>
                              <a:cubicBezTo>
                                <a:pt x="1354" y="2553"/>
                                <a:pt x="1354" y="2553"/>
                                <a:pt x="1354" y="2553"/>
                              </a:cubicBezTo>
                              <a:cubicBezTo>
                                <a:pt x="1386" y="2553"/>
                                <a:pt x="1386" y="2553"/>
                                <a:pt x="1386" y="2553"/>
                              </a:cubicBezTo>
                              <a:cubicBezTo>
                                <a:pt x="1392" y="2553"/>
                                <a:pt x="1397" y="2553"/>
                                <a:pt x="1403" y="2552"/>
                              </a:cubicBezTo>
                              <a:cubicBezTo>
                                <a:pt x="1409" y="2551"/>
                                <a:pt x="1414" y="2549"/>
                                <a:pt x="1419" y="2547"/>
                              </a:cubicBezTo>
                              <a:cubicBezTo>
                                <a:pt x="1424" y="2544"/>
                                <a:pt x="1428" y="2541"/>
                                <a:pt x="1431" y="2536"/>
                              </a:cubicBezTo>
                              <a:cubicBezTo>
                                <a:pt x="1434" y="2532"/>
                                <a:pt x="1435" y="2526"/>
                                <a:pt x="1435" y="2519"/>
                              </a:cubicBezTo>
                              <a:close/>
                              <a:moveTo>
                                <a:pt x="1631" y="2487"/>
                              </a:moveTo>
                              <a:cubicBezTo>
                                <a:pt x="1634" y="2485"/>
                                <a:pt x="1638" y="2484"/>
                                <a:pt x="1643" y="2483"/>
                              </a:cubicBezTo>
                              <a:cubicBezTo>
                                <a:pt x="1648" y="2482"/>
                                <a:pt x="1652" y="2482"/>
                                <a:pt x="1657" y="2482"/>
                              </a:cubicBezTo>
                              <a:cubicBezTo>
                                <a:pt x="1665" y="2482"/>
                                <a:pt x="1674" y="2484"/>
                                <a:pt x="1684" y="2488"/>
                              </a:cubicBezTo>
                              <a:cubicBezTo>
                                <a:pt x="1693" y="2493"/>
                                <a:pt x="1701" y="2498"/>
                                <a:pt x="1707" y="2506"/>
                              </a:cubicBezTo>
                              <a:cubicBezTo>
                                <a:pt x="1750" y="2460"/>
                                <a:pt x="1750" y="2460"/>
                                <a:pt x="1750" y="2460"/>
                              </a:cubicBezTo>
                              <a:cubicBezTo>
                                <a:pt x="1737" y="2449"/>
                                <a:pt x="1723" y="2440"/>
                                <a:pt x="1706" y="2435"/>
                              </a:cubicBezTo>
                              <a:cubicBezTo>
                                <a:pt x="1690" y="2429"/>
                                <a:pt x="1674" y="2426"/>
                                <a:pt x="1658" y="2426"/>
                              </a:cubicBezTo>
                              <a:cubicBezTo>
                                <a:pt x="1645" y="2426"/>
                                <a:pt x="1632" y="2428"/>
                                <a:pt x="1619" y="2431"/>
                              </a:cubicBezTo>
                              <a:cubicBezTo>
                                <a:pt x="1606" y="2434"/>
                                <a:pt x="1594" y="2439"/>
                                <a:pt x="1584" y="2447"/>
                              </a:cubicBezTo>
                              <a:cubicBezTo>
                                <a:pt x="1574" y="2454"/>
                                <a:pt x="1565" y="2463"/>
                                <a:pt x="1559" y="2474"/>
                              </a:cubicBezTo>
                              <a:cubicBezTo>
                                <a:pt x="1553" y="2485"/>
                                <a:pt x="1549" y="2498"/>
                                <a:pt x="1549" y="2514"/>
                              </a:cubicBezTo>
                              <a:cubicBezTo>
                                <a:pt x="1549" y="2526"/>
                                <a:pt x="1551" y="2537"/>
                                <a:pt x="1556" y="2546"/>
                              </a:cubicBezTo>
                              <a:cubicBezTo>
                                <a:pt x="1560" y="2555"/>
                                <a:pt x="1565" y="2562"/>
                                <a:pt x="1572" y="2569"/>
                              </a:cubicBezTo>
                              <a:cubicBezTo>
                                <a:pt x="1579" y="2575"/>
                                <a:pt x="1586" y="2580"/>
                                <a:pt x="1595" y="2584"/>
                              </a:cubicBezTo>
                              <a:cubicBezTo>
                                <a:pt x="1603" y="2588"/>
                                <a:pt x="1612" y="2591"/>
                                <a:pt x="1621" y="2594"/>
                              </a:cubicBezTo>
                              <a:cubicBezTo>
                                <a:pt x="1630" y="2597"/>
                                <a:pt x="1639" y="2600"/>
                                <a:pt x="1646" y="2602"/>
                              </a:cubicBezTo>
                              <a:cubicBezTo>
                                <a:pt x="1653" y="2605"/>
                                <a:pt x="1659" y="2607"/>
                                <a:pt x="1664" y="2610"/>
                              </a:cubicBezTo>
                              <a:cubicBezTo>
                                <a:pt x="1669" y="2614"/>
                                <a:pt x="1673" y="2617"/>
                                <a:pt x="1675" y="2621"/>
                              </a:cubicBezTo>
                              <a:cubicBezTo>
                                <a:pt x="1678" y="2624"/>
                                <a:pt x="1679" y="2629"/>
                                <a:pt x="1679" y="2634"/>
                              </a:cubicBezTo>
                              <a:cubicBezTo>
                                <a:pt x="1679" y="2640"/>
                                <a:pt x="1678" y="2644"/>
                                <a:pt x="1676" y="2648"/>
                              </a:cubicBezTo>
                              <a:cubicBezTo>
                                <a:pt x="1674" y="2652"/>
                                <a:pt x="1671" y="2655"/>
                                <a:pt x="1668" y="2658"/>
                              </a:cubicBezTo>
                              <a:cubicBezTo>
                                <a:pt x="1664" y="2660"/>
                                <a:pt x="1660" y="2662"/>
                                <a:pt x="1655" y="2663"/>
                              </a:cubicBezTo>
                              <a:cubicBezTo>
                                <a:pt x="1650" y="2664"/>
                                <a:pt x="1646" y="2664"/>
                                <a:pt x="1641" y="2664"/>
                              </a:cubicBezTo>
                              <a:cubicBezTo>
                                <a:pt x="1629" y="2664"/>
                                <a:pt x="1618" y="2662"/>
                                <a:pt x="1607" y="2656"/>
                              </a:cubicBezTo>
                              <a:cubicBezTo>
                                <a:pt x="1596" y="2650"/>
                                <a:pt x="1587" y="2643"/>
                                <a:pt x="1580" y="2635"/>
                              </a:cubicBezTo>
                              <a:cubicBezTo>
                                <a:pt x="1536" y="2680"/>
                                <a:pt x="1536" y="2680"/>
                                <a:pt x="1536" y="2680"/>
                              </a:cubicBezTo>
                              <a:cubicBezTo>
                                <a:pt x="1548" y="2693"/>
                                <a:pt x="1564" y="2703"/>
                                <a:pt x="1582" y="2710"/>
                              </a:cubicBezTo>
                              <a:cubicBezTo>
                                <a:pt x="1601" y="2717"/>
                                <a:pt x="1620" y="2720"/>
                                <a:pt x="1641" y="2720"/>
                              </a:cubicBezTo>
                              <a:cubicBezTo>
                                <a:pt x="1654" y="2720"/>
                                <a:pt x="1668" y="2718"/>
                                <a:pt x="1681" y="2715"/>
                              </a:cubicBezTo>
                              <a:cubicBezTo>
                                <a:pt x="1693" y="2711"/>
                                <a:pt x="1705" y="2705"/>
                                <a:pt x="1715" y="2698"/>
                              </a:cubicBezTo>
                              <a:cubicBezTo>
                                <a:pt x="1725" y="2690"/>
                                <a:pt x="1733" y="2680"/>
                                <a:pt x="1739" y="2669"/>
                              </a:cubicBezTo>
                              <a:cubicBezTo>
                                <a:pt x="1745" y="2657"/>
                                <a:pt x="1748" y="2643"/>
                                <a:pt x="1748" y="2627"/>
                              </a:cubicBezTo>
                              <a:cubicBezTo>
                                <a:pt x="1748" y="2613"/>
                                <a:pt x="1745" y="2601"/>
                                <a:pt x="1740" y="2592"/>
                              </a:cubicBezTo>
                              <a:cubicBezTo>
                                <a:pt x="1734" y="2583"/>
                                <a:pt x="1727" y="2575"/>
                                <a:pt x="1719" y="2568"/>
                              </a:cubicBezTo>
                              <a:cubicBezTo>
                                <a:pt x="1710" y="2562"/>
                                <a:pt x="1701" y="2557"/>
                                <a:pt x="1690" y="2553"/>
                              </a:cubicBezTo>
                              <a:cubicBezTo>
                                <a:pt x="1680" y="2549"/>
                                <a:pt x="1670" y="2546"/>
                                <a:pt x="1661" y="2543"/>
                              </a:cubicBezTo>
                              <a:cubicBezTo>
                                <a:pt x="1654" y="2541"/>
                                <a:pt x="1648" y="2538"/>
                                <a:pt x="1643" y="2537"/>
                              </a:cubicBezTo>
                              <a:cubicBezTo>
                                <a:pt x="1638" y="2535"/>
                                <a:pt x="1633" y="2532"/>
                                <a:pt x="1629" y="2530"/>
                              </a:cubicBezTo>
                              <a:cubicBezTo>
                                <a:pt x="1625" y="2528"/>
                                <a:pt x="1622" y="2525"/>
                                <a:pt x="1621" y="2522"/>
                              </a:cubicBezTo>
                              <a:cubicBezTo>
                                <a:pt x="1619" y="2519"/>
                                <a:pt x="1618" y="2515"/>
                                <a:pt x="1618" y="2510"/>
                              </a:cubicBezTo>
                              <a:cubicBezTo>
                                <a:pt x="1618" y="2504"/>
                                <a:pt x="1619" y="2500"/>
                                <a:pt x="1621" y="2496"/>
                              </a:cubicBezTo>
                              <a:cubicBezTo>
                                <a:pt x="1624" y="2493"/>
                                <a:pt x="1627" y="2490"/>
                                <a:pt x="1631" y="2487"/>
                              </a:cubicBezTo>
                              <a:close/>
                              <a:moveTo>
                                <a:pt x="1868" y="2713"/>
                              </a:moveTo>
                              <a:cubicBezTo>
                                <a:pt x="1868" y="2433"/>
                                <a:pt x="1868" y="2433"/>
                                <a:pt x="1868" y="2433"/>
                              </a:cubicBezTo>
                              <a:cubicBezTo>
                                <a:pt x="1800" y="2433"/>
                                <a:pt x="1800" y="2433"/>
                                <a:pt x="1800" y="2433"/>
                              </a:cubicBezTo>
                              <a:cubicBezTo>
                                <a:pt x="1800" y="2713"/>
                                <a:pt x="1800" y="2713"/>
                                <a:pt x="1800" y="2713"/>
                              </a:cubicBezTo>
                              <a:lnTo>
                                <a:pt x="1868" y="2713"/>
                              </a:lnTo>
                              <a:close/>
                              <a:moveTo>
                                <a:pt x="2051" y="2713"/>
                              </a:moveTo>
                              <a:cubicBezTo>
                                <a:pt x="2051" y="2491"/>
                                <a:pt x="2051" y="2491"/>
                                <a:pt x="2051" y="2491"/>
                              </a:cubicBezTo>
                              <a:cubicBezTo>
                                <a:pt x="2130" y="2491"/>
                                <a:pt x="2130" y="2491"/>
                                <a:pt x="2130" y="2491"/>
                              </a:cubicBezTo>
                              <a:cubicBezTo>
                                <a:pt x="2130" y="2433"/>
                                <a:pt x="2130" y="2433"/>
                                <a:pt x="2130" y="2433"/>
                              </a:cubicBezTo>
                              <a:cubicBezTo>
                                <a:pt x="1904" y="2433"/>
                                <a:pt x="1904" y="2433"/>
                                <a:pt x="1904" y="2433"/>
                              </a:cubicBezTo>
                              <a:cubicBezTo>
                                <a:pt x="1904" y="2491"/>
                                <a:pt x="1904" y="2491"/>
                                <a:pt x="1904" y="2491"/>
                              </a:cubicBezTo>
                              <a:cubicBezTo>
                                <a:pt x="1983" y="2491"/>
                                <a:pt x="1983" y="2491"/>
                                <a:pt x="1983" y="2491"/>
                              </a:cubicBezTo>
                              <a:cubicBezTo>
                                <a:pt x="1983" y="2713"/>
                                <a:pt x="1983" y="2713"/>
                                <a:pt x="1983" y="2713"/>
                              </a:cubicBezTo>
                              <a:lnTo>
                                <a:pt x="2051" y="2713"/>
                              </a:lnTo>
                              <a:close/>
                              <a:moveTo>
                                <a:pt x="2322" y="2713"/>
                              </a:moveTo>
                              <a:cubicBezTo>
                                <a:pt x="2322" y="2594"/>
                                <a:pt x="2322" y="2594"/>
                                <a:pt x="2322" y="2594"/>
                              </a:cubicBezTo>
                              <a:cubicBezTo>
                                <a:pt x="2429" y="2433"/>
                                <a:pt x="2429" y="2433"/>
                                <a:pt x="2429" y="2433"/>
                              </a:cubicBezTo>
                              <a:cubicBezTo>
                                <a:pt x="2350" y="2433"/>
                                <a:pt x="2350" y="2433"/>
                                <a:pt x="2350" y="2433"/>
                              </a:cubicBezTo>
                              <a:cubicBezTo>
                                <a:pt x="2290" y="2537"/>
                                <a:pt x="2290" y="2537"/>
                                <a:pt x="2290" y="2537"/>
                              </a:cubicBezTo>
                              <a:cubicBezTo>
                                <a:pt x="2231" y="2433"/>
                                <a:pt x="2231" y="2433"/>
                                <a:pt x="2231" y="2433"/>
                              </a:cubicBezTo>
                              <a:cubicBezTo>
                                <a:pt x="2149" y="2433"/>
                                <a:pt x="2149" y="2433"/>
                                <a:pt x="2149" y="2433"/>
                              </a:cubicBezTo>
                              <a:cubicBezTo>
                                <a:pt x="2254" y="2594"/>
                                <a:pt x="2254" y="2594"/>
                                <a:pt x="2254" y="2594"/>
                              </a:cubicBezTo>
                              <a:cubicBezTo>
                                <a:pt x="2254" y="2713"/>
                                <a:pt x="2254" y="2713"/>
                                <a:pt x="2254" y="2713"/>
                              </a:cubicBezTo>
                              <a:lnTo>
                                <a:pt x="2322" y="2713"/>
                              </a:lnTo>
                              <a:close/>
                              <a:moveTo>
                                <a:pt x="2705" y="2426"/>
                              </a:moveTo>
                              <a:cubicBezTo>
                                <a:pt x="2726" y="2426"/>
                                <a:pt x="2747" y="2429"/>
                                <a:pt x="2766" y="2436"/>
                              </a:cubicBezTo>
                              <a:cubicBezTo>
                                <a:pt x="2784" y="2443"/>
                                <a:pt x="2800" y="2453"/>
                                <a:pt x="2814" y="2465"/>
                              </a:cubicBezTo>
                              <a:cubicBezTo>
                                <a:pt x="2828" y="2478"/>
                                <a:pt x="2838" y="2493"/>
                                <a:pt x="2846" y="2511"/>
                              </a:cubicBezTo>
                              <a:cubicBezTo>
                                <a:pt x="2854" y="2529"/>
                                <a:pt x="2857" y="2550"/>
                                <a:pt x="2857" y="2572"/>
                              </a:cubicBezTo>
                              <a:cubicBezTo>
                                <a:pt x="2857" y="2594"/>
                                <a:pt x="2854" y="2614"/>
                                <a:pt x="2846" y="2633"/>
                              </a:cubicBezTo>
                              <a:cubicBezTo>
                                <a:pt x="2838" y="2651"/>
                                <a:pt x="2828" y="2667"/>
                                <a:pt x="2814" y="2680"/>
                              </a:cubicBezTo>
                              <a:cubicBezTo>
                                <a:pt x="2800" y="2693"/>
                                <a:pt x="2784" y="2703"/>
                                <a:pt x="2766" y="2710"/>
                              </a:cubicBezTo>
                              <a:cubicBezTo>
                                <a:pt x="2747" y="2717"/>
                                <a:pt x="2726" y="2721"/>
                                <a:pt x="2705" y="2721"/>
                              </a:cubicBezTo>
                              <a:cubicBezTo>
                                <a:pt x="2683" y="2721"/>
                                <a:pt x="2662" y="2717"/>
                                <a:pt x="2644" y="2710"/>
                              </a:cubicBezTo>
                              <a:cubicBezTo>
                                <a:pt x="2625" y="2703"/>
                                <a:pt x="2609" y="2693"/>
                                <a:pt x="2595" y="2680"/>
                              </a:cubicBezTo>
                              <a:cubicBezTo>
                                <a:pt x="2582" y="2667"/>
                                <a:pt x="2571" y="2651"/>
                                <a:pt x="2564" y="2633"/>
                              </a:cubicBezTo>
                              <a:cubicBezTo>
                                <a:pt x="2556" y="2614"/>
                                <a:pt x="2552" y="2594"/>
                                <a:pt x="2552" y="2572"/>
                              </a:cubicBezTo>
                              <a:cubicBezTo>
                                <a:pt x="2552" y="2550"/>
                                <a:pt x="2556" y="2529"/>
                                <a:pt x="2564" y="2511"/>
                              </a:cubicBezTo>
                              <a:cubicBezTo>
                                <a:pt x="2571" y="2493"/>
                                <a:pt x="2582" y="2478"/>
                                <a:pt x="2595" y="2465"/>
                              </a:cubicBezTo>
                              <a:cubicBezTo>
                                <a:pt x="2609" y="2453"/>
                                <a:pt x="2625" y="2443"/>
                                <a:pt x="2644" y="2436"/>
                              </a:cubicBezTo>
                              <a:cubicBezTo>
                                <a:pt x="2662" y="2429"/>
                                <a:pt x="2683" y="2426"/>
                                <a:pt x="2705" y="2426"/>
                              </a:cubicBezTo>
                              <a:close/>
                              <a:moveTo>
                                <a:pt x="2737" y="2493"/>
                              </a:moveTo>
                              <a:cubicBezTo>
                                <a:pt x="2727" y="2489"/>
                                <a:pt x="2716" y="2487"/>
                                <a:pt x="2705" y="2487"/>
                              </a:cubicBezTo>
                              <a:cubicBezTo>
                                <a:pt x="2693" y="2487"/>
                                <a:pt x="2682" y="2489"/>
                                <a:pt x="2672" y="2493"/>
                              </a:cubicBezTo>
                              <a:cubicBezTo>
                                <a:pt x="2662" y="2497"/>
                                <a:pt x="2654" y="2503"/>
                                <a:pt x="2647" y="2511"/>
                              </a:cubicBezTo>
                              <a:cubicBezTo>
                                <a:pt x="2640" y="2518"/>
                                <a:pt x="2634" y="2527"/>
                                <a:pt x="2630" y="2538"/>
                              </a:cubicBezTo>
                              <a:cubicBezTo>
                                <a:pt x="2626" y="2549"/>
                                <a:pt x="2625" y="2560"/>
                                <a:pt x="2625" y="2572"/>
                              </a:cubicBezTo>
                              <a:cubicBezTo>
                                <a:pt x="2625" y="2585"/>
                                <a:pt x="2627" y="2596"/>
                                <a:pt x="2630" y="2607"/>
                              </a:cubicBezTo>
                              <a:cubicBezTo>
                                <a:pt x="2634" y="2618"/>
                                <a:pt x="2640" y="2627"/>
                                <a:pt x="2647" y="2634"/>
                              </a:cubicBezTo>
                              <a:cubicBezTo>
                                <a:pt x="2654" y="2642"/>
                                <a:pt x="2662" y="2648"/>
                                <a:pt x="2672" y="2652"/>
                              </a:cubicBezTo>
                              <a:cubicBezTo>
                                <a:pt x="2682" y="2657"/>
                                <a:pt x="2693" y="2659"/>
                                <a:pt x="2705" y="2659"/>
                              </a:cubicBezTo>
                              <a:cubicBezTo>
                                <a:pt x="2716" y="2659"/>
                                <a:pt x="2727" y="2657"/>
                                <a:pt x="2737" y="2652"/>
                              </a:cubicBezTo>
                              <a:cubicBezTo>
                                <a:pt x="2747" y="2648"/>
                                <a:pt x="2755" y="2642"/>
                                <a:pt x="2762" y="2634"/>
                              </a:cubicBezTo>
                              <a:cubicBezTo>
                                <a:pt x="2769" y="2627"/>
                                <a:pt x="2775" y="2618"/>
                                <a:pt x="2779" y="2607"/>
                              </a:cubicBezTo>
                              <a:cubicBezTo>
                                <a:pt x="2783" y="2596"/>
                                <a:pt x="2785" y="2585"/>
                                <a:pt x="2785" y="2572"/>
                              </a:cubicBezTo>
                              <a:cubicBezTo>
                                <a:pt x="2785" y="2560"/>
                                <a:pt x="2783" y="2549"/>
                                <a:pt x="2779" y="2538"/>
                              </a:cubicBezTo>
                              <a:cubicBezTo>
                                <a:pt x="2775" y="2527"/>
                                <a:pt x="2770" y="2518"/>
                                <a:pt x="2763" y="2511"/>
                              </a:cubicBezTo>
                              <a:cubicBezTo>
                                <a:pt x="2756" y="2503"/>
                                <a:pt x="2747" y="2497"/>
                                <a:pt x="2737" y="2493"/>
                              </a:cubicBezTo>
                              <a:close/>
                              <a:moveTo>
                                <a:pt x="2908" y="2713"/>
                              </a:moveTo>
                              <a:cubicBezTo>
                                <a:pt x="2975" y="2713"/>
                                <a:pt x="2975" y="2713"/>
                                <a:pt x="2975" y="2713"/>
                              </a:cubicBezTo>
                              <a:cubicBezTo>
                                <a:pt x="2975" y="2604"/>
                                <a:pt x="2975" y="2604"/>
                                <a:pt x="2975" y="2604"/>
                              </a:cubicBezTo>
                              <a:cubicBezTo>
                                <a:pt x="3084" y="2604"/>
                                <a:pt x="3084" y="2604"/>
                                <a:pt x="3084" y="2604"/>
                              </a:cubicBezTo>
                              <a:cubicBezTo>
                                <a:pt x="3084" y="2549"/>
                                <a:pt x="3084" y="2549"/>
                                <a:pt x="3084" y="2549"/>
                              </a:cubicBezTo>
                              <a:cubicBezTo>
                                <a:pt x="2975" y="2549"/>
                                <a:pt x="2975" y="2549"/>
                                <a:pt x="2975" y="2549"/>
                              </a:cubicBezTo>
                              <a:cubicBezTo>
                                <a:pt x="2975" y="2491"/>
                                <a:pt x="2975" y="2491"/>
                                <a:pt x="2975" y="2491"/>
                              </a:cubicBezTo>
                              <a:cubicBezTo>
                                <a:pt x="3093" y="2491"/>
                                <a:pt x="3093" y="2491"/>
                                <a:pt x="3093" y="2491"/>
                              </a:cubicBezTo>
                              <a:cubicBezTo>
                                <a:pt x="3093" y="2433"/>
                                <a:pt x="3093" y="2433"/>
                                <a:pt x="3093" y="2433"/>
                              </a:cubicBezTo>
                              <a:cubicBezTo>
                                <a:pt x="2908" y="2433"/>
                                <a:pt x="2908" y="2433"/>
                                <a:pt x="2908" y="2433"/>
                              </a:cubicBezTo>
                              <a:lnTo>
                                <a:pt x="2908" y="2713"/>
                              </a:lnTo>
                              <a:close/>
                              <a:moveTo>
                                <a:pt x="352" y="1310"/>
                              </a:moveTo>
                              <a:cubicBezTo>
                                <a:pt x="654" y="1310"/>
                                <a:pt x="654" y="1310"/>
                                <a:pt x="654" y="1310"/>
                              </a:cubicBezTo>
                              <a:cubicBezTo>
                                <a:pt x="654" y="345"/>
                                <a:pt x="654" y="345"/>
                                <a:pt x="654" y="345"/>
                              </a:cubicBezTo>
                              <a:cubicBezTo>
                                <a:pt x="1006" y="345"/>
                                <a:pt x="1006" y="345"/>
                                <a:pt x="1006" y="345"/>
                              </a:cubicBezTo>
                              <a:cubicBezTo>
                                <a:pt x="1006" y="94"/>
                                <a:pt x="1006" y="94"/>
                                <a:pt x="1006" y="94"/>
                              </a:cubicBezTo>
                              <a:cubicBezTo>
                                <a:pt x="0" y="94"/>
                                <a:pt x="0" y="94"/>
                                <a:pt x="0" y="94"/>
                              </a:cubicBezTo>
                              <a:cubicBezTo>
                                <a:pt x="0" y="345"/>
                                <a:pt x="0" y="345"/>
                                <a:pt x="0" y="345"/>
                              </a:cubicBezTo>
                              <a:cubicBezTo>
                                <a:pt x="352" y="345"/>
                                <a:pt x="352" y="345"/>
                                <a:pt x="352" y="345"/>
                              </a:cubicBezTo>
                              <a:lnTo>
                                <a:pt x="352" y="1310"/>
                              </a:lnTo>
                              <a:close/>
                              <a:moveTo>
                                <a:pt x="1265" y="1206"/>
                              </a:moveTo>
                              <a:cubicBezTo>
                                <a:pt x="1311" y="1249"/>
                                <a:pt x="1367" y="1282"/>
                                <a:pt x="1433" y="1306"/>
                              </a:cubicBezTo>
                              <a:cubicBezTo>
                                <a:pt x="1498" y="1330"/>
                                <a:pt x="1572" y="1342"/>
                                <a:pt x="1655" y="1342"/>
                              </a:cubicBezTo>
                              <a:cubicBezTo>
                                <a:pt x="1736" y="1342"/>
                                <a:pt x="1809" y="1330"/>
                                <a:pt x="1876" y="1306"/>
                              </a:cubicBezTo>
                              <a:cubicBezTo>
                                <a:pt x="1942" y="1282"/>
                                <a:pt x="1999" y="1249"/>
                                <a:pt x="2046" y="1206"/>
                              </a:cubicBezTo>
                              <a:cubicBezTo>
                                <a:pt x="2093" y="1163"/>
                                <a:pt x="2129" y="1111"/>
                                <a:pt x="2154" y="1051"/>
                              </a:cubicBezTo>
                              <a:cubicBezTo>
                                <a:pt x="2180" y="991"/>
                                <a:pt x="2192" y="925"/>
                                <a:pt x="2192" y="851"/>
                              </a:cubicBezTo>
                              <a:cubicBezTo>
                                <a:pt x="2192" y="94"/>
                                <a:pt x="2192" y="94"/>
                                <a:pt x="2192" y="94"/>
                              </a:cubicBezTo>
                              <a:cubicBezTo>
                                <a:pt x="1891" y="94"/>
                                <a:pt x="1891" y="94"/>
                                <a:pt x="1891" y="94"/>
                              </a:cubicBezTo>
                              <a:cubicBezTo>
                                <a:pt x="1891" y="827"/>
                                <a:pt x="1891" y="827"/>
                                <a:pt x="1891" y="827"/>
                              </a:cubicBezTo>
                              <a:cubicBezTo>
                                <a:pt x="1891" y="860"/>
                                <a:pt x="1887" y="892"/>
                                <a:pt x="1878" y="922"/>
                              </a:cubicBezTo>
                              <a:cubicBezTo>
                                <a:pt x="1870" y="952"/>
                                <a:pt x="1857" y="978"/>
                                <a:pt x="1838" y="1002"/>
                              </a:cubicBezTo>
                              <a:cubicBezTo>
                                <a:pt x="1819" y="1025"/>
                                <a:pt x="1795" y="1044"/>
                                <a:pt x="1765" y="1057"/>
                              </a:cubicBezTo>
                              <a:cubicBezTo>
                                <a:pt x="1735" y="1071"/>
                                <a:pt x="1699" y="1078"/>
                                <a:pt x="1656" y="1078"/>
                              </a:cubicBezTo>
                              <a:cubicBezTo>
                                <a:pt x="1614" y="1078"/>
                                <a:pt x="1578" y="1071"/>
                                <a:pt x="1548" y="1057"/>
                              </a:cubicBezTo>
                              <a:cubicBezTo>
                                <a:pt x="1518" y="1044"/>
                                <a:pt x="1494" y="1025"/>
                                <a:pt x="1476" y="1002"/>
                              </a:cubicBezTo>
                              <a:cubicBezTo>
                                <a:pt x="1458" y="978"/>
                                <a:pt x="1444" y="952"/>
                                <a:pt x="1435" y="922"/>
                              </a:cubicBezTo>
                              <a:cubicBezTo>
                                <a:pt x="1426" y="892"/>
                                <a:pt x="1422" y="860"/>
                                <a:pt x="1422" y="827"/>
                              </a:cubicBezTo>
                              <a:cubicBezTo>
                                <a:pt x="1422" y="94"/>
                                <a:pt x="1422" y="94"/>
                                <a:pt x="1422" y="94"/>
                              </a:cubicBezTo>
                              <a:cubicBezTo>
                                <a:pt x="1122" y="94"/>
                                <a:pt x="1122" y="94"/>
                                <a:pt x="1122" y="94"/>
                              </a:cubicBezTo>
                              <a:cubicBezTo>
                                <a:pt x="1122" y="851"/>
                                <a:pt x="1122" y="851"/>
                                <a:pt x="1122" y="851"/>
                              </a:cubicBezTo>
                              <a:cubicBezTo>
                                <a:pt x="1122" y="925"/>
                                <a:pt x="1135" y="991"/>
                                <a:pt x="1159" y="1051"/>
                              </a:cubicBezTo>
                              <a:cubicBezTo>
                                <a:pt x="1184" y="1111"/>
                                <a:pt x="1219" y="1163"/>
                                <a:pt x="1265" y="1206"/>
                              </a:cubicBezTo>
                              <a:close/>
                              <a:moveTo>
                                <a:pt x="2379" y="1497"/>
                              </a:moveTo>
                              <a:cubicBezTo>
                                <a:pt x="2990" y="0"/>
                                <a:pt x="2990" y="0"/>
                                <a:pt x="2990" y="0"/>
                              </a:cubicBezTo>
                              <a:cubicBezTo>
                                <a:pt x="2771" y="0"/>
                                <a:pt x="2771" y="0"/>
                                <a:pt x="2771" y="0"/>
                              </a:cubicBezTo>
                              <a:cubicBezTo>
                                <a:pt x="2160" y="1497"/>
                                <a:pt x="2160" y="1497"/>
                                <a:pt x="2160" y="1497"/>
                              </a:cubicBezTo>
                              <a:lnTo>
                                <a:pt x="2379" y="1497"/>
                              </a:lnTo>
                              <a:close/>
                              <a:moveTo>
                                <a:pt x="3735" y="964"/>
                              </a:moveTo>
                              <a:cubicBezTo>
                                <a:pt x="3040" y="964"/>
                                <a:pt x="3040" y="964"/>
                                <a:pt x="3040" y="964"/>
                              </a:cubicBezTo>
                              <a:cubicBezTo>
                                <a:pt x="3073" y="1069"/>
                                <a:pt x="3171" y="1145"/>
                                <a:pt x="3286" y="1145"/>
                              </a:cubicBezTo>
                              <a:cubicBezTo>
                                <a:pt x="3365" y="1145"/>
                                <a:pt x="3440" y="1121"/>
                                <a:pt x="3495" y="1060"/>
                              </a:cubicBezTo>
                              <a:cubicBezTo>
                                <a:pt x="3702" y="1145"/>
                                <a:pt x="3702" y="1145"/>
                                <a:pt x="3702" y="1145"/>
                              </a:cubicBezTo>
                              <a:cubicBezTo>
                                <a:pt x="3613" y="1272"/>
                                <a:pt x="3448" y="1342"/>
                                <a:pt x="3286" y="1342"/>
                              </a:cubicBezTo>
                              <a:cubicBezTo>
                                <a:pt x="3035" y="1342"/>
                                <a:pt x="2831" y="1139"/>
                                <a:pt x="2831" y="887"/>
                              </a:cubicBezTo>
                              <a:cubicBezTo>
                                <a:pt x="2831" y="636"/>
                                <a:pt x="3035" y="432"/>
                                <a:pt x="3286" y="432"/>
                              </a:cubicBezTo>
                              <a:cubicBezTo>
                                <a:pt x="3538" y="432"/>
                                <a:pt x="3742" y="636"/>
                                <a:pt x="3742" y="887"/>
                              </a:cubicBezTo>
                              <a:cubicBezTo>
                                <a:pt x="3742" y="914"/>
                                <a:pt x="3739" y="939"/>
                                <a:pt x="3735" y="964"/>
                              </a:cubicBezTo>
                              <a:close/>
                              <a:moveTo>
                                <a:pt x="3525" y="789"/>
                              </a:moveTo>
                              <a:cubicBezTo>
                                <a:pt x="3487" y="695"/>
                                <a:pt x="3394" y="629"/>
                                <a:pt x="3286" y="629"/>
                              </a:cubicBezTo>
                              <a:cubicBezTo>
                                <a:pt x="3179" y="629"/>
                                <a:pt x="3086" y="695"/>
                                <a:pt x="3048" y="789"/>
                              </a:cubicBezTo>
                              <a:lnTo>
                                <a:pt x="3525" y="7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171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61EFA5" id="JE1812111629JU logo p1 TU-E.emf" o:spid="_x0000_s1026" editas="canvas" style="position:absolute;margin-left:0;margin-top:0;width:595.3pt;height:227.15pt;z-index:-251657216;mso-position-horizontal-relative:page;mso-position-vertical-relative:page" coordsize="75603,288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28848;visibility:visible;mso-wrap-style:square">
                <v:fill o:detectmouseclick="t"/>
                <v:path o:connecttype="none"/>
              </v:shape>
              <v:shape id="Freeform 4" o:spid="_x0000_s1028" style="position:absolute;left:60725;top:16522;width:11887;height:10122;visibility:visible;mso-wrap-style:square;v-text-anchor:top" coordsize="3742,318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" path="m195,2245c,2245,,2245,,2245,,1965,,1965,,1965v188,,188,,188,c188,2022,188,2022,188,2022v-123,,-123,,-123,c65,2075,65,2075,65,2075v117,,117,,117,c182,2130,182,2130,182,2130v-117,,-117,,-117,c65,2188,65,2188,65,2188v130,,130,,130,l195,2245xm318,1965v-68,,-68,,-68,c250,2245,250,2245,250,2245v68,,68,,68,l318,1965xm562,2245v77,,77,,77,c639,1965,639,1965,639,1965v-66,,-66,,-66,c574,2148,574,2148,574,2148v-1,,-1,,-1,c461,1965,461,1965,461,1965v-77,,-77,,-77,c384,2245,384,2245,384,2245v65,,65,,65,c448,2062,448,2062,448,2062v1,,1,,1,l562,2245xm808,2245v-104,,-104,,-104,c704,1965,704,1965,704,1965v101,,101,,101,c825,1965,844,1968,864,1972v19,5,36,13,51,23c930,2006,942,2020,952,2038v9,18,14,40,14,67c966,2129,961,2150,952,2168v-9,18,-21,33,-36,44c901,2223,884,2232,865,2237v-18,6,-37,8,-57,8xm802,2187v12,,24,-1,35,-4c848,2180,858,2175,867,2169v8,-6,15,-15,20,-25c892,2133,895,2120,895,2105v,-16,-3,-29,-8,-40c882,2055,875,2047,867,2040v-9,-6,-19,-10,-30,-13c826,2024,815,2023,804,2023v-34,,-34,,-34,c770,2187,770,2187,770,2187r32,xm1084,2128v109,,109,,109,c1193,2245,1193,2245,1193,2245v68,,68,,68,c1261,1965,1261,1965,1261,1965v-68,,-68,,-68,c1193,2071,1193,2071,1193,2071v-109,,-109,,-109,c1084,1965,1084,1965,1084,1965v-68,,-68,,-68,c1016,2245,1016,2245,1016,2245v68,,68,,68,l1084,2128xm1575,1997v13,13,24,28,31,46c1614,2062,1618,2082,1618,2104v,22,-4,43,-12,61c1599,2183,1588,2199,1575,2212v-14,13,-30,23,-49,30c1507,2249,1487,2253,1465,2253v-22,,-42,-4,-61,-11c1386,2235,1370,2225,1356,2212v-14,-13,-24,-29,-32,-47c1316,2147,1313,2126,1313,2104v,-22,3,-42,11,-61c1332,2025,1342,2010,1356,1997v14,-12,30,-22,48,-29c1423,1961,1443,1958,1465,1958v22,,42,3,61,10c1545,1975,1561,1985,1575,1997xm1546,2104v,-12,-2,-23,-6,-34c1536,2060,1530,2051,1523,2043v-7,-7,-15,-13,-25,-18c1488,2021,1477,2019,1465,2019v-12,,-23,2,-32,6c1423,2030,1414,2036,1407,2043v-7,8,-12,17,-16,27c1387,2081,1385,2092,1385,2104v,13,2,25,6,35c1395,2150,1401,2159,1408,2167v7,7,15,13,25,18c1442,2189,1453,2191,1465,2191v12,,23,-2,33,-6c1507,2180,1516,2174,1523,2167v7,-8,13,-17,17,-28c1544,2129,1546,2117,1546,2104xm1832,1965v-65,199,-65,199,-65,199c1765,2164,1765,2164,1765,2164v-64,-199,-64,-199,-64,-199c1624,1965,1624,1965,1624,1965v107,280,107,280,107,280c1798,2245,1798,2245,1798,2245v108,-280,108,-280,108,-280l1832,1965xm2134,2188v-130,,-130,,-130,c2004,2130,2004,2130,2004,2130v116,,116,,116,c2120,2075,2120,2075,2120,2075v-116,,-116,,-116,c2004,2022,2004,2022,2004,2022v123,,123,,123,c2127,1965,2127,1965,2127,1965v-188,,-188,,-188,c1939,2245,1939,2245,1939,2245v195,,195,,195,l2134,2188xm2444,1965v-66,,-66,,-66,c2380,2148,2380,2148,2380,2148v-1,,-1,,-1,c2266,1965,2266,1965,2266,1965v-77,,-77,,-77,c2189,2245,2189,2245,2189,2245v66,,66,,66,c2253,2062,2253,2062,2253,2062v1,,1,,1,c2367,2245,2367,2245,2367,2245v77,,77,,77,l2444,1965xm,2959v79,,79,,79,c79,3181,79,3181,79,3181v68,,68,,68,c147,2959,147,2959,147,2959v79,,79,,79,c226,2901,226,2901,226,2901,,2901,,2901,,2901r,58xm328,3065v116,,116,,116,c444,3011,444,3011,444,3011v-116,,-116,,-116,c328,2958,328,2958,328,2958v123,,123,,123,c451,2901,451,2901,451,2901v-189,,-189,,-189,c262,3181,262,3181,262,3181v196,,196,,196,c458,3123,458,3123,458,3123v-130,,-130,,-130,l328,3065xm683,3118v-10,6,-22,8,-35,8c636,3126,626,3124,616,3120v-10,-4,-18,-10,-25,-18c584,3095,578,3086,574,3075v-4,-10,-6,-22,-6,-35c568,3028,570,3017,574,3006v4,-10,10,-19,17,-27c598,2972,607,2965,616,2961v10,-4,21,-6,33,-6c660,2955,670,2957,681,2961v10,4,18,11,25,19c752,2934,752,2934,752,2934v-12,-13,-28,-23,-47,-30c686,2897,667,2893,647,2893v-22,,-42,4,-60,11c568,2910,552,2920,539,2933v-14,13,-25,28,-33,47c499,2998,495,3018,495,3040v,22,4,42,11,61c514,3119,524,3134,538,3147v13,13,29,24,48,31c604,3185,624,3188,646,3188v23,,44,-4,63,-12c727,3168,742,3156,754,3142v-47,-44,-47,-44,-47,-44c701,3106,693,3113,683,3118xm967,3007v-109,,-109,,-109,c858,2901,858,2901,858,2901v-68,,-68,,-68,c790,3181,790,3181,790,3181v68,,68,,68,c858,3064,858,3064,858,3064v109,,109,,109,c967,3181,967,3181,967,3181v68,,68,,68,c1035,2901,1035,2901,1035,2901v-68,,-68,,-68,l967,3007xm1291,3084v-1,,-1,,-1,c1177,2901,1177,2901,1177,2901v-77,,-77,,-77,c1100,3181,1100,3181,1100,3181v66,,66,,66,c1164,2998,1164,2998,1164,2998v1,,1,,1,c1278,3181,1278,3181,1278,3181v77,,77,,77,c1355,2901,1355,2901,1355,2901v-66,,-66,,-66,l1291,3084xm1700,2979v8,18,12,38,12,61c1712,3062,1708,3082,1700,3100v-7,19,-18,34,-32,47c1655,3161,1639,3171,1620,3178v-19,7,-39,10,-61,10c1537,3188,1517,3185,1498,3178v-18,-7,-35,-17,-48,-31c1436,3134,1426,3119,1418,3100v-8,-18,-12,-38,-12,-60c1406,3017,1410,2997,1418,2979v8,-18,18,-33,32,-46c1463,2920,1480,2910,1498,2904v19,-7,39,-11,61,-11c1581,2893,1601,2897,1620,2904v19,6,35,16,48,29c1682,2946,1693,2961,1700,2979xm1639,3040v,-12,-2,-24,-6,-34c1629,2995,1624,2986,1617,2979v-7,-8,-16,-14,-25,-18c1582,2956,1571,2954,1559,2954v-12,,-23,2,-33,7c1517,2965,1508,2971,1501,2979v-7,7,-13,16,-16,27c1481,3016,1479,3028,1479,3040v,12,2,24,6,35c1489,3085,1494,3095,1501,3102v7,8,16,14,25,18c1536,3125,1547,3127,1559,3127v12,,23,-2,32,-7c1601,3116,1610,3110,1617,3102v7,-7,12,-17,16,-27c1637,3064,1639,3052,1639,3040xm1831,2901v-68,,-68,,-68,c1763,3181,1763,3181,1763,3181v176,,176,,176,c1939,3122,1939,3122,1939,3122v-108,,-108,,-108,l1831,2901xm2253,2979v8,18,12,38,12,61c2265,3062,2261,3082,2253,3100v-7,19,-18,34,-32,47c2208,3161,2192,3171,2173,3178v-19,7,-39,10,-61,10c2090,3188,2070,3185,2051,3178v-18,-7,-35,-17,-48,-31c1989,3134,1979,3119,1971,3100v-8,-18,-12,-38,-12,-60c1959,3017,1963,2997,1971,2979v8,-18,18,-33,32,-46c2016,2920,2033,2910,2051,2904v19,-7,39,-11,61,-11c2134,2893,2154,2897,2173,2904v19,6,35,16,48,29c2235,2946,2246,2961,2253,2979xm2192,3040v,-12,-2,-24,-6,-34c2182,2995,2177,2986,2170,2979v-7,-8,-16,-14,-25,-18c2135,2956,2124,2954,2112,2954v-12,,-23,2,-33,7c2070,2965,2061,2971,2054,2979v-7,7,-13,16,-16,27c2034,3016,2032,3028,2032,3040v,12,2,24,6,35c2042,3085,2047,3095,2054,3102v7,8,16,14,25,18c2089,3125,2100,3127,2112,3127v12,,23,-2,32,-7c2154,3116,2163,3110,2170,3102v7,-7,12,-17,16,-27c2190,3064,2192,3052,2192,3040xm2448,3070v53,,53,,53,c2501,3121,2501,3121,2501,3121v-6,3,-12,5,-19,6c2475,3128,2467,3129,2459,3129v-14,,-26,-3,-37,-7c2412,3118,2403,3112,2396,3104v-8,-8,-13,-17,-17,-28c2375,3065,2374,3053,2374,3040v,-12,2,-24,6,-35c2384,2995,2390,2986,2397,2978v7,-8,16,-14,26,-18c2433,2955,2444,2953,2456,2953v14,,26,2,37,7c2504,2965,2512,2972,2519,2979v43,-48,43,-48,43,-48c2550,2919,2534,2910,2515,2903v-19,-6,-39,-10,-61,-10c2432,2893,2412,2897,2394,2904v-19,6,-35,16,-49,29c2332,2946,2321,2961,2313,2980v-8,18,-12,38,-12,60c2301,3063,2305,3083,2313,3101v8,18,18,33,32,46c2358,3160,2375,3170,2394,3177v18,7,39,11,62,11c2477,3188,2497,3186,2516,3181v18,-4,34,-10,48,-17c2564,3016,2564,3016,2564,3016v-116,,-116,,-116,l2448,3070xm2727,3004v-60,-103,-60,-103,-60,-103c2585,2901,2585,2901,2585,2901v106,161,106,161,106,161c2691,3181,2691,3181,2691,3181v67,,67,,67,c2758,3062,2758,3062,2758,3062v108,-161,108,-161,108,-161c2787,2901,2787,2901,2787,2901r-60,103xm173,2602v,8,-1,15,-3,22c168,2631,165,2637,161,2642v-5,6,-10,10,-17,13c137,2658,129,2660,120,2660v-10,,-18,-2,-25,-5c89,2652,83,2648,79,2642v-4,-5,-7,-11,-9,-18c68,2617,67,2610,67,2602v,-169,,-169,,-169c,2433,,2433,,2433v,175,,175,,175c,2624,3,2640,8,2654v6,13,14,25,24,35c42,2699,55,2707,70,2712v14,6,31,9,49,9c138,2721,154,2718,169,2712v15,-5,28,-13,38,-23c218,2679,226,2667,232,2654v5,-14,8,-30,8,-46c240,2433,240,2433,240,2433v-67,,-67,,-67,l173,2602xm558,2433v-66,,-66,,-66,c494,2616,494,2616,494,2616v-1,,-1,,-1,c380,2433,380,2433,380,2433v-77,,-77,,-77,c303,2713,303,2713,303,2713v66,,66,,66,c367,2530,367,2530,367,2530v1,,1,,1,c481,2713,481,2713,481,2713v77,,77,,77,l558,2433xm691,2433v-68,,-68,,-68,c623,2713,623,2713,623,2713v68,,68,,68,l691,2433xm898,2713v108,-280,108,-280,108,-280c931,2433,931,2433,931,2433v-65,199,-65,199,-65,199c865,2632,865,2632,865,2632,800,2433,800,2433,800,2433v-76,,-76,,-76,c830,2713,830,2713,830,2713r68,xm1234,2655v-131,,-131,,-131,c1103,2597,1103,2597,1103,2597v117,,117,,117,c1220,2543,1220,2543,1220,2543v-117,,-117,,-117,c1103,2490,1103,2490,1103,2490v123,,123,,123,c1226,2433,1226,2433,1226,2433v-188,,-188,,-188,c1038,2713,1038,2713,1038,2713v196,,196,,196,l1234,2655xm1438,2713v-61,-111,-61,-111,-61,-111c1354,2602,1354,2602,1354,2602v,111,,111,,111c1288,2713,1288,2713,1288,2713v,-280,,-280,,-280c1395,2433,1395,2433,1395,2433v13,,27,2,39,4c1447,2440,1459,2445,1469,2451v10,7,18,16,24,26c1499,2488,1502,2502,1502,2518v,19,-5,35,-15,48c1477,2579,1462,2588,1444,2593v73,120,73,120,73,120l1438,2713xm1435,2519v,-7,-1,-12,-4,-16c1428,2499,1425,2496,1420,2493v-4,-2,-9,-3,-14,-4c1400,2488,1395,2488,1390,2488v-36,,-36,,-36,c1354,2553,1354,2553,1354,2553v32,,32,,32,c1392,2553,1397,2553,1403,2552v6,-1,11,-3,16,-5c1424,2544,1428,2541,1431,2536v3,-4,4,-10,4,-17xm1631,2487v3,-2,7,-3,12,-4c1648,2482,1652,2482,1657,2482v8,,17,2,27,6c1693,2493,1701,2498,1707,2506v43,-46,43,-46,43,-46c1737,2449,1723,2440,1706,2435v-16,-6,-32,-9,-48,-9c1645,2426,1632,2428,1619,2431v-13,3,-25,8,-35,16c1574,2454,1565,2463,1559,2474v-6,11,-10,24,-10,40c1549,2526,1551,2537,1556,2546v4,9,9,16,16,23c1579,2575,1586,2580,1595,2584v8,4,17,7,26,10c1630,2597,1639,2600,1646,2602v7,3,13,5,18,8c1669,2614,1673,2617,1675,2621v3,3,4,8,4,13c1679,2640,1678,2644,1676,2648v-2,4,-5,7,-8,10c1664,2660,1660,2662,1655,2663v-5,1,-9,1,-14,1c1629,2664,1618,2662,1607,2656v-11,-6,-20,-13,-27,-21c1536,2680,1536,2680,1536,2680v12,13,28,23,46,30c1601,2717,1620,2720,1641,2720v13,,27,-2,40,-5c1693,2711,1705,2705,1715,2698v10,-8,18,-18,24,-29c1745,2657,1748,2643,1748,2627v,-14,-3,-26,-8,-35c1734,2583,1727,2575,1719,2568v-9,-6,-18,-11,-29,-15c1680,2549,1670,2546,1661,2543v-7,-2,-13,-5,-18,-6c1638,2535,1633,2532,1629,2530v-4,-2,-7,-5,-8,-8c1619,2519,1618,2515,1618,2510v,-6,1,-10,3,-14c1624,2493,1627,2490,1631,2487xm1868,2713v,-280,,-280,,-280c1800,2433,1800,2433,1800,2433v,280,,280,,280l1868,2713xm2051,2713v,-222,,-222,,-222c2130,2491,2130,2491,2130,2491v,-58,,-58,,-58c1904,2433,1904,2433,1904,2433v,58,,58,,58c1983,2491,1983,2491,1983,2491v,222,,222,,222l2051,2713xm2322,2713v,-119,,-119,,-119c2429,2433,2429,2433,2429,2433v-79,,-79,,-79,c2290,2537,2290,2537,2290,2537v-59,-104,-59,-104,-59,-104c2149,2433,2149,2433,2149,2433v105,161,105,161,105,161c2254,2713,2254,2713,2254,2713r68,xm2705,2426v21,,42,3,61,10c2784,2443,2800,2453,2814,2465v14,13,24,28,32,46c2854,2529,2857,2550,2857,2572v,22,-3,42,-11,61c2838,2651,2828,2667,2814,2680v-14,13,-30,23,-48,30c2747,2717,2726,2721,2705,2721v-22,,-43,-4,-61,-11c2625,2703,2609,2693,2595,2680v-13,-13,-24,-29,-31,-47c2556,2614,2552,2594,2552,2572v,-22,4,-43,12,-61c2571,2493,2582,2478,2595,2465v14,-12,30,-22,49,-29c2662,2429,2683,2426,2705,2426xm2737,2493v-10,-4,-21,-6,-32,-6c2693,2487,2682,2489,2672,2493v-10,4,-18,10,-25,18c2640,2518,2634,2527,2630,2538v-4,11,-5,22,-5,34c2625,2585,2627,2596,2630,2607v4,11,10,20,17,27c2654,2642,2662,2648,2672,2652v10,5,21,7,33,7c2716,2659,2727,2657,2737,2652v10,-4,18,-10,25,-18c2769,2627,2775,2618,2779,2607v4,-11,6,-22,6,-35c2785,2560,2783,2549,2779,2538v-4,-11,-9,-20,-16,-27c2756,2503,2747,2497,2737,2493xm2908,2713v67,,67,,67,c2975,2604,2975,2604,2975,2604v109,,109,,109,c3084,2549,3084,2549,3084,2549v-109,,-109,,-109,c2975,2491,2975,2491,2975,2491v118,,118,,118,c3093,2433,3093,2433,3093,2433v-185,,-185,,-185,l2908,2713xm352,1310v302,,302,,302,c654,345,654,345,654,345v352,,352,,352,c1006,94,1006,94,1006,94,,94,,94,,94,,345,,345,,345v352,,352,,352,l352,1310xm1265,1206v46,43,102,76,168,100c1498,1330,1572,1342,1655,1342v81,,154,-12,221,-36c1942,1282,1999,1249,2046,1206v47,-43,83,-95,108,-155c2180,991,2192,925,2192,851v,-757,,-757,,-757c1891,94,1891,94,1891,94v,733,,733,,733c1891,860,1887,892,1878,922v-8,30,-21,56,-40,80c1819,1025,1795,1044,1765,1057v-30,14,-66,21,-109,21c1614,1078,1578,1071,1548,1057v-30,-13,-54,-32,-72,-55c1458,978,1444,952,1435,922v-9,-30,-13,-62,-13,-95c1422,94,1422,94,1422,94v-300,,-300,,-300,c1122,851,1122,851,1122,851v,74,13,140,37,200c1184,1111,1219,1163,1265,1206xm2379,1497c2990,,2990,,2990,,2771,,2771,,2771,,2160,1497,2160,1497,2160,1497r219,xm3735,964v-695,,-695,,-695,c3073,1069,3171,1145,3286,1145v79,,154,-24,209,-85c3702,1145,3702,1145,3702,1145v-89,127,-254,197,-416,197c3035,1342,2831,1139,2831,887v,-251,204,-455,455,-455c3538,432,3742,636,3742,887v,27,-3,52,-7,77xm3525,789c3487,695,3394,629,3286,629v-107,,-200,66,-238,160l3525,789xe" fillcolor="#c51718" stroked="f">
                <v:path arrowok="t" o:connecttype="custom" o:connectlocs="20649,676275;202991,712788;142634,654685;302422,688340;275420,647700;400581,623888;510178,648653;420595,648653;465386,641033;483811,688023;605478,623888;675683,623888;695379,623888;25096,1009968;104196,955993;216968,989965;216333,940118;170906,999173;250959,921068;410112,979170;430442,921068;460621,999173;520661,965200;476822,984885;615962,1009968;651541,1009015;715710,945833;647411,976313;794492,990918;780197,937578;734770,984568;847225,921068;54004,833120;0,828040;54957,772478;116585,803275;285267,861378;350390,842963;392004,861378;466657,778193;446644,790258;521931,788353;492070,798195;529873,843915;552428,847408;514943,792480;676636,772478;727464,805498;907582,816610;824353,782638;840872,836295;923783,861378;923783,861378;401852,382905;596584,292735;356425,270193;1043863,363538;968257,250508" o:connectangles="0,0,0,0,0,0,0,0,0,0,0,0,0,0,0,0,0,0,0,0,0,0,0,0,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2043A"/>
    <w:multiLevelType w:val="hybridMultilevel"/>
    <w:tmpl w:val="2D2E9D08"/>
    <w:lvl w:ilvl="0" w:tplc="7BDAC71C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470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36"/>
    <w:rsid w:val="00017FF6"/>
    <w:rsid w:val="00026BA0"/>
    <w:rsid w:val="000304ED"/>
    <w:rsid w:val="00071C87"/>
    <w:rsid w:val="00075233"/>
    <w:rsid w:val="0008002C"/>
    <w:rsid w:val="000808F4"/>
    <w:rsid w:val="000A3628"/>
    <w:rsid w:val="000B519C"/>
    <w:rsid w:val="000C627F"/>
    <w:rsid w:val="000D60C5"/>
    <w:rsid w:val="000E188E"/>
    <w:rsid w:val="000F1C61"/>
    <w:rsid w:val="000F70C0"/>
    <w:rsid w:val="0011008E"/>
    <w:rsid w:val="0011081E"/>
    <w:rsid w:val="00177759"/>
    <w:rsid w:val="001A4665"/>
    <w:rsid w:val="001A7236"/>
    <w:rsid w:val="001B7B22"/>
    <w:rsid w:val="00201E82"/>
    <w:rsid w:val="002069B1"/>
    <w:rsid w:val="00224DEF"/>
    <w:rsid w:val="00237625"/>
    <w:rsid w:val="00252019"/>
    <w:rsid w:val="002564E8"/>
    <w:rsid w:val="00296141"/>
    <w:rsid w:val="002961D5"/>
    <w:rsid w:val="00297726"/>
    <w:rsid w:val="002B3B7D"/>
    <w:rsid w:val="002C7DBB"/>
    <w:rsid w:val="002E4ED6"/>
    <w:rsid w:val="003326A5"/>
    <w:rsid w:val="003409F4"/>
    <w:rsid w:val="00357B75"/>
    <w:rsid w:val="003707E5"/>
    <w:rsid w:val="00381063"/>
    <w:rsid w:val="003B76F6"/>
    <w:rsid w:val="003D3A1B"/>
    <w:rsid w:val="003F4F09"/>
    <w:rsid w:val="00422034"/>
    <w:rsid w:val="00467FE4"/>
    <w:rsid w:val="00496A87"/>
    <w:rsid w:val="004A6CA2"/>
    <w:rsid w:val="004A7932"/>
    <w:rsid w:val="004B0997"/>
    <w:rsid w:val="004B3334"/>
    <w:rsid w:val="004B558C"/>
    <w:rsid w:val="004B6849"/>
    <w:rsid w:val="004D6268"/>
    <w:rsid w:val="004E5B49"/>
    <w:rsid w:val="00524B8B"/>
    <w:rsid w:val="00534AE4"/>
    <w:rsid w:val="00543771"/>
    <w:rsid w:val="00550222"/>
    <w:rsid w:val="0056158A"/>
    <w:rsid w:val="00570842"/>
    <w:rsid w:val="00576E80"/>
    <w:rsid w:val="005A7A20"/>
    <w:rsid w:val="005B160E"/>
    <w:rsid w:val="005C0520"/>
    <w:rsid w:val="005F287C"/>
    <w:rsid w:val="005F6071"/>
    <w:rsid w:val="006026AE"/>
    <w:rsid w:val="00613D64"/>
    <w:rsid w:val="00641408"/>
    <w:rsid w:val="0065033B"/>
    <w:rsid w:val="00651845"/>
    <w:rsid w:val="00656C30"/>
    <w:rsid w:val="006A2BFA"/>
    <w:rsid w:val="006A4B39"/>
    <w:rsid w:val="006B370B"/>
    <w:rsid w:val="006B656E"/>
    <w:rsid w:val="00777A3A"/>
    <w:rsid w:val="00790945"/>
    <w:rsid w:val="007A2F8E"/>
    <w:rsid w:val="007C23B8"/>
    <w:rsid w:val="007C7FE8"/>
    <w:rsid w:val="007E026E"/>
    <w:rsid w:val="008037F5"/>
    <w:rsid w:val="00824FD4"/>
    <w:rsid w:val="00834C87"/>
    <w:rsid w:val="00835FA4"/>
    <w:rsid w:val="00862B84"/>
    <w:rsid w:val="00877621"/>
    <w:rsid w:val="008A161A"/>
    <w:rsid w:val="008B4509"/>
    <w:rsid w:val="008D5EF3"/>
    <w:rsid w:val="008E2365"/>
    <w:rsid w:val="008F542A"/>
    <w:rsid w:val="00914AA8"/>
    <w:rsid w:val="0091740B"/>
    <w:rsid w:val="00923D7E"/>
    <w:rsid w:val="009265CB"/>
    <w:rsid w:val="00962F09"/>
    <w:rsid w:val="009A0015"/>
    <w:rsid w:val="009A7F1A"/>
    <w:rsid w:val="009E6B35"/>
    <w:rsid w:val="00A07EBD"/>
    <w:rsid w:val="00A2115B"/>
    <w:rsid w:val="00A21EA8"/>
    <w:rsid w:val="00A44C80"/>
    <w:rsid w:val="00A45476"/>
    <w:rsid w:val="00A63794"/>
    <w:rsid w:val="00A6529F"/>
    <w:rsid w:val="00A71866"/>
    <w:rsid w:val="00AC43C7"/>
    <w:rsid w:val="00AE433E"/>
    <w:rsid w:val="00AF1FFF"/>
    <w:rsid w:val="00B30B7E"/>
    <w:rsid w:val="00B31CE7"/>
    <w:rsid w:val="00B371F2"/>
    <w:rsid w:val="00B426D9"/>
    <w:rsid w:val="00B45546"/>
    <w:rsid w:val="00B7608E"/>
    <w:rsid w:val="00BB18C9"/>
    <w:rsid w:val="00BB3D94"/>
    <w:rsid w:val="00BD3FE1"/>
    <w:rsid w:val="00C17951"/>
    <w:rsid w:val="00C46CB0"/>
    <w:rsid w:val="00C55308"/>
    <w:rsid w:val="00C87406"/>
    <w:rsid w:val="00C91ED6"/>
    <w:rsid w:val="00C93322"/>
    <w:rsid w:val="00CA33AF"/>
    <w:rsid w:val="00CC49C3"/>
    <w:rsid w:val="00CD6952"/>
    <w:rsid w:val="00D33442"/>
    <w:rsid w:val="00D606F9"/>
    <w:rsid w:val="00D6740C"/>
    <w:rsid w:val="00D95297"/>
    <w:rsid w:val="00D9739D"/>
    <w:rsid w:val="00DA0540"/>
    <w:rsid w:val="00DA3B6B"/>
    <w:rsid w:val="00DC77E7"/>
    <w:rsid w:val="00DD02C6"/>
    <w:rsid w:val="00DD28E2"/>
    <w:rsid w:val="00DE100B"/>
    <w:rsid w:val="00DE7763"/>
    <w:rsid w:val="00DF29FE"/>
    <w:rsid w:val="00E00B95"/>
    <w:rsid w:val="00E17752"/>
    <w:rsid w:val="00E43BCC"/>
    <w:rsid w:val="00E56A64"/>
    <w:rsid w:val="00E62B5E"/>
    <w:rsid w:val="00E75364"/>
    <w:rsid w:val="00E76DE6"/>
    <w:rsid w:val="00E83F18"/>
    <w:rsid w:val="00E92E14"/>
    <w:rsid w:val="00E962A4"/>
    <w:rsid w:val="00EA2E38"/>
    <w:rsid w:val="00EC207B"/>
    <w:rsid w:val="00ED1ED7"/>
    <w:rsid w:val="00EE61EE"/>
    <w:rsid w:val="00F37330"/>
    <w:rsid w:val="00F667A7"/>
    <w:rsid w:val="00FA5A37"/>
    <w:rsid w:val="00FB1857"/>
    <w:rsid w:val="00FB60EC"/>
    <w:rsid w:val="00FC4089"/>
    <w:rsid w:val="00FC514A"/>
    <w:rsid w:val="00FE3B3B"/>
    <w:rsid w:val="00FE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46B62F"/>
  <w15:chartTrackingRefBased/>
  <w15:docId w15:val="{3A730DD8-22A8-634A-BEB4-DAB58694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iPriority="9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U Eindhoven"/>
    <w:next w:val="BodytextTUEindhoven"/>
    <w:qFormat/>
    <w:rsid w:val="000F1C61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TUEindhoven">
    <w:name w:val="Body text TU Eindhoven"/>
    <w:basedOn w:val="Normal"/>
    <w:qFormat/>
    <w:rsid w:val="000F1C61"/>
  </w:style>
  <w:style w:type="paragraph" w:customStyle="1" w:styleId="BodytextboldTUEindhoven">
    <w:name w:val="Body text bold TU Eindhoven"/>
    <w:basedOn w:val="Normal"/>
    <w:next w:val="BodytextTUEindhoven"/>
    <w:uiPriority w:val="1"/>
    <w:qFormat/>
    <w:rsid w:val="000F1C61"/>
    <w:rPr>
      <w:b/>
      <w:bCs/>
    </w:rPr>
  </w:style>
  <w:style w:type="character" w:styleId="Hyperlink">
    <w:name w:val="Hyperlink"/>
    <w:aliases w:val="Hyperlink TU Eindhoven"/>
    <w:basedOn w:val="DefaultParagraphFont"/>
    <w:uiPriority w:val="4"/>
    <w:rsid w:val="000F1C61"/>
    <w:rPr>
      <w:color w:val="auto"/>
      <w:u w:val="none"/>
    </w:rPr>
  </w:style>
  <w:style w:type="paragraph" w:customStyle="1" w:styleId="AddressboxTUEindhoven">
    <w:name w:val="Address box TU Eindhoven"/>
    <w:basedOn w:val="Normal"/>
    <w:uiPriority w:val="4"/>
    <w:rsid w:val="000F1C61"/>
    <w:pPr>
      <w:spacing w:line="200" w:lineRule="exact"/>
    </w:pPr>
    <w:rPr>
      <w:noProof/>
      <w:sz w:val="20"/>
    </w:rPr>
  </w:style>
  <w:style w:type="paragraph" w:styleId="Header">
    <w:name w:val="header"/>
    <w:basedOn w:val="Normal"/>
    <w:next w:val="BodytextTUEindhoven"/>
    <w:link w:val="HeaderChar"/>
    <w:uiPriority w:val="98"/>
    <w:semiHidden/>
    <w:rsid w:val="000F1C61"/>
  </w:style>
  <w:style w:type="character" w:customStyle="1" w:styleId="HeaderChar">
    <w:name w:val="Header Char"/>
    <w:basedOn w:val="DefaultParagraphFont"/>
    <w:link w:val="Head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styleId="Footer">
    <w:name w:val="footer"/>
    <w:basedOn w:val="Normal"/>
    <w:next w:val="BodytextTUEindhoven"/>
    <w:link w:val="FooterChar"/>
    <w:uiPriority w:val="98"/>
    <w:semiHidden/>
    <w:rsid w:val="000F1C61"/>
    <w:pPr>
      <w:jc w:val="right"/>
    </w:pPr>
  </w:style>
  <w:style w:type="character" w:customStyle="1" w:styleId="FooterChar">
    <w:name w:val="Footer Char"/>
    <w:basedOn w:val="DefaultParagraphFont"/>
    <w:link w:val="Footer"/>
    <w:uiPriority w:val="98"/>
    <w:semiHidden/>
    <w:rsid w:val="000F1C61"/>
    <w:rPr>
      <w:rFonts w:ascii="Calibri" w:eastAsia="Times New Roman" w:hAnsi="Calibri" w:cs="Maiandra GD"/>
      <w:color w:val="000000" w:themeColor="text1"/>
      <w:sz w:val="21"/>
      <w:szCs w:val="18"/>
      <w:lang w:val="en-US" w:bidi="en-US"/>
    </w:rPr>
  </w:style>
  <w:style w:type="paragraph" w:customStyle="1" w:styleId="DocumentdataheadingTUEindhoven">
    <w:name w:val="Document data heading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DocumentdataTUEindhoven">
    <w:name w:val="Document data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PagenumberTUEindhoven">
    <w:name w:val="Page number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SenderinformationTUEindhoven">
    <w:name w:val="Sender information TU Eindhoven"/>
    <w:basedOn w:val="Normal"/>
    <w:uiPriority w:val="4"/>
    <w:rsid w:val="000F1C61"/>
    <w:pPr>
      <w:spacing w:line="170" w:lineRule="exact"/>
    </w:pPr>
    <w:rPr>
      <w:noProof/>
      <w:sz w:val="15"/>
    </w:rPr>
  </w:style>
  <w:style w:type="paragraph" w:customStyle="1" w:styleId="AddressboxreturnaddressTUEindhoven">
    <w:name w:val="Address box return address TU Eindhoven"/>
    <w:basedOn w:val="Normal"/>
    <w:uiPriority w:val="4"/>
    <w:rsid w:val="000F1C61"/>
    <w:pPr>
      <w:spacing w:line="160" w:lineRule="exact"/>
    </w:pPr>
    <w:rPr>
      <w:sz w:val="13"/>
    </w:rPr>
  </w:style>
  <w:style w:type="paragraph" w:customStyle="1" w:styleId="ClassificationTUEindhoven">
    <w:name w:val="Classification TU Eindhoven"/>
    <w:basedOn w:val="Normal"/>
    <w:uiPriority w:val="4"/>
    <w:rsid w:val="000F1C61"/>
    <w:pPr>
      <w:framePr w:hSpace="31680" w:wrap="around" w:vAnchor="page" w:hAnchor="page" w:x="1260" w:y="2906"/>
      <w:spacing w:line="200" w:lineRule="exact"/>
    </w:pPr>
    <w:rPr>
      <w:caps/>
      <w:sz w:val="20"/>
    </w:rPr>
  </w:style>
  <w:style w:type="character" w:styleId="PlaceholderText">
    <w:name w:val="Placeholder Text"/>
    <w:basedOn w:val="DefaultParagraphFont"/>
    <w:uiPriority w:val="99"/>
    <w:semiHidden/>
    <w:rsid w:val="00E00B95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E23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23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2365"/>
    <w:rPr>
      <w:rFonts w:ascii="Calibri" w:eastAsia="Times New Roman" w:hAnsi="Calibri" w:cs="Maiandra GD"/>
      <w:color w:val="000000" w:themeColor="text1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3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365"/>
    <w:rPr>
      <w:rFonts w:ascii="Calibri" w:eastAsia="Times New Roman" w:hAnsi="Calibri" w:cs="Maiandra GD"/>
      <w:b/>
      <w:bCs/>
      <w:color w:val="000000" w:themeColor="text1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uenl.sharepoint.com/sites/intranet-communication-expertise-center/TUeCorporateidentity/EN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9A9CB5F003C04DB262D4EDBCFF3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9338B-605F-7A4F-B3A5-26191DC5A323}"/>
      </w:docPartPr>
      <w:docPartBody>
        <w:p w:rsidR="00957BBB" w:rsidRDefault="00000000">
          <w:pPr>
            <w:pStyle w:val="D89A9CB5F003C04DB262D4EDBCFF3E01"/>
          </w:pPr>
          <w:r w:rsidRPr="00D818D3">
            <w:rPr>
              <w:rStyle w:val="PlaceholderText"/>
            </w:rPr>
            <w:t>Kies een item.</w:t>
          </w:r>
        </w:p>
      </w:docPartBody>
    </w:docPart>
    <w:docPart>
      <w:docPartPr>
        <w:name w:val="BFEF5737A44DAC4E9AB124BFAA33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4619-DF39-DA4F-82DB-D906B10F3DE7}"/>
      </w:docPartPr>
      <w:docPartBody>
        <w:p w:rsidR="00957BBB" w:rsidRDefault="00A25050" w:rsidP="00A25050">
          <w:pPr>
            <w:pStyle w:val="BFEF5737A44DAC4E9AB124BFAA33534F"/>
          </w:pPr>
          <w:r w:rsidRPr="00A878DD">
            <w:rPr>
              <w:rStyle w:val="PlaceholderText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50"/>
    <w:rsid w:val="00191F7A"/>
    <w:rsid w:val="002354F5"/>
    <w:rsid w:val="006026AE"/>
    <w:rsid w:val="00957BBB"/>
    <w:rsid w:val="00A25050"/>
    <w:rsid w:val="00A579E3"/>
    <w:rsid w:val="00CE1BD2"/>
    <w:rsid w:val="00E8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L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050"/>
  </w:style>
  <w:style w:type="paragraph" w:customStyle="1" w:styleId="D89A9CB5F003C04DB262D4EDBCFF3E01">
    <w:name w:val="D89A9CB5F003C04DB262D4EDBCFF3E01"/>
  </w:style>
  <w:style w:type="paragraph" w:customStyle="1" w:styleId="BFEF5737A44DAC4E9AB124BFAA33534F">
    <w:name w:val="BFEF5737A44DAC4E9AB124BFAA33534F"/>
    <w:rsid w:val="00A250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35353B6-A853-438B-8696-5D12AD5359B0}">
  <we:reference id="a9ab067e-9317-4e22-a2c1-a1da3aa0d694" version="4.1.0.1911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emplafyFormConfiguration><![CDATA[{"formFields":[{"type":"heading","helpTexts":null,"label":"Style","locked":false,"name":"Style","spacing":null},{"type":"dropDown","helpTexts":null,"label":"Informal or formal","locked":false,"name":"InformalFormal","spacing":null,"autoSelectFirstOption":false,"dataSourceFieldName":"ListValueEN","dataSourceName":"FormalInformal","defaultValue":"Informal","filterByFieldName":null,"required":false,"filterBySource":null,"distinct":false,"hideIfNoUserInteractionRequired":false,"shouldRefreshFormOnChange":false,"shareValue":false},{"type":"heading","helpTexts":null,"label":"Address information","locked":false,"name":"AddressInformation","spacing":null},{"type":"dropDown","helpTexts":{"postfix":"Click in the field and enter the first letter of the building name. The building name (abbreviated with a building number) is displayed in the Letter."},"label":"Building","locked":false,"name":"Building","spacing":null,"autoSelectFirstOption":false,"dataSourceFieldName":"Name","dataSourceName":"Buildings","defaultValue":null,"filterByFieldName":null,"required":true,"filterBySource":null,"distinct":false,"hideIfNoUserInteractionRequired":false,"shouldRefreshFormOnChange":false,"shareValue":false},{"type":"dropDown","helpTexts":null,"label":"Classification","locked":false,"name":"Classification","spacing":null,"autoSelectFirstOption":false,"dataSourceFieldName":"ListValueEN","dataSourceName":"Classifications","defaultValue":null,"filterByFieldName":null,"required":true,"filterBySource":null,"distinct":false,"hideIfNoUserInteractionRequired":false,"shouldRefreshFormOnChange":false,"shareValue":false},{"type":"textBox","helpTexts":{"postfix":"Name Company / Institute, (Sub department company / institute), Attn. Name person, PO Box + nr / Street + Nr + addition, Zip code + City + Country"},"label":"Addressee","locked":false,"name":"Addressee","spacing":null,"defaultValue":null,"lines":6,"placeholder":"","required":false,"maxLength":null,"shareValue":false},{"type":"dropDown","label":"Salutation","name":"Salutation","helpTexts":{},"locked":false,"spacing":{},"autoSelectFirstOption":false,"dataSourceName":"SalutationsEN","defaultValue":null,"required":false,"distinct":false,"hideIfNoUserInteractionRequired":false,"shareValue":false,"dataSourceFieldName":"ListValue","filterCondition":{"type":"and","conditions":[{"type":"formFieldMatch","dataSourceFieldName":"FormalInformal","formFieldName":"InformalFormal"}]},"filterBySource":null,"filterByFieldName":null},{"type":"textBox","helpTexts":{"postfix":"Example: 'Mrs. De Vries' or 'Mr / Mrs'"},"label":"Name recipient","locked":false,"name":"NameRecipient","spacing":null,"defaultValue":null,"lines":1,"placeholder":"","required":true,"maxLength":null,"shareValue":false},{"type":"heading","helpTexts":null,"label":"Letter details","locked":false,"name":"LetterDetails","spacing":null},{"type":"datePicker","helpTexts":{"postfix":"The document will show the correct date notation."},"label":"Date","locked":false,"name":"Date","spacing":null,"required":false},{"type":"textBox","helpTexts":null,"label":"Subject","locked":false,"name":"Subject","spacing":null,"defaultValue":null,"lines":1,"placeholder":"","required":true,"maxLength":null,"shareValue":false},{"type":"textBox","helpTexts":null,"label":"Our reference","locked":false,"name":"OurReference","spacing":null,"defaultValue":null,"lines":1,"placeholder":"","required":false,"maxLength":null,"shareValue":false},{"type":"textBox","helpTexts":null,"label":"Your reference","locked":false,"name":"YourReference","spacing":null,"defaultValue":null,"lines":1,"placeholder":"","required":false,"maxLength":null,"shareValue":false},{"type":"textBox","helpTexts":null,"label":"Copy to","locked":false,"name":"CopyTo","spacing":null,"defaultValue":null,"lines":2,"placeholder":"","required":false,"maxLength":null,"shareValue":false},{"type":"textBox","helpTexts":null,"label":"Enclosures","locked":false,"name":"Enclosures","spacing":null,"defaultValue":null,"lines":2,"placeholder":"","required":false,"maxLength":null,"shareValue":false},{"type":"dropDown","label":"Signature","name":"Signature","helpTexts":{},"locked":false,"spacing":{},"autoSelectFirstOption":false,"dataSourceName":"ClosingsEN","defaultValue":null,"required":false,"distinct":false,"hideIfNoUserInteractionRequired":false,"shareValue":false,"dataSourceFieldName":"Name","filterCondition":{"type":"and","conditions":[{"type":"formFieldMatch","dataSourceFieldName":"FormalInformal","formFieldName":"InformalFormal"}]},"filterBySource":null,"filterByFieldName":null},{"type":"heading","helpTexts":null,"label":"Sender information","locked":false,"name":"SenderInformation","spacing":null},{"type":"textBox","helpTexts":null,"label":"Department or Service","locked":false,"name":"DepartmentOrService","spacing":null,"defaultValue":"{{UserProfile.Department}}","lines":1,"placeholder":"","required":false,"maxLength":null,"shareValue":false},{"type":"textBox","helpTexts":null,"label":"Capacity group or department","locked":false,"name":"CapacityGroupOrDepartment","spacing":null,"defaultValue":null,"lines":1,"placeholder":"","required":false,"maxLength":null,"shareValue":false},{"type":"textBox","helpTexts":{"postfix":"Your 4-digit TU/e phone number will be displayed if this is known. Add a second number, syntax:  1234 /5678 Is the field; TU/e telephone number blank, do not enter anything. Pay attention: Leave this field blank if you do not have a TU/e phone number."},"label":"TU/e phone number","locked":false,"name":"TUePhoneNumber","spacing":null,"defaultValue":"{{UserProfile.PhoneNumber}}","lines":1,"placeholder":"","required":false,"maxLength":null,"shareValue":false},{"type":"textBox","helpTexts":null,"label":"Email address","locked":false,"name":"EmailAddress","spacing":null,"defaultValue":"{{UserProfile.Email}}","lines":1,"placeholder":"","required":false,"maxLength":null,"shareValue":false},{"type":"textBox","helpTexts":null,"label":"Your name","locked":false,"name":"YourName","spacing":null,"defaultValue":"{{UserProfile.DisplayName}}","lines":1,"placeholder":"","required":false,"maxLength":null,"shareValue":false},{"type":"textBox","helpTexts":null,"label":"Position","locked":false,"name":"Position","spacing":null,"defaultValue":"{{UserProfile.JobTitle}}","lines":1,"placeholder":"","required":false,"maxLength":null,"shareValue":false},{"type":"textBox","helpTexts":{"postfix":"For example: Project manager, supporter, assistant researcher and so on."},"label":"Role","locked":false,"name":"Role","spacing":null,"defaultValue":null,"lines":1,"placeholder":"","required":false,"maxLength":null,"shareValue":false}],"formDataEntries":[]}]]></TemplafyForm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dcc6d-5a40-4ec2-9543-10e19496ba30">
      <Terms xmlns="http://schemas.microsoft.com/office/infopath/2007/PartnerControls"/>
    </lcf76f155ced4ddcb4097134ff3c332f>
    <TaxCatchAll xmlns="c9e239e1-eba3-46c3-b6c4-774a7c1dd7fe" xsi:nil="true"/>
    <Date_x0020_Document xmlns="c9e239e1-eba3-46c3-b6c4-774a7c1dd7fe">2026-03-22T09:59:16+00:00</Date_x0020_Document>
    <Relations xmlns="c9e239e1-eba3-46c3-b6c4-774a7c1dd7fe" xsi:nil="true"/>
    <Authourised_x0020_by xmlns="c9e239e1-eba3-46c3-b6c4-774a7c1dd7fe">
      <UserInfo>
        <DisplayName/>
        <AccountId xsi:nil="true"/>
        <AccountType/>
      </UserInfo>
    </Authourised_x0020_by>
    <Origin xmlns="c9e239e1-eba3-46c3-b6c4-774a7c1dd7fe" xsi:nil="true"/>
    <Category_x0020_RDM xmlns="c9e239e1-eba3-46c3-b6c4-774a7c1dd7fe">General</Category_x0020_RDM>
    <Creator xmlns="c9e239e1-eba3-46c3-b6c4-774a7c1dd7fe">
      <UserInfo>
        <DisplayName/>
        <AccountId xsi:nil="true"/>
        <AccountType/>
      </UserInfo>
    </Creator>
    <Leader xmlns="c9e239e1-eba3-46c3-b6c4-774a7c1dd7fe">
      <UserInfo>
        <DisplayName/>
        <AccountId xsi:nil="true"/>
        <AccountType/>
      </UserInfo>
    </Leader>
    <Descriptions xmlns="c9e239e1-eba3-46c3-b6c4-774a7c1dd7fe" xsi:nil="true"/>
    <Results xmlns="c9e239e1-eba3-46c3-b6c4-774a7c1dd7fe">Unknown</Results>
    <Coverages xmlns="c9e239e1-eba3-46c3-b6c4-774a7c1dd7fe" xsi:nil="true"/>
    <ObjectType xmlns="c9e239e1-eba3-46c3-b6c4-774a7c1dd7fe">Concept</ObjectType>
    <Department_x0020_TU_x002f_e xmlns="c9e239e1-eba3-46c3-b6c4-774a7c1dd7fe">Data Management and Library</Department_x0020_TU_x002f_e>
    <Identification_x0020_Code xmlns="c9e239e1-eba3-46c3-b6c4-774a7c1dd7fe" xsi:nil="true"/>
    <Date_x0020_Authourised xmlns="c9e239e1-eba3-46c3-b6c4-774a7c1dd7fe" xsi:nil="true"/>
  </documentManagement>
</p:properties>
</file>

<file path=customXml/item4.xml><?xml version="1.0" encoding="utf-8"?>
<TemplafyTemplateConfiguration><![CDATA[{"elementsMetadata":[],"transformationConfigurations":[{"documentName":"Letter {{StringJoin(\" \", Form.Subject, Form.NameRecipient)}}","type":"documentName"}],"enableDocumentContentUpdater":true,"version":"2.0"}]]></TemplafyTemplate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999B518C8EF4A9F0A52055D700488" ma:contentTypeVersion="39" ma:contentTypeDescription="Create a new document." ma:contentTypeScope="" ma:versionID="2389db6bcdd312acab1d51402826d569">
  <xsd:schema xmlns:xsd="http://www.w3.org/2001/XMLSchema" xmlns:xs="http://www.w3.org/2001/XMLSchema" xmlns:p="http://schemas.microsoft.com/office/2006/metadata/properties" xmlns:ns2="c9e239e1-eba3-46c3-b6c4-774a7c1dd7fe" xmlns:ns3="9bddcc6d-5a40-4ec2-9543-10e19496ba30" targetNamespace="http://schemas.microsoft.com/office/2006/metadata/properties" ma:root="true" ma:fieldsID="22ba150b066640945a2f371480968da4" ns2:_="" ns3:_="">
    <xsd:import namespace="c9e239e1-eba3-46c3-b6c4-774a7c1dd7fe"/>
    <xsd:import namespace="9bddcc6d-5a40-4ec2-9543-10e19496ba30"/>
    <xsd:element name="properties">
      <xsd:complexType>
        <xsd:sequence>
          <xsd:element name="documentManagement">
            <xsd:complexType>
              <xsd:all>
                <xsd:element ref="ns2:ObjectType" minOccurs="0"/>
                <xsd:element ref="ns2:Category_x0020_RDM" minOccurs="0"/>
                <xsd:element ref="ns2:Descriptions" minOccurs="0"/>
                <xsd:element ref="ns2:Department_x0020_TU_x002f_e" minOccurs="0"/>
                <xsd:element ref="ns2:Creator" minOccurs="0"/>
                <xsd:element ref="ns2:Date_x0020_Document" minOccurs="0"/>
                <xsd:element ref="ns2:Results" minOccurs="0"/>
                <xsd:element ref="ns2:Origin" minOccurs="0"/>
                <xsd:element ref="ns2:Authourised_x0020_by" minOccurs="0"/>
                <xsd:element ref="ns2:Identification_x0020_Code" minOccurs="0"/>
                <xsd:element ref="ns3:MediaServiceMetadata" minOccurs="0"/>
                <xsd:element ref="ns3:MediaServiceFastMetadata" minOccurs="0"/>
                <xsd:element ref="ns2:Coverages" minOccurs="0"/>
                <xsd:element ref="ns2:Date_x0020_Authourised" minOccurs="0"/>
                <xsd:element ref="ns2:Relations" minOccurs="0"/>
                <xsd:element ref="ns2:Leader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239e1-eba3-46c3-b6c4-774a7c1dd7fe" elementFormDefault="qualified">
    <xsd:import namespace="http://schemas.microsoft.com/office/2006/documentManagement/types"/>
    <xsd:import namespace="http://schemas.microsoft.com/office/infopath/2007/PartnerControls"/>
    <xsd:element name="ObjectType" ma:index="1" nillable="true" ma:displayName="ObjectType" ma:default="Concept" ma:description="Type of Information object." ma:format="Dropdown" ma:indexed="true" ma:internalName="ObjectType">
      <xsd:simpleType>
        <xsd:union memberTypes="dms:Text">
          <xsd:simpleType>
            <xsd:restriction base="dms:Choice">
              <xsd:enumeration value="Concept"/>
              <xsd:enumeration value="Report"/>
              <xsd:enumeration value="Project document"/>
              <xsd:enumeration value="Policy document"/>
              <xsd:enumeration value="Agenda"/>
              <xsd:enumeration value="Attachment"/>
              <xsd:enumeration value="Letter"/>
              <xsd:enumeration value="Book"/>
              <xsd:enumeration value="Brochure"/>
              <xsd:enumeration value="Contract"/>
              <xsd:enumeration value="List"/>
              <xsd:enumeration value="Article"/>
              <xsd:enumeration value="Image"/>
              <xsd:enumeration value="Education document"/>
              <xsd:enumeration value="Invoice"/>
              <xsd:enumeration value="Resolution"/>
              <xsd:enumeration value="Plan"/>
            </xsd:restriction>
          </xsd:simpleType>
        </xsd:union>
      </xsd:simpleType>
    </xsd:element>
    <xsd:element name="Category_x0020_RDM" ma:index="2" nillable="true" ma:displayName="Category RDM" ma:default="General" ma:description="Topic of which the object is classified.&#10;" ma:format="Dropdown" ma:internalName="Category_x0020_RDM">
      <xsd:simpleType>
        <xsd:union memberTypes="dms:Text">
          <xsd:simpleType>
            <xsd:restriction base="dms:Choice">
              <xsd:enumeration value="General"/>
              <xsd:enumeration value="NWO"/>
              <xsd:enumeration value="H2020"/>
              <xsd:enumeration value="Non-Funder"/>
              <xsd:enumeration value="ZonMW"/>
              <xsd:enumeration value="GDPR"/>
              <xsd:enumeration value="IPR"/>
              <xsd:enumeration value="Licences"/>
              <xsd:enumeration value="Statistics"/>
              <xsd:enumeration value="Metadata"/>
              <xsd:enumeration value="FAIR"/>
              <xsd:enumeration value="Bachelor"/>
              <xsd:enumeration value="Master"/>
              <xsd:enumeration value="PDH"/>
              <xsd:enumeration value="Researchers"/>
              <xsd:enumeration value="Support Department"/>
              <xsd:enumeration value="Software training"/>
              <xsd:enumeration value="Standard"/>
              <xsd:enumeration value="4TU"/>
              <xsd:enumeration value="Generic repository"/>
              <xsd:enumeration value="Subject specific repository"/>
              <xsd:enumeration value="Internal archiving"/>
              <xsd:enumeration value="Internal policies"/>
              <xsd:enumeration value="External policies"/>
              <xsd:enumeration value="Communication plan"/>
              <xsd:enumeration value="Website"/>
              <xsd:enumeration value="Research support portal"/>
              <xsd:enumeration value="UKB"/>
              <xsd:enumeration value="LCRDM"/>
              <xsd:enumeration value="RDA"/>
              <xsd:enumeration value="OSCTU/e"/>
            </xsd:restriction>
          </xsd:simpleType>
        </xsd:union>
      </xsd:simpleType>
    </xsd:element>
    <xsd:element name="Descriptions" ma:index="3" nillable="true" ma:displayName="Descriptions" ma:description="Context information. Short explanation about the object. &#10;" ma:internalName="Descriptions">
      <xsd:simpleType>
        <xsd:restriction base="dms:Note">
          <xsd:maxLength value="255"/>
        </xsd:restriction>
      </xsd:simpleType>
    </xsd:element>
    <xsd:element name="Department_x0020_TU_x002f_e" ma:index="4" nillable="true" ma:displayName="Department TU/e" ma:default="Data Management and Library" ma:description="Organisation that owns the object at the moment of registration.&#10;" ma:format="Dropdown" ma:internalName="Department_x0020_TU_x002F_e">
      <xsd:simpleType>
        <xsd:union memberTypes="dms:Text">
          <xsd:simpleType>
            <xsd:restriction base="dms:Choice">
              <xsd:enumeration value="Data Management and Library"/>
              <xsd:enumeration value="Biomedical Engineering"/>
              <xsd:enumeration value="Built Environment"/>
              <xsd:enumeration value="Electrical Engineering"/>
              <xsd:enumeration value="Industrial Design"/>
              <xsd:enumeration value="Chemical Engineering and Chemistry"/>
              <xsd:enumeration value="Industrial Engineering &amp; Innovation Sciences"/>
              <xsd:enumeration value="Applied Physics"/>
              <xsd:enumeration value="Mechanical Engineering"/>
              <xsd:enumeration value="Mathematics and Computer Science"/>
            </xsd:restriction>
          </xsd:simpleType>
        </xsd:union>
      </xsd:simpleType>
    </xsd:element>
    <xsd:element name="Creator" ma:index="5" nillable="true" ma:displayName="Creator" ma:description="Actual writer or creator of the object." ma:list="UserInfo" ma:SearchPeopleOnly="false" ma:SharePointGroup="0" ma:internalName="Creat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ocument" ma:index="6" nillable="true" ma:displayName="Date Document" ma:default="[today]" ma:description="The actual date that the object was created.&#10;" ma:format="DateOnly" ma:internalName="Date_x0020_Document">
      <xsd:simpleType>
        <xsd:restriction base="dms:DateTime"/>
      </xsd:simpleType>
    </xsd:element>
    <xsd:element name="Results" ma:index="7" nillable="true" ma:displayName="Results" ma:default="Unknown" ma:description="The result of the proces or status of the document.&#10;" ma:format="RadioButtons" ma:internalName="Results">
      <xsd:simpleType>
        <xsd:union memberTypes="dms:Text">
          <xsd:simpleType>
            <xsd:restriction base="dms:Choice">
              <xsd:enumeration value="Unknown"/>
              <xsd:enumeration value="Not started"/>
              <xsd:enumeration value="To be reviewed"/>
              <xsd:enumeration value="In progress"/>
              <xsd:enumeration value="Completed"/>
            </xsd:restriction>
          </xsd:simpleType>
        </xsd:union>
      </xsd:simpleType>
    </xsd:element>
    <xsd:element name="Origin" ma:index="8" nillable="true" ma:displayName="Origin" ma:description="Original source" ma:internalName="Origin">
      <xsd:simpleType>
        <xsd:restriction base="dms:Note">
          <xsd:maxLength value="255"/>
        </xsd:restriction>
      </xsd:simpleType>
    </xsd:element>
    <xsd:element name="Authourised_x0020_by" ma:index="9" nillable="true" ma:displayName="Authourised by" ma:description="An organization or person responsible for or involved in the creation, recording of an object." ma:list="UserInfo" ma:SharePointGroup="0" ma:internalName="Authourised_x0020_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dentification_x0020_Code" ma:index="10" nillable="true" ma:displayName="Identification Code" ma:description="Number or code assigned to an object outside the dynamic archive&#10;" ma:internalName="Identification_x0020_Code">
      <xsd:simpleType>
        <xsd:restriction base="dms:Text">
          <xsd:maxLength value="255"/>
        </xsd:restriction>
      </xsd:simpleType>
    </xsd:element>
    <xsd:element name="Coverages" ma:index="20" nillable="true" ma:displayName="Coverages" ma:description="Valid period or location." ma:internalName="Coverages">
      <xsd:simpleType>
        <xsd:restriction base="dms:Text">
          <xsd:maxLength value="255"/>
        </xsd:restriction>
      </xsd:simpleType>
    </xsd:element>
    <xsd:element name="Date_x0020_Authourised" ma:index="21" nillable="true" ma:displayName="Date Authourised" ma:description="Date approved" ma:format="DateOnly" ma:internalName="Date_x0020_Authourised">
      <xsd:simpleType>
        <xsd:restriction base="dms:DateTime"/>
      </xsd:simpleType>
    </xsd:element>
    <xsd:element name="Relations" ma:index="22" nillable="true" ma:displayName="Relations" ma:description="Naam project or workflow of which document is part of." ma:internalName="Relations">
      <xsd:simpleType>
        <xsd:restriction base="dms:Text">
          <xsd:maxLength value="255"/>
        </xsd:restriction>
      </xsd:simpleType>
    </xsd:element>
    <xsd:element name="Leader" ma:index="23" nillable="true" ma:displayName="Leader" ma:description="Project or team leader or person responsible" ma:list="UserInfo" ma:SharePointGroup="0" ma:internalName="Lea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6" nillable="true" ma:displayName="Taxonomy Catch All Column" ma:hidden="true" ma:list="{2bfc0286-fbfa-4171-b0cb-d3863062621c}" ma:internalName="TaxCatchAll" ma:showField="CatchAllData" ma:web="c9e239e1-eba3-46c3-b6c4-774a7c1dd7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dcc6d-5a40-4ec2-9543-10e19496b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2" nillable="true" ma:displayName="Location" ma:internalName="MediaServiceLocation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5f80264a-99e7-47cd-820c-3e92ce78c5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015054-235E-4DA5-89B4-9E88D303B3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2CF77-508C-4D6C-A155-2B253403EB17}">
  <ds:schemaRefs/>
</ds:datastoreItem>
</file>

<file path=customXml/itemProps3.xml><?xml version="1.0" encoding="utf-8"?>
<ds:datastoreItem xmlns:ds="http://schemas.openxmlformats.org/officeDocument/2006/customXml" ds:itemID="{38A61EC5-9122-45AD-AB9F-4FF87D88C420}">
  <ds:schemaRefs>
    <ds:schemaRef ds:uri="http://schemas.microsoft.com/office/2006/metadata/properties"/>
    <ds:schemaRef ds:uri="http://schemas.microsoft.com/office/infopath/2007/PartnerControls"/>
    <ds:schemaRef ds:uri="9bddcc6d-5a40-4ec2-9543-10e19496ba30"/>
    <ds:schemaRef ds:uri="c9e239e1-eba3-46c3-b6c4-774a7c1dd7fe"/>
  </ds:schemaRefs>
</ds:datastoreItem>
</file>

<file path=customXml/itemProps4.xml><?xml version="1.0" encoding="utf-8"?>
<ds:datastoreItem xmlns:ds="http://schemas.openxmlformats.org/officeDocument/2006/customXml" ds:itemID="{FF032137-D655-4BB5-8A45-8CE20A48DDEB}">
  <ds:schemaRefs/>
</ds:datastoreItem>
</file>

<file path=customXml/itemProps5.xml><?xml version="1.0" encoding="utf-8"?>
<ds:datastoreItem xmlns:ds="http://schemas.openxmlformats.org/officeDocument/2006/customXml" ds:itemID="{196F8EF8-941A-4E41-A914-6CAB5AB4D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239e1-eba3-46c3-b6c4-774a7c1dd7fe"/>
    <ds:schemaRef ds:uri="9bddcc6d-5a40-4ec2-9543-10e19496b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EN%20Letter.dotx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EN Letter</vt:lpstr>
      <vt:lpstr>EN Letter</vt:lpstr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Letter</dc:title>
  <dc:subject/>
  <dc:creator>Liz Guzman Ramirez</dc:creator>
  <cp:keywords/>
  <dc:description/>
  <cp:lastModifiedBy>Guzman Ramirez, Liz</cp:lastModifiedBy>
  <cp:revision>4</cp:revision>
  <dcterms:created xsi:type="dcterms:W3CDTF">2026-05-04T09:13:00Z</dcterms:created>
  <dcterms:modified xsi:type="dcterms:W3CDTF">2026-05-04T09:16:00Z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0x01010023A999B518C8EF4A9F0A52055D700488</vt:lpwstr>
  </property>
  <property fmtid="{D5CDD505-2E9C-101B-9397-08002B2CF9AE}" pid="3" name="MediaServiceImageTags">
    <vt:lpwstr/>
  </property>
</Properties>
</file>