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31680" w:rightFromText="31680" w:topFromText="1776" w:bottomFromText="180" w:vertAnchor="page" w:horzAnchor="margin" w:tblpY="261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25"/>
        <w:gridCol w:w="25"/>
        <w:gridCol w:w="25"/>
        <w:gridCol w:w="25"/>
        <w:gridCol w:w="25"/>
      </w:tblGrid>
      <w:tr w:rsidR="000F1C61" w:rsidRPr="00FF4009" w14:paraId="49E1B6FA" w14:textId="77777777" w:rsidTr="00EB4EB0">
        <w:trPr>
          <w:trHeight w:hRule="exact" w:val="280"/>
        </w:trPr>
        <w:tc>
          <w:tcPr>
            <w:tcW w:w="4819" w:type="dxa"/>
          </w:tcPr>
          <w:p w14:paraId="603AD2F4" w14:textId="4EF1730D" w:rsidR="000F1C61" w:rsidRPr="008D0BD6" w:rsidRDefault="000F1C61" w:rsidP="00EB4EB0">
            <w:pPr>
              <w:pStyle w:val="AddressboxreturnaddressTUEindhoven"/>
            </w:pPr>
          </w:p>
        </w:tc>
        <w:tc>
          <w:tcPr>
            <w:tcW w:w="25" w:type="dxa"/>
            <w:tcBorders>
              <w:top w:val="single" w:sz="2" w:space="0" w:color="FFFFFF"/>
              <w:left w:val="nil"/>
              <w:bottom w:val="single" w:sz="2" w:space="0" w:color="FFFFFF"/>
              <w:right w:val="single" w:sz="2" w:space="0" w:color="FFFFFF"/>
            </w:tcBorders>
          </w:tcPr>
          <w:p w14:paraId="4BBBBDEC" w14:textId="77777777" w:rsidR="000F1C61" w:rsidRPr="008D0BD6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C71D40F" w14:textId="77777777" w:rsidR="000F1C61" w:rsidRPr="008D0BD6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5E12EAC" w14:textId="77777777" w:rsidR="000F1C61" w:rsidRPr="008D0BD6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AC853A1" w14:textId="77777777" w:rsidR="000F1C61" w:rsidRPr="008D0BD6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23D047C" w14:textId="77777777" w:rsidR="000F1C61" w:rsidRPr="008D0BD6" w:rsidRDefault="000F1C61" w:rsidP="00EB4EB0">
            <w:pPr>
              <w:pStyle w:val="AddressboxTUEindhoven"/>
            </w:pPr>
          </w:p>
        </w:tc>
      </w:tr>
      <w:tr w:rsidR="000F1C61" w:rsidRPr="00F2561C" w14:paraId="1FBAD976" w14:textId="77777777" w:rsidTr="00EB4EB0">
        <w:trPr>
          <w:trHeight w:hRule="exact" w:val="200"/>
        </w:trPr>
        <w:tc>
          <w:tcPr>
            <w:tcW w:w="4819" w:type="dxa"/>
          </w:tcPr>
          <w:p w14:paraId="73357BEB" w14:textId="1FD7A732" w:rsidR="000F1C61" w:rsidRDefault="000F1C61" w:rsidP="00EB4EB0">
            <w:pPr>
              <w:pStyle w:val="ClassificationTUEindhoven"/>
              <w:framePr w:hSpace="0" w:wrap="auto" w:vAnchor="margin" w:hAnchor="text" w:xAlign="left" w:yAlign="inline"/>
            </w:pPr>
          </w:p>
        </w:tc>
        <w:tc>
          <w:tcPr>
            <w:tcW w:w="25" w:type="dxa"/>
            <w:tcBorders>
              <w:top w:val="single" w:sz="2" w:space="0" w:color="FFFFFF"/>
              <w:left w:val="nil"/>
              <w:bottom w:val="single" w:sz="2" w:space="0" w:color="FFFFFF"/>
              <w:right w:val="single" w:sz="2" w:space="0" w:color="FFFFFF"/>
            </w:tcBorders>
          </w:tcPr>
          <w:p w14:paraId="65DFE42C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9416B49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DBDC0A9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394F7E0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4F6161A" w14:textId="77777777" w:rsidR="000F1C61" w:rsidRPr="00F2561C" w:rsidRDefault="000F1C61" w:rsidP="00EB4EB0">
            <w:pPr>
              <w:pStyle w:val="AddressboxTUEindhoven"/>
            </w:pPr>
          </w:p>
        </w:tc>
      </w:tr>
      <w:tr w:rsidR="000F1C61" w:rsidRPr="00F2561C" w14:paraId="2445F6A3" w14:textId="77777777" w:rsidTr="00EB4EB0">
        <w:trPr>
          <w:trHeight w:hRule="exact" w:val="1220"/>
        </w:trPr>
        <w:tc>
          <w:tcPr>
            <w:tcW w:w="4819" w:type="dxa"/>
          </w:tcPr>
          <w:p w14:paraId="5E353AA3" w14:textId="2F35EB1A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nil"/>
              <w:bottom w:val="single" w:sz="2" w:space="0" w:color="FFFFFF"/>
              <w:right w:val="single" w:sz="2" w:space="0" w:color="FFFFFF"/>
            </w:tcBorders>
          </w:tcPr>
          <w:p w14:paraId="3B1776F3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E3B2C29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F19D93E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DAFE9C6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0A8515C" w14:textId="77777777" w:rsidR="000F1C61" w:rsidRPr="00F2561C" w:rsidRDefault="000F1C61" w:rsidP="00EB4EB0">
            <w:pPr>
              <w:pStyle w:val="AddressboxTUEindhoven"/>
            </w:pPr>
          </w:p>
        </w:tc>
      </w:tr>
    </w:tbl>
    <w:p w14:paraId="2540904A" w14:textId="77777777" w:rsidR="001A7236" w:rsidRDefault="001A7236" w:rsidP="001A7236">
      <w:pPr>
        <w:spacing w:line="360" w:lineRule="atLeast"/>
        <w:jc w:val="center"/>
        <w:outlineLvl w:val="0"/>
        <w:rPr>
          <w:rFonts w:cs="Times New Roman"/>
          <w:b/>
          <w:bCs/>
          <w:kern w:val="36"/>
          <w:sz w:val="48"/>
          <w:szCs w:val="48"/>
          <w:lang w:eastAsia="en-GB"/>
        </w:rPr>
      </w:pPr>
      <w:r w:rsidRPr="00CB7E88">
        <w:rPr>
          <w:rFonts w:cs="Times New Roman"/>
          <w:b/>
          <w:bCs/>
          <w:kern w:val="36"/>
          <w:sz w:val="48"/>
          <w:szCs w:val="48"/>
          <w:lang w:eastAsia="en-GB"/>
        </w:rPr>
        <w:t>Ethics Review Template</w:t>
      </w:r>
    </w:p>
    <w:p w14:paraId="37AE63BE" w14:textId="77777777" w:rsidR="001A7236" w:rsidRPr="001A7236" w:rsidRDefault="001A7236" w:rsidP="001A7236">
      <w:pPr>
        <w:pStyle w:val="BodytextTUEindhoven"/>
        <w:rPr>
          <w:lang w:eastAsia="en-GB"/>
        </w:rPr>
      </w:pPr>
    </w:p>
    <w:p w14:paraId="38EC3FAC" w14:textId="77777777" w:rsidR="001A7236" w:rsidRPr="00CB7E88" w:rsidRDefault="001A7236" w:rsidP="001A7236">
      <w:pPr>
        <w:spacing w:line="240" w:lineRule="auto"/>
        <w:rPr>
          <w:rFonts w:cs="Segoe UI"/>
          <w:lang w:eastAsia="en-GB"/>
        </w:rPr>
      </w:pPr>
      <w:r w:rsidRPr="00CB7E88">
        <w:rPr>
          <w:rFonts w:cs="Segoe UI"/>
          <w:lang w:eastAsia="en-GB"/>
        </w:rPr>
        <w:t>Via this template you can create (or upload) your Ethics Review and request a review by the Ethical Review Board (ERB). This Ethical Review template should be completed for every research study that involves human participants or personal data.</w:t>
      </w:r>
    </w:p>
    <w:p w14:paraId="524928A8" w14:textId="7C14AA94" w:rsidR="001A7236" w:rsidRDefault="001A7236" w:rsidP="001A7236">
      <w:pPr>
        <w:spacing w:before="100" w:beforeAutospacing="1" w:line="240" w:lineRule="auto"/>
        <w:rPr>
          <w:rFonts w:cs="Segoe UI"/>
          <w:lang w:eastAsia="en-GB"/>
        </w:rPr>
      </w:pPr>
      <w:r w:rsidRPr="00CB7E88">
        <w:rPr>
          <w:rFonts w:cs="Segoe UI"/>
          <w:b/>
          <w:bCs/>
          <w:lang w:eastAsia="en-GB"/>
        </w:rPr>
        <w:t>Questions:</w:t>
      </w:r>
      <w:r w:rsidRPr="00CB7E88">
        <w:rPr>
          <w:rFonts w:cs="Segoe UI"/>
          <w:lang w:eastAsia="en-GB"/>
        </w:rPr>
        <w:t xml:space="preserve"> If you have questions for the ethics committee, add them at the end of the form as a comment under “Activity”.</w:t>
      </w:r>
      <w:r w:rsidR="00297726">
        <w:rPr>
          <w:rFonts w:cs="Segoe UI"/>
          <w:lang w:eastAsia="en-GB"/>
        </w:rPr>
        <w:br/>
      </w:r>
      <w:r w:rsidRPr="00CB7E88">
        <w:rPr>
          <w:rFonts w:cs="Segoe UI"/>
          <w:b/>
          <w:bCs/>
          <w:lang w:eastAsia="en-GB"/>
        </w:rPr>
        <w:t>Submit:</w:t>
      </w:r>
      <w:r w:rsidRPr="00CB7E88">
        <w:rPr>
          <w:rFonts w:cs="Segoe UI"/>
          <w:lang w:eastAsia="en-GB"/>
        </w:rPr>
        <w:t xml:space="preserve"> Once you’ve completed the form, click “Submit”. Your form will be automatically sent to the Ethics Review Board for revision.</w:t>
      </w:r>
    </w:p>
    <w:p w14:paraId="31B961FB" w14:textId="77777777" w:rsidR="00297726" w:rsidRDefault="0029772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</w:p>
    <w:p w14:paraId="1613CD92" w14:textId="3FE0E4E1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1. Project Title*</w:t>
      </w:r>
    </w:p>
    <w:p w14:paraId="10C21396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2. Are you </w:t>
      </w:r>
      <w:proofErr w:type="gramStart"/>
      <w:r w:rsidRPr="00CB7E88">
        <w:rPr>
          <w:rFonts w:cs="Times New Roman"/>
          <w:b/>
          <w:bCs/>
          <w:lang w:eastAsia="en-GB"/>
        </w:rPr>
        <w:t>a?*</w:t>
      </w:r>
      <w:proofErr w:type="gramEnd"/>
    </w:p>
    <w:p w14:paraId="00762827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Bachelor student</w:t>
      </w:r>
      <w:r>
        <w:rPr>
          <w:rFonts w:cs="Times New Roman"/>
          <w:lang w:eastAsia="en-GB"/>
        </w:rPr>
        <w:br/>
      </w:r>
      <w:r w:rsidRPr="00CB7E88">
        <w:rPr>
          <w:rFonts w:cs="Times New Roman"/>
          <w:lang w:eastAsia="en-GB"/>
        </w:rPr>
        <w:t>Master student</w:t>
      </w:r>
    </w:p>
    <w:p w14:paraId="4FEF1EA8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Researcher (PhD, academic staff)</w:t>
      </w:r>
    </w:p>
    <w:p w14:paraId="2377FF9B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Other</w:t>
      </w:r>
    </w:p>
    <w:p w14:paraId="4D95A3D1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3. Name of the researcher (Student or </w:t>
      </w:r>
      <w:proofErr w:type="gramStart"/>
      <w:r w:rsidRPr="00CB7E88">
        <w:rPr>
          <w:rFonts w:cs="Times New Roman"/>
          <w:b/>
          <w:bCs/>
          <w:lang w:eastAsia="en-GB"/>
        </w:rPr>
        <w:t>Researcher)*</w:t>
      </w:r>
      <w:proofErr w:type="gramEnd"/>
    </w:p>
    <w:p w14:paraId="00BA5FD9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4. Email of the researcher (Student or </w:t>
      </w:r>
      <w:proofErr w:type="gramStart"/>
      <w:r w:rsidRPr="00CB7E88">
        <w:rPr>
          <w:rFonts w:cs="Times New Roman"/>
          <w:b/>
          <w:bCs/>
          <w:lang w:eastAsia="en-GB"/>
        </w:rPr>
        <w:t>Researcher)*</w:t>
      </w:r>
      <w:proofErr w:type="gramEnd"/>
    </w:p>
    <w:p w14:paraId="08FBAFEC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5. Supervisor(s) Name(s)</w:t>
      </w:r>
    </w:p>
    <w:p w14:paraId="3A98AB08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5a. Supervisor(s) email address(es)</w:t>
      </w:r>
    </w:p>
    <w:p w14:paraId="0DE61D06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6. Department*</w:t>
      </w:r>
    </w:p>
    <w:p w14:paraId="4FF43982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Select...</w:t>
      </w:r>
    </w:p>
    <w:p w14:paraId="23D92101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6a. Are you or your supervisor(s) from the HTI </w:t>
      </w:r>
      <w:proofErr w:type="gramStart"/>
      <w:r w:rsidRPr="00CB7E88">
        <w:rPr>
          <w:rFonts w:cs="Times New Roman"/>
          <w:b/>
          <w:bCs/>
          <w:lang w:eastAsia="en-GB"/>
        </w:rPr>
        <w:t>group?*</w:t>
      </w:r>
      <w:proofErr w:type="gramEnd"/>
    </w:p>
    <w:p w14:paraId="5BD3D9D6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6958C29A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6F02B96B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6b. How much will the total study </w:t>
      </w:r>
      <w:proofErr w:type="gramStart"/>
      <w:r w:rsidRPr="00CB7E88">
        <w:rPr>
          <w:rFonts w:cs="Times New Roman"/>
          <w:b/>
          <w:bCs/>
          <w:lang w:eastAsia="en-GB"/>
        </w:rPr>
        <w:t>cost?*</w:t>
      </w:r>
      <w:proofErr w:type="gramEnd"/>
    </w:p>
    <w:p w14:paraId="56902AF7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Below 100€</w:t>
      </w:r>
    </w:p>
    <w:p w14:paraId="73CD318D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100€-1000€</w:t>
      </w:r>
    </w:p>
    <w:p w14:paraId="21F2D6AD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More than 1000€</w:t>
      </w:r>
    </w:p>
    <w:p w14:paraId="46CFE293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7. What is the purpose of this study? (select all that </w:t>
      </w:r>
      <w:proofErr w:type="gramStart"/>
      <w:r w:rsidRPr="00CB7E88">
        <w:rPr>
          <w:rFonts w:cs="Times New Roman"/>
          <w:b/>
          <w:bCs/>
          <w:lang w:eastAsia="en-GB"/>
        </w:rPr>
        <w:t>apply)*</w:t>
      </w:r>
      <w:proofErr w:type="gramEnd"/>
    </w:p>
    <w:p w14:paraId="3033EFEE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Educational purposes (as part of a course)</w:t>
      </w:r>
    </w:p>
    <w:p w14:paraId="53883EB9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lastRenderedPageBreak/>
        <w:t>Scientific purposes (possibly leading to a publication)</w:t>
      </w:r>
    </w:p>
    <w:p w14:paraId="730199F9" w14:textId="77777777" w:rsidR="001A7236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7a. For what course is this </w:t>
      </w:r>
      <w:proofErr w:type="gramStart"/>
      <w:r w:rsidRPr="00CB7E88">
        <w:rPr>
          <w:rFonts w:cs="Times New Roman"/>
          <w:b/>
          <w:bCs/>
          <w:lang w:eastAsia="en-GB"/>
        </w:rPr>
        <w:t>required?*</w:t>
      </w:r>
      <w:proofErr w:type="gramEnd"/>
    </w:p>
    <w:p w14:paraId="34A776AF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8. What are your main research </w:t>
      </w:r>
      <w:proofErr w:type="gramStart"/>
      <w:r w:rsidRPr="00CB7E88">
        <w:rPr>
          <w:rFonts w:cs="Times New Roman"/>
          <w:b/>
          <w:bCs/>
          <w:lang w:eastAsia="en-GB"/>
        </w:rPr>
        <w:t>questions?*</w:t>
      </w:r>
      <w:proofErr w:type="gramEnd"/>
    </w:p>
    <w:p w14:paraId="1780DFA8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9. Has your proposal already been approved by an external Ethical Review </w:t>
      </w:r>
      <w:proofErr w:type="gramStart"/>
      <w:r w:rsidRPr="00CB7E88">
        <w:rPr>
          <w:rFonts w:cs="Times New Roman"/>
          <w:b/>
          <w:bCs/>
          <w:lang w:eastAsia="en-GB"/>
        </w:rPr>
        <w:t>Board?*</w:t>
      </w:r>
      <w:proofErr w:type="gramEnd"/>
    </w:p>
    <w:p w14:paraId="4610FFD4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15335304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43809A53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9a. External ERB, please upload your ethical approval letter </w:t>
      </w:r>
      <w:proofErr w:type="gramStart"/>
      <w:r w:rsidRPr="00CB7E88">
        <w:rPr>
          <w:rFonts w:cs="Times New Roman"/>
          <w:b/>
          <w:bCs/>
          <w:lang w:eastAsia="en-GB"/>
        </w:rPr>
        <w:t>here:*</w:t>
      </w:r>
      <w:proofErr w:type="gramEnd"/>
    </w:p>
    <w:p w14:paraId="6E22CD11" w14:textId="77777777" w:rsidR="001A7236" w:rsidRPr="00CB7E88" w:rsidRDefault="001A7236" w:rsidP="001A7236">
      <w:pPr>
        <w:spacing w:before="432" w:line="360" w:lineRule="atLeast"/>
        <w:jc w:val="center"/>
        <w:outlineLvl w:val="1"/>
        <w:rPr>
          <w:rFonts w:cs="Times New Roman"/>
          <w:b/>
          <w:bCs/>
          <w:sz w:val="36"/>
          <w:szCs w:val="36"/>
          <w:lang w:eastAsia="en-GB"/>
        </w:rPr>
      </w:pPr>
      <w:r w:rsidRPr="00CB7E88">
        <w:rPr>
          <w:rFonts w:cs="Times New Roman"/>
          <w:b/>
          <w:bCs/>
          <w:sz w:val="36"/>
          <w:szCs w:val="36"/>
          <w:lang w:eastAsia="en-GB"/>
        </w:rPr>
        <w:t>Device Information</w:t>
      </w:r>
    </w:p>
    <w:p w14:paraId="4821E6A8" w14:textId="77777777" w:rsidR="001A7236" w:rsidRPr="00CB7E88" w:rsidRDefault="001A7236" w:rsidP="001A7236">
      <w:pPr>
        <w:spacing w:before="100" w:beforeAutospacing="1" w:line="240" w:lineRule="auto"/>
        <w:rPr>
          <w:rFonts w:cs="Segoe UI"/>
          <w:lang w:eastAsia="en-GB"/>
        </w:rPr>
      </w:pPr>
    </w:p>
    <w:p w14:paraId="579AA102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10. Does your research include a </w:t>
      </w:r>
      <w:proofErr w:type="gramStart"/>
      <w:r w:rsidRPr="00CB7E88">
        <w:rPr>
          <w:rFonts w:cs="Times New Roman"/>
          <w:b/>
          <w:bCs/>
          <w:lang w:eastAsia="en-GB"/>
        </w:rPr>
        <w:t>device?*</w:t>
      </w:r>
      <w:proofErr w:type="gramEnd"/>
    </w:p>
    <w:p w14:paraId="621FABBB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740C1540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212EF7EC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11. Please describe your device or link to an online description of the device*</w:t>
      </w:r>
    </w:p>
    <w:p w14:paraId="21E9D295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12. Will you use a device that is ‘CE’ certified for unintended use (meaning you will use existing CE certified devices for other things than they were originally intended for) or use a device that is not ‘CE’ </w:t>
      </w:r>
      <w:proofErr w:type="gramStart"/>
      <w:r w:rsidRPr="00CB7E88">
        <w:rPr>
          <w:rFonts w:cs="Times New Roman"/>
          <w:b/>
          <w:bCs/>
          <w:lang w:eastAsia="en-GB"/>
        </w:rPr>
        <w:t>certified?*</w:t>
      </w:r>
      <w:proofErr w:type="gramEnd"/>
    </w:p>
    <w:p w14:paraId="22405A4C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Yes, my device or software currently has a medical purpose</w:t>
      </w:r>
    </w:p>
    <w:p w14:paraId="19D4E9FB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 xml:space="preserve">Yes, my device or software could have a medical purpose </w:t>
      </w:r>
      <w:proofErr w:type="gramStart"/>
      <w:r w:rsidRPr="00CB7E88">
        <w:rPr>
          <w:rFonts w:cs="Times New Roman"/>
          <w:lang w:eastAsia="en-GB"/>
        </w:rPr>
        <w:t>in the near future</w:t>
      </w:r>
      <w:proofErr w:type="gramEnd"/>
    </w:p>
    <w:p w14:paraId="182109E5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46854326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I’m not sure</w:t>
      </w:r>
    </w:p>
    <w:p w14:paraId="26001AAB" w14:textId="77777777" w:rsidR="001A7236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13. Please explain to what extent the device was assembled according to relevant standards and provide a risk assessment*</w:t>
      </w:r>
    </w:p>
    <w:p w14:paraId="3C6417DE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14. Do you use a device or software that has a medical purpose such as diagnosis, prevention, monitoring, prediction, prognosis, treatment or alleviation of disease or </w:t>
      </w:r>
      <w:proofErr w:type="gramStart"/>
      <w:r w:rsidRPr="00CB7E88">
        <w:rPr>
          <w:rFonts w:cs="Times New Roman"/>
          <w:b/>
          <w:bCs/>
          <w:lang w:eastAsia="en-GB"/>
        </w:rPr>
        <w:t>injury?*</w:t>
      </w:r>
      <w:proofErr w:type="gramEnd"/>
    </w:p>
    <w:p w14:paraId="66F4810E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Yes, my device or software currently has a medical purpose</w:t>
      </w:r>
    </w:p>
    <w:p w14:paraId="4D07D505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 xml:space="preserve">Yes, my device or software could have a medical purpose </w:t>
      </w:r>
      <w:proofErr w:type="gramStart"/>
      <w:r w:rsidRPr="00CB7E88">
        <w:rPr>
          <w:rFonts w:cs="Times New Roman"/>
          <w:lang w:eastAsia="en-GB"/>
        </w:rPr>
        <w:t>in the near future</w:t>
      </w:r>
      <w:proofErr w:type="gramEnd"/>
    </w:p>
    <w:p w14:paraId="4083FFFA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22FFE786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I’m not sure</w:t>
      </w:r>
    </w:p>
    <w:p w14:paraId="70684D9E" w14:textId="07C7ED81" w:rsidR="001A7236" w:rsidRPr="00CB7E88" w:rsidRDefault="001A7236" w:rsidP="001A7236">
      <w:pPr>
        <w:spacing w:line="360" w:lineRule="atLeast"/>
        <w:rPr>
          <w:rFonts w:cs="Times New Roman"/>
          <w:lang w:eastAsia="en-GB"/>
        </w:rPr>
      </w:pPr>
    </w:p>
    <w:p w14:paraId="6C768ABA" w14:textId="77777777" w:rsidR="001A7236" w:rsidRPr="00CB7E88" w:rsidRDefault="001A7236" w:rsidP="001A7236">
      <w:pPr>
        <w:spacing w:before="432" w:line="360" w:lineRule="atLeast"/>
        <w:jc w:val="center"/>
        <w:outlineLvl w:val="1"/>
        <w:rPr>
          <w:rFonts w:cs="Times New Roman"/>
          <w:b/>
          <w:bCs/>
          <w:sz w:val="36"/>
          <w:szCs w:val="36"/>
          <w:lang w:eastAsia="en-GB"/>
        </w:rPr>
      </w:pPr>
      <w:r w:rsidRPr="00CB7E88">
        <w:rPr>
          <w:rFonts w:cs="Times New Roman"/>
          <w:b/>
          <w:bCs/>
          <w:sz w:val="36"/>
          <w:szCs w:val="36"/>
          <w:lang w:eastAsia="en-GB"/>
        </w:rPr>
        <w:t>Population &amp; Measurement Information</w:t>
      </w:r>
    </w:p>
    <w:p w14:paraId="1AB4E3CE" w14:textId="77777777" w:rsidR="001A7236" w:rsidRPr="00CB7E88" w:rsidRDefault="001A7236" w:rsidP="001A7236">
      <w:pPr>
        <w:spacing w:before="100" w:beforeAutospacing="1" w:line="240" w:lineRule="auto"/>
        <w:rPr>
          <w:rFonts w:cs="Segoe UI"/>
          <w:lang w:eastAsia="en-GB"/>
        </w:rPr>
      </w:pPr>
    </w:p>
    <w:p w14:paraId="28940E69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15. Please check the box that indicates the relevant study population*</w:t>
      </w:r>
    </w:p>
    <w:p w14:paraId="52F98AF0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Students</w:t>
      </w:r>
    </w:p>
    <w:p w14:paraId="4A540D40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General healthy population</w:t>
      </w:r>
    </w:p>
    <w:p w14:paraId="158D37F4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 xml:space="preserve">General population with specific feature, e.g., pregnancy, specifically </w:t>
      </w:r>
    </w:p>
    <w:p w14:paraId="65A84E1A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lastRenderedPageBreak/>
        <w:t xml:space="preserve">Patients, specifically </w:t>
      </w:r>
    </w:p>
    <w:p w14:paraId="04C919B6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Other</w:t>
      </w:r>
    </w:p>
    <w:p w14:paraId="2755B112" w14:textId="77777777" w:rsidR="001A7236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15a. Please </w:t>
      </w:r>
      <w:proofErr w:type="gramStart"/>
      <w:r w:rsidRPr="00CB7E88">
        <w:rPr>
          <w:rFonts w:cs="Times New Roman"/>
          <w:b/>
          <w:bCs/>
          <w:lang w:eastAsia="en-GB"/>
        </w:rPr>
        <w:t>specify:*</w:t>
      </w:r>
      <w:proofErr w:type="gramEnd"/>
    </w:p>
    <w:p w14:paraId="0D7ED438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16. Age category of participants*</w:t>
      </w:r>
    </w:p>
    <w:p w14:paraId="55A01F7D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Younger than 12 years of age</w:t>
      </w:r>
    </w:p>
    <w:p w14:paraId="7AE4F29F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12 to 15 years old</w:t>
      </w:r>
    </w:p>
    <w:p w14:paraId="3C3CB366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16 to 17 years old</w:t>
      </w:r>
    </w:p>
    <w:p w14:paraId="7FBB30A2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18 years or older</w:t>
      </w:r>
    </w:p>
    <w:p w14:paraId="4B45BC39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17. Description of the research method and/or measurement (select all that </w:t>
      </w:r>
      <w:proofErr w:type="gramStart"/>
      <w:r w:rsidRPr="00CB7E88">
        <w:rPr>
          <w:rFonts w:cs="Times New Roman"/>
          <w:b/>
          <w:bCs/>
          <w:lang w:eastAsia="en-GB"/>
        </w:rPr>
        <w:t>applies)*</w:t>
      </w:r>
      <w:proofErr w:type="gramEnd"/>
    </w:p>
    <w:p w14:paraId="4D52BCD5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(Semi-structured) interviews</w:t>
      </w:r>
    </w:p>
    <w:p w14:paraId="7A232752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Surveys</w:t>
      </w:r>
    </w:p>
    <w:p w14:paraId="31A85CDE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Group workshops/roundtable discussions</w:t>
      </w:r>
    </w:p>
    <w:p w14:paraId="22FF6FAA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Diary studies</w:t>
      </w:r>
    </w:p>
    <w:p w14:paraId="3C6B9D62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Behavioral observations</w:t>
      </w:r>
    </w:p>
    <w:p w14:paraId="07817D2A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Building sensor data</w:t>
      </w:r>
    </w:p>
    <w:p w14:paraId="0DAB6F74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Wearable device (e.g. Fitbit watch, on-skin sensors)</w:t>
      </w:r>
    </w:p>
    <w:p w14:paraId="04DF7BA7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User testing</w:t>
      </w:r>
    </w:p>
    <w:p w14:paraId="0C97663A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Pilot study</w:t>
      </w:r>
    </w:p>
    <w:p w14:paraId="27396729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GPS tracking/location data</w:t>
      </w:r>
    </w:p>
    <w:p w14:paraId="60374A30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Living Lab</w:t>
      </w:r>
    </w:p>
    <w:p w14:paraId="4425F96A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Other</w:t>
      </w:r>
    </w:p>
    <w:p w14:paraId="5AF78478" w14:textId="77777777" w:rsidR="001A7236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17a. Please </w:t>
      </w:r>
      <w:proofErr w:type="gramStart"/>
      <w:r w:rsidRPr="00CB7E88">
        <w:rPr>
          <w:rFonts w:cs="Times New Roman"/>
          <w:b/>
          <w:bCs/>
          <w:lang w:eastAsia="en-GB"/>
        </w:rPr>
        <w:t>specify:*</w:t>
      </w:r>
      <w:proofErr w:type="gramEnd"/>
    </w:p>
    <w:p w14:paraId="0D2201E1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18. Please use this box to attach any other relevant documentation (e.g. survey questionnaire, text used for ads to recruit participants, text used for debriefings, etc.)</w:t>
      </w:r>
    </w:p>
    <w:p w14:paraId="45BCB3B0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19. Describe the procedures, measurements, and stimuli/treatments used in your study. *</w:t>
      </w:r>
    </w:p>
    <w:p w14:paraId="73465335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20. Describe and justify the number of participants and observations for each stage of your study. *</w:t>
      </w:r>
    </w:p>
    <w:p w14:paraId="6BF30426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21. Explain why your research is societally important. What benefits and harm to society may result from the </w:t>
      </w:r>
      <w:proofErr w:type="gramStart"/>
      <w:r w:rsidRPr="00CB7E88">
        <w:rPr>
          <w:rFonts w:cs="Times New Roman"/>
          <w:b/>
          <w:bCs/>
          <w:lang w:eastAsia="en-GB"/>
        </w:rPr>
        <w:t>study?*</w:t>
      </w:r>
      <w:proofErr w:type="gramEnd"/>
    </w:p>
    <w:p w14:paraId="64F31539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22. Describe the way participants will be recruited*</w:t>
      </w:r>
    </w:p>
    <w:p w14:paraId="5C820971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Survey link posted online, e.g., social media platforms</w:t>
      </w:r>
    </w:p>
    <w:p w14:paraId="03B116CF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On campus flyers</w:t>
      </w:r>
    </w:p>
    <w:p w14:paraId="3BC4C61C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Personal network</w:t>
      </w:r>
    </w:p>
    <w:p w14:paraId="06F101E2" w14:textId="096A200F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Via a company (please write the compa</w:t>
      </w:r>
      <w:r w:rsidR="003409F4">
        <w:rPr>
          <w:rFonts w:cs="Times New Roman"/>
          <w:lang w:eastAsia="en-GB"/>
        </w:rPr>
        <w:t>n</w:t>
      </w:r>
      <w:r w:rsidRPr="00CB7E88">
        <w:rPr>
          <w:rFonts w:cs="Times New Roman"/>
          <w:lang w:eastAsia="en-GB"/>
        </w:rPr>
        <w:t>y name in the "other" box)</w:t>
      </w:r>
    </w:p>
    <w:p w14:paraId="66E1E92E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Via a hospital (please write the hospital name in the "other" box)</w:t>
      </w:r>
    </w:p>
    <w:p w14:paraId="03BB7EC1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By a Consortium Partner (please write the consortium partner name in the "other" box)</w:t>
      </w:r>
    </w:p>
    <w:p w14:paraId="4AFA5AF3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Students in a course</w:t>
      </w:r>
    </w:p>
    <w:p w14:paraId="017FF5E5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HTI participants database</w:t>
      </w:r>
    </w:p>
    <w:p w14:paraId="25090EF6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 xml:space="preserve">External participant database (prolific, </w:t>
      </w:r>
      <w:proofErr w:type="spellStart"/>
      <w:r w:rsidRPr="00CB7E88">
        <w:rPr>
          <w:rFonts w:cs="Times New Roman"/>
          <w:lang w:eastAsia="en-GB"/>
        </w:rPr>
        <w:t>MTurk</w:t>
      </w:r>
      <w:proofErr w:type="spellEnd"/>
      <w:r w:rsidRPr="00CB7E88">
        <w:rPr>
          <w:rFonts w:cs="Times New Roman"/>
          <w:lang w:eastAsia="en-GB"/>
        </w:rPr>
        <w:t xml:space="preserve">, </w:t>
      </w:r>
      <w:proofErr w:type="spellStart"/>
      <w:r w:rsidRPr="00CB7E88">
        <w:rPr>
          <w:rFonts w:cs="Times New Roman"/>
          <w:lang w:eastAsia="en-GB"/>
        </w:rPr>
        <w:t>etc</w:t>
      </w:r>
      <w:proofErr w:type="spellEnd"/>
      <w:r w:rsidRPr="00CB7E88">
        <w:rPr>
          <w:rFonts w:cs="Times New Roman"/>
          <w:lang w:eastAsia="en-GB"/>
        </w:rPr>
        <w:t>)</w:t>
      </w:r>
    </w:p>
    <w:p w14:paraId="678FB2C1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Other</w:t>
      </w:r>
    </w:p>
    <w:p w14:paraId="2D4AE457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lastRenderedPageBreak/>
        <w:t xml:space="preserve">22a. Please </w:t>
      </w:r>
      <w:proofErr w:type="gramStart"/>
      <w:r w:rsidRPr="00CB7E88">
        <w:rPr>
          <w:rFonts w:cs="Times New Roman"/>
          <w:b/>
          <w:bCs/>
          <w:lang w:eastAsia="en-GB"/>
        </w:rPr>
        <w:t>specify:*</w:t>
      </w:r>
      <w:proofErr w:type="gramEnd"/>
    </w:p>
    <w:p w14:paraId="365AAC2A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23. Will the participants give their consent – on a voluntary basis – either digitally or on paper? Or have they given consent in the past for the purpose of education or for re-use in line with the current research </w:t>
      </w:r>
      <w:proofErr w:type="gramStart"/>
      <w:r w:rsidRPr="00CB7E88">
        <w:rPr>
          <w:rFonts w:cs="Times New Roman"/>
          <w:b/>
          <w:bCs/>
          <w:lang w:eastAsia="en-GB"/>
        </w:rPr>
        <w:t>question?*</w:t>
      </w:r>
      <w:proofErr w:type="gramEnd"/>
    </w:p>
    <w:p w14:paraId="4F8B9748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39377EB2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05B8BF75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23a. Are you using the TU/e consent templates?</w:t>
      </w:r>
    </w:p>
    <w:p w14:paraId="1B959E88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55EF95A1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2888DDB4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23b. Please upload here your consent template</w:t>
      </w:r>
    </w:p>
    <w:p w14:paraId="176116E2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23c. Is the public task your legal basis for processing the personal data in your study?</w:t>
      </w:r>
    </w:p>
    <w:p w14:paraId="02B78F35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56FD9315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2968D22E" w14:textId="77777777" w:rsidR="001A7236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23d. Fill in the legal basis you will use here:</w:t>
      </w:r>
    </w:p>
    <w:p w14:paraId="1152293D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23. Provide a statement of the risks regarding the safety or well-being (think about stress, extreme emotions, visual or auditory discomfort) that you expect for the participants or others involved in the study and how you plan to mitigate </w:t>
      </w:r>
      <w:proofErr w:type="gramStart"/>
      <w:r w:rsidRPr="00CB7E88">
        <w:rPr>
          <w:rFonts w:cs="Times New Roman"/>
          <w:b/>
          <w:bCs/>
          <w:lang w:eastAsia="en-GB"/>
        </w:rPr>
        <w:t>them.*</w:t>
      </w:r>
      <w:proofErr w:type="gramEnd"/>
    </w:p>
    <w:p w14:paraId="0BAB2986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24. Please provide a brief statement of the risks associated with the privacy and breach of data collected from the participants and how you plan to mitigate </w:t>
      </w:r>
      <w:proofErr w:type="gramStart"/>
      <w:r w:rsidRPr="00CB7E88">
        <w:rPr>
          <w:rFonts w:cs="Times New Roman"/>
          <w:b/>
          <w:bCs/>
          <w:lang w:eastAsia="en-GB"/>
        </w:rPr>
        <w:t>them.*</w:t>
      </w:r>
      <w:proofErr w:type="gramEnd"/>
    </w:p>
    <w:p w14:paraId="4064B7A5" w14:textId="0565CE7D" w:rsidR="001A7236" w:rsidRPr="00CB7E88" w:rsidRDefault="001A7236" w:rsidP="001A7236">
      <w:pPr>
        <w:spacing w:line="360" w:lineRule="atLeast"/>
        <w:rPr>
          <w:rFonts w:cs="Times New Roman"/>
          <w:lang w:eastAsia="en-GB"/>
        </w:rPr>
      </w:pPr>
    </w:p>
    <w:p w14:paraId="72E61718" w14:textId="77777777" w:rsidR="001A7236" w:rsidRPr="00CB7E88" w:rsidRDefault="001A7236" w:rsidP="001A7236">
      <w:pPr>
        <w:spacing w:before="432" w:line="360" w:lineRule="atLeast"/>
        <w:jc w:val="center"/>
        <w:outlineLvl w:val="1"/>
        <w:rPr>
          <w:rFonts w:cs="Times New Roman"/>
          <w:b/>
          <w:bCs/>
          <w:sz w:val="36"/>
          <w:szCs w:val="36"/>
          <w:lang w:eastAsia="en-GB"/>
        </w:rPr>
      </w:pPr>
      <w:r w:rsidRPr="00CB7E88">
        <w:rPr>
          <w:rFonts w:cs="Times New Roman"/>
          <w:b/>
          <w:bCs/>
          <w:sz w:val="36"/>
          <w:szCs w:val="36"/>
          <w:lang w:eastAsia="en-GB"/>
        </w:rPr>
        <w:t>Self-assessment checklist</w:t>
      </w:r>
    </w:p>
    <w:p w14:paraId="0010F1FA" w14:textId="77777777" w:rsidR="001A7236" w:rsidRPr="00CB7E88" w:rsidRDefault="001A7236" w:rsidP="001A7236">
      <w:pPr>
        <w:spacing w:before="100" w:beforeAutospacing="1" w:line="240" w:lineRule="auto"/>
        <w:rPr>
          <w:rFonts w:cs="Segoe UI"/>
          <w:lang w:eastAsia="en-GB"/>
        </w:rPr>
      </w:pPr>
    </w:p>
    <w:p w14:paraId="6CD0FF70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26. Does the study involve human material? (e.g., surgery waste material derived from non- commercial organizations such as </w:t>
      </w:r>
      <w:proofErr w:type="gramStart"/>
      <w:r w:rsidRPr="00CB7E88">
        <w:rPr>
          <w:rFonts w:cs="Times New Roman"/>
          <w:b/>
          <w:bCs/>
          <w:lang w:eastAsia="en-GB"/>
        </w:rPr>
        <w:t>hospitals)*</w:t>
      </w:r>
      <w:proofErr w:type="gramEnd"/>
    </w:p>
    <w:p w14:paraId="28E46A65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5DD25E29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2A061155" w14:textId="77777777" w:rsidR="001A7236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26a. Describe how you will safeguard any potential risk for the research participant, and how will you handle the materials (storage, access, retention</w:t>
      </w:r>
      <w:proofErr w:type="gramStart"/>
      <w:r w:rsidRPr="00CB7E88">
        <w:rPr>
          <w:rFonts w:cs="Times New Roman"/>
          <w:b/>
          <w:bCs/>
          <w:lang w:eastAsia="en-GB"/>
        </w:rPr>
        <w:t>).*</w:t>
      </w:r>
      <w:proofErr w:type="gramEnd"/>
    </w:p>
    <w:p w14:paraId="582E15F7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27. Will blood or other (bio)samples be obtained from participants? (e.g., hair, sweat, urine or other bodily fluids or secretions, also external imaging of the </w:t>
      </w:r>
      <w:proofErr w:type="gramStart"/>
      <w:r w:rsidRPr="00CB7E88">
        <w:rPr>
          <w:rFonts w:cs="Times New Roman"/>
          <w:b/>
          <w:bCs/>
          <w:lang w:eastAsia="en-GB"/>
        </w:rPr>
        <w:t>body)*</w:t>
      </w:r>
      <w:proofErr w:type="gramEnd"/>
    </w:p>
    <w:p w14:paraId="7B0D7BF2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4F58DD3D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73A27656" w14:textId="77777777" w:rsidR="001A7236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27a. Describe how you will safeguard any potential risk for the research participant, and how will you handle the samples (storage, access, retention</w:t>
      </w:r>
      <w:proofErr w:type="gramStart"/>
      <w:r w:rsidRPr="00CB7E88">
        <w:rPr>
          <w:rFonts w:cs="Times New Roman"/>
          <w:b/>
          <w:bCs/>
          <w:lang w:eastAsia="en-GB"/>
        </w:rPr>
        <w:t>).*</w:t>
      </w:r>
      <w:proofErr w:type="gramEnd"/>
    </w:p>
    <w:p w14:paraId="0E5FD32F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28. Are the participants, outside the context of the research, in a dependent or subordinate position to the </w:t>
      </w:r>
      <w:proofErr w:type="gramStart"/>
      <w:r w:rsidRPr="00CB7E88">
        <w:rPr>
          <w:rFonts w:cs="Times New Roman"/>
          <w:b/>
          <w:bCs/>
          <w:lang w:eastAsia="en-GB"/>
        </w:rPr>
        <w:t>investigator?*</w:t>
      </w:r>
      <w:proofErr w:type="gramEnd"/>
    </w:p>
    <w:p w14:paraId="0D356D59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55B09672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lastRenderedPageBreak/>
        <w:t>No</w:t>
      </w:r>
    </w:p>
    <w:p w14:paraId="773E72F2" w14:textId="77777777" w:rsidR="001A7236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28a. Describe how you will safeguard any potential risk for the research </w:t>
      </w:r>
      <w:proofErr w:type="gramStart"/>
      <w:r w:rsidRPr="00CB7E88">
        <w:rPr>
          <w:rFonts w:cs="Times New Roman"/>
          <w:b/>
          <w:bCs/>
          <w:lang w:eastAsia="en-GB"/>
        </w:rPr>
        <w:t>participant.*</w:t>
      </w:r>
      <w:proofErr w:type="gramEnd"/>
    </w:p>
    <w:p w14:paraId="0AD14116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29. Does the study involve participants who are particularly vulnerable or unable to give informed </w:t>
      </w:r>
      <w:proofErr w:type="gramStart"/>
      <w:r w:rsidRPr="00CB7E88">
        <w:rPr>
          <w:rFonts w:cs="Times New Roman"/>
          <w:b/>
          <w:bCs/>
          <w:lang w:eastAsia="en-GB"/>
        </w:rPr>
        <w:t>consent?*</w:t>
      </w:r>
      <w:proofErr w:type="gramEnd"/>
    </w:p>
    <w:p w14:paraId="18BAA337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4B142DA0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64D15DDD" w14:textId="77777777" w:rsidR="001A7236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29a. Describe how you will safeguard any potential risk for the research </w:t>
      </w:r>
      <w:proofErr w:type="gramStart"/>
      <w:r w:rsidRPr="00CB7E88">
        <w:rPr>
          <w:rFonts w:cs="Times New Roman"/>
          <w:b/>
          <w:bCs/>
          <w:lang w:eastAsia="en-GB"/>
        </w:rPr>
        <w:t>participant.*</w:t>
      </w:r>
      <w:proofErr w:type="gramEnd"/>
    </w:p>
    <w:p w14:paraId="039DEF54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30. Will participating in the research be burdensome? *</w:t>
      </w:r>
    </w:p>
    <w:p w14:paraId="5CF31606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74A0B9F8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088B6EB0" w14:textId="77777777" w:rsidR="001A7236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30a. Describe how you will safeguard any potential risk for the research </w:t>
      </w:r>
      <w:proofErr w:type="gramStart"/>
      <w:r w:rsidRPr="00CB7E88">
        <w:rPr>
          <w:rFonts w:cs="Times New Roman"/>
          <w:b/>
          <w:bCs/>
          <w:lang w:eastAsia="en-GB"/>
        </w:rPr>
        <w:t>participant.*</w:t>
      </w:r>
      <w:proofErr w:type="gramEnd"/>
    </w:p>
    <w:p w14:paraId="68161380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31. May the research procedure cause harm or discomfort to the participant in any </w:t>
      </w:r>
      <w:proofErr w:type="gramStart"/>
      <w:r w:rsidRPr="00CB7E88">
        <w:rPr>
          <w:rFonts w:cs="Times New Roman"/>
          <w:b/>
          <w:bCs/>
          <w:lang w:eastAsia="en-GB"/>
        </w:rPr>
        <w:t>way?*</w:t>
      </w:r>
      <w:proofErr w:type="gramEnd"/>
    </w:p>
    <w:p w14:paraId="31F6FBB4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6B22F8F0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2FF9F13A" w14:textId="77777777" w:rsidR="001A7236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31a. Describe how you will safeguard any potential risk for the research </w:t>
      </w:r>
      <w:proofErr w:type="gramStart"/>
      <w:r w:rsidRPr="00CB7E88">
        <w:rPr>
          <w:rFonts w:cs="Times New Roman"/>
          <w:b/>
          <w:bCs/>
          <w:lang w:eastAsia="en-GB"/>
        </w:rPr>
        <w:t>participant.*</w:t>
      </w:r>
      <w:proofErr w:type="gramEnd"/>
    </w:p>
    <w:p w14:paraId="0C461947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32. Will financial inducement (other than reasonable expenses and compensation for time) be offered to </w:t>
      </w:r>
      <w:proofErr w:type="gramStart"/>
      <w:r w:rsidRPr="00CB7E88">
        <w:rPr>
          <w:rFonts w:cs="Times New Roman"/>
          <w:b/>
          <w:bCs/>
          <w:lang w:eastAsia="en-GB"/>
        </w:rPr>
        <w:t>participants?*</w:t>
      </w:r>
      <w:proofErr w:type="gramEnd"/>
    </w:p>
    <w:p w14:paraId="78447389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75113831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3861731B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32a. How long will the intervention/interview will </w:t>
      </w:r>
      <w:proofErr w:type="gramStart"/>
      <w:r w:rsidRPr="00CB7E88">
        <w:rPr>
          <w:rFonts w:cs="Times New Roman"/>
          <w:b/>
          <w:bCs/>
          <w:lang w:eastAsia="en-GB"/>
        </w:rPr>
        <w:t>last?*</w:t>
      </w:r>
      <w:proofErr w:type="gramEnd"/>
    </w:p>
    <w:p w14:paraId="75860FEA" w14:textId="77777777" w:rsidR="001A7236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32b. How much will you compensate each </w:t>
      </w:r>
      <w:proofErr w:type="gramStart"/>
      <w:r w:rsidRPr="00CB7E88">
        <w:rPr>
          <w:rFonts w:cs="Times New Roman"/>
          <w:b/>
          <w:bCs/>
          <w:lang w:eastAsia="en-GB"/>
        </w:rPr>
        <w:t>participant?*</w:t>
      </w:r>
      <w:proofErr w:type="gramEnd"/>
    </w:p>
    <w:p w14:paraId="1E928224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33. Will it be necessary for participants to take part in the study without their knowledge and consent at the time? (e.g., covert observation of </w:t>
      </w:r>
      <w:proofErr w:type="gramStart"/>
      <w:r w:rsidRPr="00CB7E88">
        <w:rPr>
          <w:rFonts w:cs="Times New Roman"/>
          <w:b/>
          <w:bCs/>
          <w:lang w:eastAsia="en-GB"/>
        </w:rPr>
        <w:t>people)*</w:t>
      </w:r>
      <w:proofErr w:type="gramEnd"/>
    </w:p>
    <w:p w14:paraId="75976F2C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4D90F1DB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4F6D12FC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33a. Will you be observing people without their knowledge in public space? (e.g. on the street, at a bus-</w:t>
      </w:r>
      <w:proofErr w:type="gramStart"/>
      <w:r w:rsidRPr="00CB7E88">
        <w:rPr>
          <w:rFonts w:cs="Times New Roman"/>
          <w:b/>
          <w:bCs/>
          <w:lang w:eastAsia="en-GB"/>
        </w:rPr>
        <w:t>stop)*</w:t>
      </w:r>
      <w:proofErr w:type="gramEnd"/>
    </w:p>
    <w:p w14:paraId="267E3793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5326B6B4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22167247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>34. Will the study involve actively deceiving the participants? *</w:t>
      </w:r>
    </w:p>
    <w:p w14:paraId="522ADCEB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5169F604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3CC9F0FB" w14:textId="77777777" w:rsidR="001A7236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34a. Describe how will you safeguard any potential risk for the research </w:t>
      </w:r>
      <w:proofErr w:type="gramStart"/>
      <w:r w:rsidRPr="00CB7E88">
        <w:rPr>
          <w:rFonts w:cs="Times New Roman"/>
          <w:b/>
          <w:bCs/>
          <w:lang w:eastAsia="en-GB"/>
        </w:rPr>
        <w:t>participant.*</w:t>
      </w:r>
      <w:proofErr w:type="gramEnd"/>
    </w:p>
    <w:p w14:paraId="1B450766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35. Will participants be asked to discuss or report sexual experiences, religion, alcohol or drug use, suicidal thoughts, or other topics that are highly personal or </w:t>
      </w:r>
      <w:proofErr w:type="gramStart"/>
      <w:r w:rsidRPr="00CB7E88">
        <w:rPr>
          <w:rFonts w:cs="Times New Roman"/>
          <w:b/>
          <w:bCs/>
          <w:lang w:eastAsia="en-GB"/>
        </w:rPr>
        <w:t>intimate?*</w:t>
      </w:r>
      <w:proofErr w:type="gramEnd"/>
    </w:p>
    <w:p w14:paraId="42398FB3" w14:textId="77777777" w:rsidR="001A7236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Yes</w:t>
      </w:r>
    </w:p>
    <w:p w14:paraId="354A8FFC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CB7E88">
        <w:rPr>
          <w:rFonts w:cs="Times New Roman"/>
          <w:lang w:eastAsia="en-GB"/>
        </w:rPr>
        <w:t>No</w:t>
      </w:r>
    </w:p>
    <w:p w14:paraId="130D955E" w14:textId="77777777" w:rsidR="001A7236" w:rsidRPr="00CB7E88" w:rsidRDefault="001A7236" w:rsidP="001A7236">
      <w:pPr>
        <w:spacing w:line="360" w:lineRule="atLeast"/>
        <w:textAlignment w:val="center"/>
        <w:rPr>
          <w:rFonts w:cs="Times New Roman"/>
          <w:b/>
          <w:bCs/>
          <w:lang w:eastAsia="en-GB"/>
        </w:rPr>
      </w:pPr>
      <w:r w:rsidRPr="00CB7E88">
        <w:rPr>
          <w:rFonts w:cs="Times New Roman"/>
          <w:b/>
          <w:bCs/>
          <w:lang w:eastAsia="en-GB"/>
        </w:rPr>
        <w:t xml:space="preserve">35a. Describe how you will safeguard any potential risk for the research </w:t>
      </w:r>
      <w:proofErr w:type="gramStart"/>
      <w:r w:rsidRPr="00CB7E88">
        <w:rPr>
          <w:rFonts w:cs="Times New Roman"/>
          <w:b/>
          <w:bCs/>
          <w:lang w:eastAsia="en-GB"/>
        </w:rPr>
        <w:t>participant.*</w:t>
      </w:r>
      <w:proofErr w:type="gramEnd"/>
    </w:p>
    <w:p w14:paraId="5B9094DE" w14:textId="77777777" w:rsidR="000F1C61" w:rsidRDefault="000F1C61" w:rsidP="000F1C61">
      <w:pPr>
        <w:pStyle w:val="DocumentdataTUEindhoven"/>
      </w:pPr>
    </w:p>
    <w:sectPr w:rsidR="000F1C61" w:rsidSect="006724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80" w:right="1361" w:bottom="1160" w:left="124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4B89F" w14:textId="77777777" w:rsidR="005F6071" w:rsidRDefault="005F6071">
      <w:pPr>
        <w:spacing w:line="240" w:lineRule="auto"/>
      </w:pPr>
      <w:r>
        <w:separator/>
      </w:r>
    </w:p>
  </w:endnote>
  <w:endnote w:type="continuationSeparator" w:id="0">
    <w:p w14:paraId="1952FA75" w14:textId="77777777" w:rsidR="005F6071" w:rsidRDefault="005F60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iandra GD">
    <w:panose1 w:val="020E0502030308020204"/>
    <w:charset w:val="4D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bottomFromText="150" w:vertAnchor="page" w:horzAnchor="page" w:tblpX="9542" w:tblpY="15931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40"/>
    </w:tblGrid>
    <w:tr w:rsidR="006347A0" w:rsidRPr="00AF6289" w14:paraId="44C209D8" w14:textId="77777777" w:rsidTr="00990685">
      <w:trPr>
        <w:trHeight w:hRule="exact" w:val="170"/>
      </w:trPr>
      <w:tc>
        <w:tcPr>
          <w:tcW w:w="840" w:type="dxa"/>
        </w:tcPr>
        <w:p w14:paraId="38739258" w14:textId="77777777" w:rsidR="002B3B7D" w:rsidRPr="00AF6289" w:rsidRDefault="000F1C61" w:rsidP="006347A0">
          <w:pPr>
            <w:pStyle w:val="PagenumberTUEindhoven"/>
          </w:pPr>
          <w:r w:rsidRPr="00AF6289">
            <w:t>Pag</w:t>
          </w:r>
          <w:r>
            <w:t>ina</w:t>
          </w:r>
        </w:p>
      </w:tc>
    </w:tr>
    <w:tr w:rsidR="006347A0" w:rsidRPr="00AF6289" w14:paraId="2469B628" w14:textId="77777777" w:rsidTr="00990685">
      <w:trPr>
        <w:trHeight w:hRule="exact" w:val="190"/>
      </w:trPr>
      <w:tc>
        <w:tcPr>
          <w:tcW w:w="840" w:type="dxa"/>
        </w:tcPr>
        <w:p w14:paraId="63007A89" w14:textId="77777777" w:rsidR="002B3B7D" w:rsidRPr="00AF6289" w:rsidRDefault="000F1C61" w:rsidP="006347A0">
          <w:pPr>
            <w:pStyle w:val="PagenumberTUEindhoven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t>2</w:t>
          </w:r>
          <w:r>
            <w:fldChar w:fldCharType="end"/>
          </w:r>
          <w:r w:rsidRPr="00AF6289">
            <w:t xml:space="preserve"> </w:t>
          </w:r>
          <w:r>
            <w:t>van</w:t>
          </w:r>
          <w:r w:rsidRPr="00AF6289">
            <w:t xml:space="preserve"> </w:t>
          </w:r>
          <w:fldSimple w:instr=" NUMPAGES  \* Arabic  \* MERGEFORMAT ">
            <w:r>
              <w:t>2</w:t>
            </w:r>
          </w:fldSimple>
        </w:p>
      </w:tc>
    </w:tr>
  </w:tbl>
  <w:p w14:paraId="067DF4F3" w14:textId="77777777" w:rsidR="002B3B7D" w:rsidRDefault="002B3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bottomFromText="150" w:vertAnchor="page" w:horzAnchor="page" w:tblpX="9542" w:tblpY="15931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40"/>
    </w:tblGrid>
    <w:tr w:rsidR="006347A0" w:rsidRPr="00AF6289" w14:paraId="24C04F9B" w14:textId="77777777" w:rsidTr="00990685">
      <w:trPr>
        <w:trHeight w:hRule="exact" w:val="170"/>
      </w:trPr>
      <w:tc>
        <w:tcPr>
          <w:tcW w:w="840" w:type="dxa"/>
        </w:tcPr>
        <w:p w14:paraId="6A46448A" w14:textId="77777777" w:rsidR="002B3B7D" w:rsidRPr="00AF6289" w:rsidRDefault="000F1C61" w:rsidP="006347A0">
          <w:pPr>
            <w:pStyle w:val="PagenumberTUEindhoven"/>
          </w:pPr>
          <w:r w:rsidRPr="00AF6289">
            <w:t>Pag</w:t>
          </w:r>
          <w:r>
            <w:t>e</w:t>
          </w:r>
        </w:p>
      </w:tc>
    </w:tr>
    <w:tr w:rsidR="006347A0" w:rsidRPr="00AF6289" w14:paraId="14E1D7BC" w14:textId="77777777" w:rsidTr="00990685">
      <w:trPr>
        <w:trHeight w:hRule="exact" w:val="190"/>
      </w:trPr>
      <w:tc>
        <w:tcPr>
          <w:tcW w:w="840" w:type="dxa"/>
        </w:tcPr>
        <w:p w14:paraId="00BAAF40" w14:textId="77777777" w:rsidR="002B3B7D" w:rsidRPr="00AF6289" w:rsidRDefault="000F1C61" w:rsidP="006347A0">
          <w:pPr>
            <w:pStyle w:val="PagenumberTUEindhoven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t>2</w:t>
          </w:r>
          <w:r>
            <w:fldChar w:fldCharType="end"/>
          </w:r>
          <w:r w:rsidRPr="00AF6289">
            <w:t xml:space="preserve"> </w:t>
          </w:r>
          <w:r>
            <w:t>of</w:t>
          </w:r>
          <w:r w:rsidRPr="00AF6289">
            <w:t xml:space="preserve"> </w:t>
          </w:r>
          <w:fldSimple w:instr=" NUMPAGES  \* Arabic  \* MERGEFORMAT ">
            <w:r>
              <w:t>2</w:t>
            </w:r>
          </w:fldSimple>
        </w:p>
      </w:tc>
    </w:tr>
  </w:tbl>
  <w:p w14:paraId="371E0497" w14:textId="77777777" w:rsidR="002B3B7D" w:rsidRDefault="002B3B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bottomFromText="150" w:vertAnchor="page" w:horzAnchor="page" w:tblpX="9542" w:tblpY="15931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40"/>
    </w:tblGrid>
    <w:tr w:rsidR="00AF6289" w:rsidRPr="00AF6289" w14:paraId="68460E4B" w14:textId="77777777" w:rsidTr="00FE34CA">
      <w:trPr>
        <w:trHeight w:hRule="exact" w:val="170"/>
      </w:trPr>
      <w:tc>
        <w:tcPr>
          <w:tcW w:w="840" w:type="dxa"/>
        </w:tcPr>
        <w:p w14:paraId="512735C1" w14:textId="77777777" w:rsidR="002B3B7D" w:rsidRPr="00AF6289" w:rsidRDefault="000F1C61" w:rsidP="00AF6289">
          <w:pPr>
            <w:pStyle w:val="PagenumberTUEindhoven"/>
          </w:pPr>
          <w:r w:rsidRPr="00AF6289">
            <w:t>Pag</w:t>
          </w:r>
          <w:r>
            <w:t>e</w:t>
          </w:r>
        </w:p>
      </w:tc>
    </w:tr>
    <w:tr w:rsidR="00AF6289" w:rsidRPr="00AF6289" w14:paraId="12F2AFBD" w14:textId="77777777" w:rsidTr="00FE34CA">
      <w:trPr>
        <w:trHeight w:hRule="exact" w:val="190"/>
      </w:trPr>
      <w:tc>
        <w:tcPr>
          <w:tcW w:w="840" w:type="dxa"/>
        </w:tcPr>
        <w:p w14:paraId="629F43A3" w14:textId="77777777" w:rsidR="002B3B7D" w:rsidRPr="00AF6289" w:rsidRDefault="000F1C61" w:rsidP="00AF6289">
          <w:pPr>
            <w:pStyle w:val="PagenumberTUEindhoven"/>
          </w:pPr>
          <w:r>
            <w:fldChar w:fldCharType="begin"/>
          </w:r>
          <w:r>
            <w:instrText xml:space="preserve"> PAGE    \* MERGEFORMAT </w:instrText>
          </w:r>
          <w:r>
            <w:fldChar w:fldCharType="separate"/>
          </w:r>
          <w:r>
            <w:t>1</w:t>
          </w:r>
          <w:r>
            <w:fldChar w:fldCharType="end"/>
          </w:r>
          <w:r w:rsidRPr="00AF6289">
            <w:t xml:space="preserve"> </w:t>
          </w:r>
          <w:r>
            <w:t xml:space="preserve">of </w:t>
          </w:r>
          <w:fldSimple w:instr=" NUMPAGES  \* Arabic  \* MERGEFORMAT ">
            <w:r>
              <w:t>1</w:t>
            </w:r>
          </w:fldSimple>
        </w:p>
      </w:tc>
    </w:tr>
  </w:tbl>
  <w:p w14:paraId="034CB23E" w14:textId="77777777" w:rsidR="002B3B7D" w:rsidRDefault="002B3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046AF" w14:textId="77777777" w:rsidR="005F6071" w:rsidRDefault="005F6071">
      <w:pPr>
        <w:spacing w:line="240" w:lineRule="auto"/>
      </w:pPr>
      <w:r>
        <w:separator/>
      </w:r>
    </w:p>
  </w:footnote>
  <w:footnote w:type="continuationSeparator" w:id="0">
    <w:p w14:paraId="21A634D2" w14:textId="77777777" w:rsidR="005F6071" w:rsidRDefault="005F60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0EF43" w14:textId="77777777" w:rsidR="002B3B7D" w:rsidRDefault="000F1C61" w:rsidP="00890195">
    <w:pPr>
      <w:pStyle w:val="BodytextTUEindhoven"/>
    </w:pPr>
    <w:r>
      <w:rPr>
        <w:noProof/>
      </w:rPr>
      <mc:AlternateContent>
        <mc:Choice Requires="wpc">
          <w:drawing>
            <wp:anchor distT="0" distB="0" distL="114300" distR="114300" simplePos="0" relativeHeight="251660288" behindDoc="1" locked="0" layoutInCell="1" allowOverlap="1" wp14:anchorId="1C463019" wp14:editId="4BAFF5A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725170"/>
              <wp:effectExtent l="0" t="0" r="0" b="0"/>
              <wp:wrapNone/>
              <wp:docPr id="1" name="JE1812111630JU logo p2 TU-E.em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5" name="Freeform 7"/>
                      <wps:cNvSpPr>
                        <a:spLocks/>
                      </wps:cNvSpPr>
                      <wps:spPr bwMode="auto">
                        <a:xfrm>
                          <a:off x="6065520" y="426085"/>
                          <a:ext cx="134620" cy="162560"/>
                        </a:xfrm>
                        <a:custGeom>
                          <a:avLst/>
                          <a:gdLst>
                            <a:gd name="T0" fmla="*/ 138 w 212"/>
                            <a:gd name="T1" fmla="*/ 53 h 256"/>
                            <a:gd name="T2" fmla="*/ 138 w 212"/>
                            <a:gd name="T3" fmla="*/ 256 h 256"/>
                            <a:gd name="T4" fmla="*/ 74 w 212"/>
                            <a:gd name="T5" fmla="*/ 256 h 256"/>
                            <a:gd name="T6" fmla="*/ 74 w 212"/>
                            <a:gd name="T7" fmla="*/ 53 h 256"/>
                            <a:gd name="T8" fmla="*/ 0 w 212"/>
                            <a:gd name="T9" fmla="*/ 53 h 256"/>
                            <a:gd name="T10" fmla="*/ 0 w 212"/>
                            <a:gd name="T11" fmla="*/ 0 h 256"/>
                            <a:gd name="T12" fmla="*/ 212 w 212"/>
                            <a:gd name="T13" fmla="*/ 0 h 256"/>
                            <a:gd name="T14" fmla="*/ 212 w 212"/>
                            <a:gd name="T15" fmla="*/ 53 h 256"/>
                            <a:gd name="T16" fmla="*/ 138 w 212"/>
                            <a:gd name="T17" fmla="*/ 53 h 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12" h="256">
                              <a:moveTo>
                                <a:pt x="138" y="53"/>
                              </a:moveTo>
                              <a:lnTo>
                                <a:pt x="138" y="256"/>
                              </a:lnTo>
                              <a:lnTo>
                                <a:pt x="74" y="256"/>
                              </a:lnTo>
                              <a:lnTo>
                                <a:pt x="74" y="53"/>
                              </a:lnTo>
                              <a:lnTo>
                                <a:pt x="0" y="53"/>
                              </a:lnTo>
                              <a:lnTo>
                                <a:pt x="0" y="0"/>
                              </a:lnTo>
                              <a:lnTo>
                                <a:pt x="212" y="0"/>
                              </a:lnTo>
                              <a:lnTo>
                                <a:pt x="212" y="53"/>
                              </a:lnTo>
                              <a:lnTo>
                                <a:pt x="138" y="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8"/>
                      <wps:cNvSpPr>
                        <a:spLocks/>
                      </wps:cNvSpPr>
                      <wps:spPr bwMode="auto">
                        <a:xfrm>
                          <a:off x="6215380" y="426085"/>
                          <a:ext cx="142240" cy="167005"/>
                        </a:xfrm>
                        <a:custGeom>
                          <a:avLst/>
                          <a:gdLst>
                            <a:gd name="T0" fmla="*/ 433 w 449"/>
                            <a:gd name="T1" fmla="*/ 402 h 524"/>
                            <a:gd name="T2" fmla="*/ 388 w 449"/>
                            <a:gd name="T3" fmla="*/ 467 h 524"/>
                            <a:gd name="T4" fmla="*/ 317 w 449"/>
                            <a:gd name="T5" fmla="*/ 509 h 524"/>
                            <a:gd name="T6" fmla="*/ 224 w 449"/>
                            <a:gd name="T7" fmla="*/ 524 h 524"/>
                            <a:gd name="T8" fmla="*/ 131 w 449"/>
                            <a:gd name="T9" fmla="*/ 509 h 524"/>
                            <a:gd name="T10" fmla="*/ 60 w 449"/>
                            <a:gd name="T11" fmla="*/ 467 h 524"/>
                            <a:gd name="T12" fmla="*/ 16 w 449"/>
                            <a:gd name="T13" fmla="*/ 402 h 524"/>
                            <a:gd name="T14" fmla="*/ 0 w 449"/>
                            <a:gd name="T15" fmla="*/ 318 h 524"/>
                            <a:gd name="T16" fmla="*/ 0 w 449"/>
                            <a:gd name="T17" fmla="*/ 0 h 524"/>
                            <a:gd name="T18" fmla="*/ 126 w 449"/>
                            <a:gd name="T19" fmla="*/ 0 h 524"/>
                            <a:gd name="T20" fmla="*/ 126 w 449"/>
                            <a:gd name="T21" fmla="*/ 308 h 524"/>
                            <a:gd name="T22" fmla="*/ 132 w 449"/>
                            <a:gd name="T23" fmla="*/ 348 h 524"/>
                            <a:gd name="T24" fmla="*/ 149 w 449"/>
                            <a:gd name="T25" fmla="*/ 381 h 524"/>
                            <a:gd name="T26" fmla="*/ 179 w 449"/>
                            <a:gd name="T27" fmla="*/ 405 h 524"/>
                            <a:gd name="T28" fmla="*/ 224 w 449"/>
                            <a:gd name="T29" fmla="*/ 413 h 524"/>
                            <a:gd name="T30" fmla="*/ 270 w 449"/>
                            <a:gd name="T31" fmla="*/ 405 h 524"/>
                            <a:gd name="T32" fmla="*/ 301 w 449"/>
                            <a:gd name="T33" fmla="*/ 381 h 524"/>
                            <a:gd name="T34" fmla="*/ 318 w 449"/>
                            <a:gd name="T35" fmla="*/ 348 h 524"/>
                            <a:gd name="T36" fmla="*/ 323 w 449"/>
                            <a:gd name="T37" fmla="*/ 308 h 524"/>
                            <a:gd name="T38" fmla="*/ 323 w 449"/>
                            <a:gd name="T39" fmla="*/ 0 h 524"/>
                            <a:gd name="T40" fmla="*/ 449 w 449"/>
                            <a:gd name="T41" fmla="*/ 0 h 524"/>
                            <a:gd name="T42" fmla="*/ 449 w 449"/>
                            <a:gd name="T43" fmla="*/ 318 h 524"/>
                            <a:gd name="T44" fmla="*/ 433 w 449"/>
                            <a:gd name="T45" fmla="*/ 402 h 5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449" h="524">
                              <a:moveTo>
                                <a:pt x="433" y="402"/>
                              </a:moveTo>
                              <a:cubicBezTo>
                                <a:pt x="423" y="427"/>
                                <a:pt x="408" y="449"/>
                                <a:pt x="388" y="467"/>
                              </a:cubicBezTo>
                              <a:cubicBezTo>
                                <a:pt x="368" y="485"/>
                                <a:pt x="344" y="499"/>
                                <a:pt x="317" y="509"/>
                              </a:cubicBezTo>
                              <a:cubicBezTo>
                                <a:pt x="289" y="519"/>
                                <a:pt x="258" y="524"/>
                                <a:pt x="224" y="524"/>
                              </a:cubicBezTo>
                              <a:cubicBezTo>
                                <a:pt x="189" y="524"/>
                                <a:pt x="158" y="519"/>
                                <a:pt x="131" y="509"/>
                              </a:cubicBezTo>
                              <a:cubicBezTo>
                                <a:pt x="103" y="499"/>
                                <a:pt x="80" y="485"/>
                                <a:pt x="60" y="467"/>
                              </a:cubicBezTo>
                              <a:cubicBezTo>
                                <a:pt x="41" y="449"/>
                                <a:pt x="26" y="427"/>
                                <a:pt x="16" y="402"/>
                              </a:cubicBezTo>
                              <a:cubicBezTo>
                                <a:pt x="6" y="377"/>
                                <a:pt x="0" y="349"/>
                                <a:pt x="0" y="318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26" y="0"/>
                                <a:pt x="126" y="0"/>
                                <a:pt x="126" y="0"/>
                              </a:cubicBezTo>
                              <a:cubicBezTo>
                                <a:pt x="126" y="308"/>
                                <a:pt x="126" y="308"/>
                                <a:pt x="126" y="308"/>
                              </a:cubicBezTo>
                              <a:cubicBezTo>
                                <a:pt x="126" y="322"/>
                                <a:pt x="128" y="335"/>
                                <a:pt x="132" y="348"/>
                              </a:cubicBezTo>
                              <a:cubicBezTo>
                                <a:pt x="135" y="360"/>
                                <a:pt x="141" y="372"/>
                                <a:pt x="149" y="381"/>
                              </a:cubicBezTo>
                              <a:cubicBezTo>
                                <a:pt x="156" y="391"/>
                                <a:pt x="166" y="399"/>
                                <a:pt x="179" y="405"/>
                              </a:cubicBezTo>
                              <a:cubicBezTo>
                                <a:pt x="192" y="411"/>
                                <a:pt x="207" y="413"/>
                                <a:pt x="224" y="413"/>
                              </a:cubicBezTo>
                              <a:cubicBezTo>
                                <a:pt x="242" y="413"/>
                                <a:pt x="257" y="411"/>
                                <a:pt x="270" y="405"/>
                              </a:cubicBezTo>
                              <a:cubicBezTo>
                                <a:pt x="283" y="399"/>
                                <a:pt x="293" y="391"/>
                                <a:pt x="301" y="381"/>
                              </a:cubicBezTo>
                              <a:cubicBezTo>
                                <a:pt x="309" y="372"/>
                                <a:pt x="314" y="360"/>
                                <a:pt x="318" y="348"/>
                              </a:cubicBezTo>
                              <a:cubicBezTo>
                                <a:pt x="321" y="335"/>
                                <a:pt x="323" y="322"/>
                                <a:pt x="323" y="308"/>
                              </a:cubicBezTo>
                              <a:cubicBezTo>
                                <a:pt x="323" y="0"/>
                                <a:pt x="323" y="0"/>
                                <a:pt x="323" y="0"/>
                              </a:cubicBezTo>
                              <a:cubicBezTo>
                                <a:pt x="449" y="0"/>
                                <a:pt x="449" y="0"/>
                                <a:pt x="449" y="0"/>
                              </a:cubicBezTo>
                              <a:cubicBezTo>
                                <a:pt x="449" y="318"/>
                                <a:pt x="449" y="318"/>
                                <a:pt x="449" y="318"/>
                              </a:cubicBezTo>
                              <a:cubicBezTo>
                                <a:pt x="449" y="349"/>
                                <a:pt x="444" y="377"/>
                                <a:pt x="433" y="40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9"/>
                      <wps:cNvSpPr>
                        <a:spLocks/>
                      </wps:cNvSpPr>
                      <wps:spPr bwMode="auto">
                        <a:xfrm>
                          <a:off x="6353810" y="414020"/>
                          <a:ext cx="110490" cy="199390"/>
                        </a:xfrm>
                        <a:custGeom>
                          <a:avLst/>
                          <a:gdLst>
                            <a:gd name="T0" fmla="*/ 46 w 174"/>
                            <a:gd name="T1" fmla="*/ 314 h 314"/>
                            <a:gd name="T2" fmla="*/ 174 w 174"/>
                            <a:gd name="T3" fmla="*/ 0 h 314"/>
                            <a:gd name="T4" fmla="*/ 128 w 174"/>
                            <a:gd name="T5" fmla="*/ 0 h 314"/>
                            <a:gd name="T6" fmla="*/ 0 w 174"/>
                            <a:gd name="T7" fmla="*/ 314 h 314"/>
                            <a:gd name="T8" fmla="*/ 46 w 174"/>
                            <a:gd name="T9" fmla="*/ 314 h 3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74" h="314">
                              <a:moveTo>
                                <a:pt x="46" y="314"/>
                              </a:moveTo>
                              <a:lnTo>
                                <a:pt x="174" y="0"/>
                              </a:lnTo>
                              <a:lnTo>
                                <a:pt x="128" y="0"/>
                              </a:lnTo>
                              <a:lnTo>
                                <a:pt x="0" y="314"/>
                              </a:lnTo>
                              <a:lnTo>
                                <a:pt x="46" y="3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0"/>
                      <wps:cNvSpPr>
                        <a:spLocks noEditPoints="1"/>
                      </wps:cNvSpPr>
                      <wps:spPr bwMode="auto">
                        <a:xfrm>
                          <a:off x="6443345" y="471170"/>
                          <a:ext cx="121285" cy="121920"/>
                        </a:xfrm>
                        <a:custGeom>
                          <a:avLst/>
                          <a:gdLst>
                            <a:gd name="T0" fmla="*/ 191 w 382"/>
                            <a:gd name="T1" fmla="*/ 0 h 382"/>
                            <a:gd name="T2" fmla="*/ 0 w 382"/>
                            <a:gd name="T3" fmla="*/ 191 h 382"/>
                            <a:gd name="T4" fmla="*/ 191 w 382"/>
                            <a:gd name="T5" fmla="*/ 382 h 382"/>
                            <a:gd name="T6" fmla="*/ 365 w 382"/>
                            <a:gd name="T7" fmla="*/ 299 h 382"/>
                            <a:gd name="T8" fmla="*/ 278 w 382"/>
                            <a:gd name="T9" fmla="*/ 264 h 382"/>
                            <a:gd name="T10" fmla="*/ 191 w 382"/>
                            <a:gd name="T11" fmla="*/ 300 h 382"/>
                            <a:gd name="T12" fmla="*/ 87 w 382"/>
                            <a:gd name="T13" fmla="*/ 224 h 382"/>
                            <a:gd name="T14" fmla="*/ 379 w 382"/>
                            <a:gd name="T15" fmla="*/ 224 h 382"/>
                            <a:gd name="T16" fmla="*/ 382 w 382"/>
                            <a:gd name="T17" fmla="*/ 191 h 382"/>
                            <a:gd name="T18" fmla="*/ 191 w 382"/>
                            <a:gd name="T19" fmla="*/ 0 h 382"/>
                            <a:gd name="T20" fmla="*/ 191 w 382"/>
                            <a:gd name="T21" fmla="*/ 83 h 382"/>
                            <a:gd name="T22" fmla="*/ 291 w 382"/>
                            <a:gd name="T23" fmla="*/ 150 h 382"/>
                            <a:gd name="T24" fmla="*/ 90 w 382"/>
                            <a:gd name="T25" fmla="*/ 150 h 382"/>
                            <a:gd name="T26" fmla="*/ 191 w 382"/>
                            <a:gd name="T27" fmla="*/ 83 h 3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82" h="382">
                              <a:moveTo>
                                <a:pt x="191" y="0"/>
                              </a:moveTo>
                              <a:cubicBezTo>
                                <a:pt x="85" y="0"/>
                                <a:pt x="0" y="86"/>
                                <a:pt x="0" y="191"/>
                              </a:cubicBezTo>
                              <a:cubicBezTo>
                                <a:pt x="0" y="297"/>
                                <a:pt x="85" y="382"/>
                                <a:pt x="191" y="382"/>
                              </a:cubicBezTo>
                              <a:cubicBezTo>
                                <a:pt x="258" y="382"/>
                                <a:pt x="327" y="353"/>
                                <a:pt x="365" y="299"/>
                              </a:cubicBezTo>
                              <a:cubicBezTo>
                                <a:pt x="278" y="264"/>
                                <a:pt x="278" y="264"/>
                                <a:pt x="278" y="264"/>
                              </a:cubicBezTo>
                              <a:cubicBezTo>
                                <a:pt x="255" y="290"/>
                                <a:pt x="223" y="300"/>
                                <a:pt x="191" y="300"/>
                              </a:cubicBezTo>
                              <a:cubicBezTo>
                                <a:pt x="142" y="300"/>
                                <a:pt x="101" y="268"/>
                                <a:pt x="87" y="224"/>
                              </a:cubicBezTo>
                              <a:cubicBezTo>
                                <a:pt x="379" y="224"/>
                                <a:pt x="379" y="224"/>
                                <a:pt x="379" y="224"/>
                              </a:cubicBezTo>
                              <a:cubicBezTo>
                                <a:pt x="381" y="213"/>
                                <a:pt x="382" y="202"/>
                                <a:pt x="382" y="191"/>
                              </a:cubicBezTo>
                              <a:cubicBezTo>
                                <a:pt x="382" y="86"/>
                                <a:pt x="296" y="0"/>
                                <a:pt x="191" y="0"/>
                              </a:cubicBezTo>
                              <a:close/>
                              <a:moveTo>
                                <a:pt x="191" y="83"/>
                              </a:moveTo>
                              <a:cubicBezTo>
                                <a:pt x="236" y="83"/>
                                <a:pt x="275" y="111"/>
                                <a:pt x="291" y="150"/>
                              </a:cubicBezTo>
                              <a:cubicBezTo>
                                <a:pt x="90" y="150"/>
                                <a:pt x="90" y="150"/>
                                <a:pt x="90" y="150"/>
                              </a:cubicBezTo>
                              <a:cubicBezTo>
                                <a:pt x="106" y="111"/>
                                <a:pt x="145" y="83"/>
                                <a:pt x="191" y="8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99F03A" id="JE1812111630JU logo p2 TU-E.emf" o:spid="_x0000_s1026" editas="canvas" style="position:absolute;margin-left:0;margin-top:0;width:595.3pt;height:57.1pt;z-index:-251656192;mso-position-horizontal-relative:page;mso-position-vertical-relative:page" coordsize="75603,725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7251;visibility:visible;mso-wrap-style:square">
                <v:fill o:detectmouseclick="t"/>
                <v:path o:connecttype="none"/>
              </v:shape>
              <v:shape id="Freeform 7" o:spid="_x0000_s1028" style="position:absolute;left:60655;top:4260;width:1346;height:1626;visibility:visible;mso-wrap-style:square;v-text-anchor:top" coordsize="212,2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" path="m138,53r,203l74,256,74,53,,53,,,212,r,53l138,53xe" fillcolor="#c51718" stroked="f">
                <v:path arrowok="t" o:connecttype="custom" o:connectlocs="87630,33655;87630,162560;46990,162560;46990,33655;0,33655;0,0;134620,0;134620,33655;87630,33655" o:connectangles="0,0,0,0,0,0,0,0,0"/>
              </v:shape>
              <v:shape id="Freeform 8" o:spid="_x0000_s1029" style="position:absolute;left:62153;top:4260;width:1423;height:1670;visibility:visible;mso-wrap-style:square;v-text-anchor:top" coordsize="449,5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" path="m433,402v-10,25,-25,47,-45,65c368,485,344,499,317,509v-28,10,-59,15,-93,15c189,524,158,519,131,509,103,499,80,485,60,467,41,449,26,427,16,402,6,377,,349,,318,,,,,,,126,,126,,126,v,308,,308,,308c126,322,128,335,132,348v3,12,9,24,17,33c156,391,166,399,179,405v13,6,28,8,45,8c242,413,257,411,270,405v13,-6,23,-14,31,-24c309,372,314,360,318,348v3,-13,5,-26,5,-40c323,,323,,323,,449,,449,,449,v,318,,318,,318c449,349,444,377,433,402xe" fillcolor="#c51718" stroked="f">
                <v:path arrowok="t" o:connecttype="custom" o:connectlocs="137171,128122;122916,148838;100423,162224;70962,167005;41500,162224;19008,148838;5069,128122;0,101350;0,0;39916,0;39916,98163;41817,110912;47202,121429;56706,129078;70962,131628;85534,129078;95355,121429;100740,110912;102324,98163;102324,0;142240,0;142240,101350;137171,128122" o:connectangles="0,0,0,0,0,0,0,0,0,0,0,0,0,0,0,0,0,0,0,0,0,0,0"/>
              </v:shape>
              <v:shape id="Freeform 9" o:spid="_x0000_s1030" style="position:absolute;left:63538;top:4140;width:1105;height:1994;visibility:visible;mso-wrap-style:square;v-text-anchor:top" coordsize="174,3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" path="m46,314l174,,128,,,314r46,xe" fillcolor="#c51718" stroked="f">
                <v:path arrowok="t" o:connecttype="custom" o:connectlocs="29210,199390;110490,0;81280,0;0,199390;29210,199390" o:connectangles="0,0,0,0,0"/>
              </v:shape>
              <v:shape id="Freeform 10" o:spid="_x0000_s1031" style="position:absolute;left:64433;top:4711;width:1213;height:1219;visibility:visible;mso-wrap-style:square;v-text-anchor:top" coordsize="382,3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" path="m191,c85,,,86,,191,,297,85,382,191,382v67,,136,-29,174,-83c278,264,278,264,278,264v-23,26,-55,36,-87,36c142,300,101,268,87,224v292,,292,,292,c381,213,382,202,382,191,382,86,296,,191,xm191,83v45,,84,28,100,67c90,150,90,150,90,150,106,111,145,83,191,83xe" fillcolor="#c51718" stroked="f">
                <v:path arrowok="t" o:connecttype="custom" o:connectlocs="60643,0;0,60960;60643,121920;115888,95430;88265,84259;60643,95749;27623,71492;120333,71492;121285,60960;60643,0;60643,26490;92393,47874;28575,47874;60643,26490" o:connectangles="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  <w:tbl>
    <w:tblPr>
      <w:tblpPr w:rightFromText="7000" w:vertAnchor="page" w:horzAnchor="margin" w:tblpY="63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71"/>
      <w:gridCol w:w="1872"/>
    </w:tblGrid>
    <w:tr w:rsidR="00201BEA" w:rsidRPr="004C6032" w14:paraId="401485C7" w14:textId="77777777" w:rsidTr="00672466">
      <w:trPr>
        <w:trHeight w:hRule="exact" w:val="170"/>
      </w:trPr>
      <w:tc>
        <w:tcPr>
          <w:tcW w:w="1871" w:type="dxa"/>
        </w:tcPr>
        <w:p w14:paraId="2EA7A007" w14:textId="77777777" w:rsidR="002B3B7D" w:rsidRPr="004C6032" w:rsidRDefault="000F1C61" w:rsidP="00906CD9">
          <w:pPr>
            <w:pStyle w:val="DocumentdataheadingTUEindhoven"/>
          </w:pPr>
          <w:r>
            <w:t>Datum</w:t>
          </w:r>
        </w:p>
      </w:tc>
      <w:tc>
        <w:tcPr>
          <w:tcW w:w="1872" w:type="dxa"/>
        </w:tcPr>
        <w:p w14:paraId="6FB2F958" w14:textId="77777777" w:rsidR="002B3B7D" w:rsidRPr="004C6032" w:rsidRDefault="000F1C61" w:rsidP="00906CD9">
          <w:pPr>
            <w:pStyle w:val="DocumentdataheadingTUEindhoven"/>
          </w:pPr>
          <w:r w:rsidRPr="000247F2">
            <w:rPr>
              <w:rFonts w:cs="Calibri"/>
            </w:rPr>
            <w:t>Our reference</w:t>
          </w:r>
        </w:p>
      </w:tc>
    </w:tr>
    <w:tr w:rsidR="00201BEA" w:rsidRPr="004C6032" w14:paraId="04FB9081" w14:textId="77777777" w:rsidTr="00672466">
      <w:trPr>
        <w:trHeight w:hRule="exact" w:val="190"/>
      </w:trPr>
      <w:tc>
        <w:tcPr>
          <w:tcW w:w="1871" w:type="dxa"/>
        </w:tcPr>
        <w:p w14:paraId="6E5CF0D7" w14:textId="77777777" w:rsidR="002B3B7D" w:rsidRPr="004A44E8" w:rsidRDefault="000F1C61" w:rsidP="00672466">
          <w:pPr>
            <w:pStyle w:val="DocumentdataTUEindhoven"/>
          </w:pPr>
          <w:r w:rsidRPr="000247F2">
            <w:rPr>
              <w:rFonts w:cs="Calibri"/>
            </w:rPr>
            <w:t>25 November 2021</w:t>
          </w:r>
        </w:p>
      </w:tc>
      <w:tc>
        <w:tcPr>
          <w:tcW w:w="1872" w:type="dxa"/>
        </w:tcPr>
        <w:p w14:paraId="7E90683B" w14:textId="77777777" w:rsidR="002B3B7D" w:rsidRPr="004A44E8" w:rsidRDefault="000F1C61" w:rsidP="00672466">
          <w:pPr>
            <w:pStyle w:val="DocumentdataTUEindhoven"/>
          </w:pPr>
          <w:r w:rsidRPr="000247F2">
            <w:rPr>
              <w:rFonts w:cs="Calibri"/>
            </w:rPr>
            <w:t>*ourreference*</w:t>
          </w:r>
        </w:p>
      </w:tc>
    </w:tr>
  </w:tbl>
  <w:p w14:paraId="41E35C16" w14:textId="77777777" w:rsidR="002B3B7D" w:rsidRDefault="002B3B7D" w:rsidP="005449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6D2B8" w14:textId="77777777" w:rsidR="002B3B7D" w:rsidRDefault="000F1C61" w:rsidP="00890195">
    <w:pPr>
      <w:pStyle w:val="BodytextTUEindhoven"/>
    </w:pPr>
    <w:r>
      <w:rPr>
        <w:noProof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387058A5" wp14:editId="49057C4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725170"/>
              <wp:effectExtent l="0" t="0" r="0" b="0"/>
              <wp:wrapNone/>
              <wp:docPr id="2" name="JE1812111630JU logo p2 TU-E.em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7"/>
                      <wps:cNvSpPr>
                        <a:spLocks/>
                      </wps:cNvSpPr>
                      <wps:spPr bwMode="auto">
                        <a:xfrm>
                          <a:off x="6065520" y="426085"/>
                          <a:ext cx="134620" cy="162560"/>
                        </a:xfrm>
                        <a:custGeom>
                          <a:avLst/>
                          <a:gdLst>
                            <a:gd name="T0" fmla="*/ 138 w 212"/>
                            <a:gd name="T1" fmla="*/ 53 h 256"/>
                            <a:gd name="T2" fmla="*/ 138 w 212"/>
                            <a:gd name="T3" fmla="*/ 256 h 256"/>
                            <a:gd name="T4" fmla="*/ 74 w 212"/>
                            <a:gd name="T5" fmla="*/ 256 h 256"/>
                            <a:gd name="T6" fmla="*/ 74 w 212"/>
                            <a:gd name="T7" fmla="*/ 53 h 256"/>
                            <a:gd name="T8" fmla="*/ 0 w 212"/>
                            <a:gd name="T9" fmla="*/ 53 h 256"/>
                            <a:gd name="T10" fmla="*/ 0 w 212"/>
                            <a:gd name="T11" fmla="*/ 0 h 256"/>
                            <a:gd name="T12" fmla="*/ 212 w 212"/>
                            <a:gd name="T13" fmla="*/ 0 h 256"/>
                            <a:gd name="T14" fmla="*/ 212 w 212"/>
                            <a:gd name="T15" fmla="*/ 53 h 256"/>
                            <a:gd name="T16" fmla="*/ 138 w 212"/>
                            <a:gd name="T17" fmla="*/ 53 h 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12" h="256">
                              <a:moveTo>
                                <a:pt x="138" y="53"/>
                              </a:moveTo>
                              <a:lnTo>
                                <a:pt x="138" y="256"/>
                              </a:lnTo>
                              <a:lnTo>
                                <a:pt x="74" y="256"/>
                              </a:lnTo>
                              <a:lnTo>
                                <a:pt x="74" y="53"/>
                              </a:lnTo>
                              <a:lnTo>
                                <a:pt x="0" y="53"/>
                              </a:lnTo>
                              <a:lnTo>
                                <a:pt x="0" y="0"/>
                              </a:lnTo>
                              <a:lnTo>
                                <a:pt x="212" y="0"/>
                              </a:lnTo>
                              <a:lnTo>
                                <a:pt x="212" y="53"/>
                              </a:lnTo>
                              <a:lnTo>
                                <a:pt x="138" y="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8"/>
                      <wps:cNvSpPr>
                        <a:spLocks/>
                      </wps:cNvSpPr>
                      <wps:spPr bwMode="auto">
                        <a:xfrm>
                          <a:off x="6215380" y="426085"/>
                          <a:ext cx="142240" cy="167005"/>
                        </a:xfrm>
                        <a:custGeom>
                          <a:avLst/>
                          <a:gdLst>
                            <a:gd name="T0" fmla="*/ 433 w 449"/>
                            <a:gd name="T1" fmla="*/ 402 h 524"/>
                            <a:gd name="T2" fmla="*/ 388 w 449"/>
                            <a:gd name="T3" fmla="*/ 467 h 524"/>
                            <a:gd name="T4" fmla="*/ 317 w 449"/>
                            <a:gd name="T5" fmla="*/ 509 h 524"/>
                            <a:gd name="T6" fmla="*/ 224 w 449"/>
                            <a:gd name="T7" fmla="*/ 524 h 524"/>
                            <a:gd name="T8" fmla="*/ 131 w 449"/>
                            <a:gd name="T9" fmla="*/ 509 h 524"/>
                            <a:gd name="T10" fmla="*/ 60 w 449"/>
                            <a:gd name="T11" fmla="*/ 467 h 524"/>
                            <a:gd name="T12" fmla="*/ 16 w 449"/>
                            <a:gd name="T13" fmla="*/ 402 h 524"/>
                            <a:gd name="T14" fmla="*/ 0 w 449"/>
                            <a:gd name="T15" fmla="*/ 318 h 524"/>
                            <a:gd name="T16" fmla="*/ 0 w 449"/>
                            <a:gd name="T17" fmla="*/ 0 h 524"/>
                            <a:gd name="T18" fmla="*/ 126 w 449"/>
                            <a:gd name="T19" fmla="*/ 0 h 524"/>
                            <a:gd name="T20" fmla="*/ 126 w 449"/>
                            <a:gd name="T21" fmla="*/ 308 h 524"/>
                            <a:gd name="T22" fmla="*/ 132 w 449"/>
                            <a:gd name="T23" fmla="*/ 348 h 524"/>
                            <a:gd name="T24" fmla="*/ 149 w 449"/>
                            <a:gd name="T25" fmla="*/ 381 h 524"/>
                            <a:gd name="T26" fmla="*/ 179 w 449"/>
                            <a:gd name="T27" fmla="*/ 405 h 524"/>
                            <a:gd name="T28" fmla="*/ 224 w 449"/>
                            <a:gd name="T29" fmla="*/ 413 h 524"/>
                            <a:gd name="T30" fmla="*/ 270 w 449"/>
                            <a:gd name="T31" fmla="*/ 405 h 524"/>
                            <a:gd name="T32" fmla="*/ 301 w 449"/>
                            <a:gd name="T33" fmla="*/ 381 h 524"/>
                            <a:gd name="T34" fmla="*/ 318 w 449"/>
                            <a:gd name="T35" fmla="*/ 348 h 524"/>
                            <a:gd name="T36" fmla="*/ 323 w 449"/>
                            <a:gd name="T37" fmla="*/ 308 h 524"/>
                            <a:gd name="T38" fmla="*/ 323 w 449"/>
                            <a:gd name="T39" fmla="*/ 0 h 524"/>
                            <a:gd name="T40" fmla="*/ 449 w 449"/>
                            <a:gd name="T41" fmla="*/ 0 h 524"/>
                            <a:gd name="T42" fmla="*/ 449 w 449"/>
                            <a:gd name="T43" fmla="*/ 318 h 524"/>
                            <a:gd name="T44" fmla="*/ 433 w 449"/>
                            <a:gd name="T45" fmla="*/ 402 h 5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449" h="524">
                              <a:moveTo>
                                <a:pt x="433" y="402"/>
                              </a:moveTo>
                              <a:cubicBezTo>
                                <a:pt x="423" y="427"/>
                                <a:pt x="408" y="449"/>
                                <a:pt x="388" y="467"/>
                              </a:cubicBezTo>
                              <a:cubicBezTo>
                                <a:pt x="368" y="485"/>
                                <a:pt x="344" y="499"/>
                                <a:pt x="317" y="509"/>
                              </a:cubicBezTo>
                              <a:cubicBezTo>
                                <a:pt x="289" y="519"/>
                                <a:pt x="258" y="524"/>
                                <a:pt x="224" y="524"/>
                              </a:cubicBezTo>
                              <a:cubicBezTo>
                                <a:pt x="189" y="524"/>
                                <a:pt x="158" y="519"/>
                                <a:pt x="131" y="509"/>
                              </a:cubicBezTo>
                              <a:cubicBezTo>
                                <a:pt x="103" y="499"/>
                                <a:pt x="80" y="485"/>
                                <a:pt x="60" y="467"/>
                              </a:cubicBezTo>
                              <a:cubicBezTo>
                                <a:pt x="41" y="449"/>
                                <a:pt x="26" y="427"/>
                                <a:pt x="16" y="402"/>
                              </a:cubicBezTo>
                              <a:cubicBezTo>
                                <a:pt x="6" y="377"/>
                                <a:pt x="0" y="349"/>
                                <a:pt x="0" y="318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26" y="0"/>
                                <a:pt x="126" y="0"/>
                                <a:pt x="126" y="0"/>
                              </a:cubicBezTo>
                              <a:cubicBezTo>
                                <a:pt x="126" y="308"/>
                                <a:pt x="126" y="308"/>
                                <a:pt x="126" y="308"/>
                              </a:cubicBezTo>
                              <a:cubicBezTo>
                                <a:pt x="126" y="322"/>
                                <a:pt x="128" y="335"/>
                                <a:pt x="132" y="348"/>
                              </a:cubicBezTo>
                              <a:cubicBezTo>
                                <a:pt x="135" y="360"/>
                                <a:pt x="141" y="372"/>
                                <a:pt x="149" y="381"/>
                              </a:cubicBezTo>
                              <a:cubicBezTo>
                                <a:pt x="156" y="391"/>
                                <a:pt x="166" y="399"/>
                                <a:pt x="179" y="405"/>
                              </a:cubicBezTo>
                              <a:cubicBezTo>
                                <a:pt x="192" y="411"/>
                                <a:pt x="207" y="413"/>
                                <a:pt x="224" y="413"/>
                              </a:cubicBezTo>
                              <a:cubicBezTo>
                                <a:pt x="242" y="413"/>
                                <a:pt x="257" y="411"/>
                                <a:pt x="270" y="405"/>
                              </a:cubicBezTo>
                              <a:cubicBezTo>
                                <a:pt x="283" y="399"/>
                                <a:pt x="293" y="391"/>
                                <a:pt x="301" y="381"/>
                              </a:cubicBezTo>
                              <a:cubicBezTo>
                                <a:pt x="309" y="372"/>
                                <a:pt x="314" y="360"/>
                                <a:pt x="318" y="348"/>
                              </a:cubicBezTo>
                              <a:cubicBezTo>
                                <a:pt x="321" y="335"/>
                                <a:pt x="323" y="322"/>
                                <a:pt x="323" y="308"/>
                              </a:cubicBezTo>
                              <a:cubicBezTo>
                                <a:pt x="323" y="0"/>
                                <a:pt x="323" y="0"/>
                                <a:pt x="323" y="0"/>
                              </a:cubicBezTo>
                              <a:cubicBezTo>
                                <a:pt x="449" y="0"/>
                                <a:pt x="449" y="0"/>
                                <a:pt x="449" y="0"/>
                              </a:cubicBezTo>
                              <a:cubicBezTo>
                                <a:pt x="449" y="318"/>
                                <a:pt x="449" y="318"/>
                                <a:pt x="449" y="318"/>
                              </a:cubicBezTo>
                              <a:cubicBezTo>
                                <a:pt x="449" y="349"/>
                                <a:pt x="444" y="377"/>
                                <a:pt x="433" y="40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9"/>
                      <wps:cNvSpPr>
                        <a:spLocks/>
                      </wps:cNvSpPr>
                      <wps:spPr bwMode="auto">
                        <a:xfrm>
                          <a:off x="6353810" y="414020"/>
                          <a:ext cx="110490" cy="199390"/>
                        </a:xfrm>
                        <a:custGeom>
                          <a:avLst/>
                          <a:gdLst>
                            <a:gd name="T0" fmla="*/ 46 w 174"/>
                            <a:gd name="T1" fmla="*/ 314 h 314"/>
                            <a:gd name="T2" fmla="*/ 174 w 174"/>
                            <a:gd name="T3" fmla="*/ 0 h 314"/>
                            <a:gd name="T4" fmla="*/ 128 w 174"/>
                            <a:gd name="T5" fmla="*/ 0 h 314"/>
                            <a:gd name="T6" fmla="*/ 0 w 174"/>
                            <a:gd name="T7" fmla="*/ 314 h 314"/>
                            <a:gd name="T8" fmla="*/ 46 w 174"/>
                            <a:gd name="T9" fmla="*/ 314 h 3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74" h="314">
                              <a:moveTo>
                                <a:pt x="46" y="314"/>
                              </a:moveTo>
                              <a:lnTo>
                                <a:pt x="174" y="0"/>
                              </a:lnTo>
                              <a:lnTo>
                                <a:pt x="128" y="0"/>
                              </a:lnTo>
                              <a:lnTo>
                                <a:pt x="0" y="314"/>
                              </a:lnTo>
                              <a:lnTo>
                                <a:pt x="46" y="3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10"/>
                      <wps:cNvSpPr>
                        <a:spLocks noEditPoints="1"/>
                      </wps:cNvSpPr>
                      <wps:spPr bwMode="auto">
                        <a:xfrm>
                          <a:off x="6443345" y="471170"/>
                          <a:ext cx="121285" cy="121920"/>
                        </a:xfrm>
                        <a:custGeom>
                          <a:avLst/>
                          <a:gdLst>
                            <a:gd name="T0" fmla="*/ 191 w 382"/>
                            <a:gd name="T1" fmla="*/ 0 h 382"/>
                            <a:gd name="T2" fmla="*/ 0 w 382"/>
                            <a:gd name="T3" fmla="*/ 191 h 382"/>
                            <a:gd name="T4" fmla="*/ 191 w 382"/>
                            <a:gd name="T5" fmla="*/ 382 h 382"/>
                            <a:gd name="T6" fmla="*/ 365 w 382"/>
                            <a:gd name="T7" fmla="*/ 299 h 382"/>
                            <a:gd name="T8" fmla="*/ 278 w 382"/>
                            <a:gd name="T9" fmla="*/ 264 h 382"/>
                            <a:gd name="T10" fmla="*/ 191 w 382"/>
                            <a:gd name="T11" fmla="*/ 300 h 382"/>
                            <a:gd name="T12" fmla="*/ 87 w 382"/>
                            <a:gd name="T13" fmla="*/ 224 h 382"/>
                            <a:gd name="T14" fmla="*/ 379 w 382"/>
                            <a:gd name="T15" fmla="*/ 224 h 382"/>
                            <a:gd name="T16" fmla="*/ 382 w 382"/>
                            <a:gd name="T17" fmla="*/ 191 h 382"/>
                            <a:gd name="T18" fmla="*/ 191 w 382"/>
                            <a:gd name="T19" fmla="*/ 0 h 382"/>
                            <a:gd name="T20" fmla="*/ 191 w 382"/>
                            <a:gd name="T21" fmla="*/ 83 h 382"/>
                            <a:gd name="T22" fmla="*/ 291 w 382"/>
                            <a:gd name="T23" fmla="*/ 150 h 382"/>
                            <a:gd name="T24" fmla="*/ 90 w 382"/>
                            <a:gd name="T25" fmla="*/ 150 h 382"/>
                            <a:gd name="T26" fmla="*/ 191 w 382"/>
                            <a:gd name="T27" fmla="*/ 83 h 3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82" h="382">
                              <a:moveTo>
                                <a:pt x="191" y="0"/>
                              </a:moveTo>
                              <a:cubicBezTo>
                                <a:pt x="85" y="0"/>
                                <a:pt x="0" y="86"/>
                                <a:pt x="0" y="191"/>
                              </a:cubicBezTo>
                              <a:cubicBezTo>
                                <a:pt x="0" y="297"/>
                                <a:pt x="85" y="382"/>
                                <a:pt x="191" y="382"/>
                              </a:cubicBezTo>
                              <a:cubicBezTo>
                                <a:pt x="258" y="382"/>
                                <a:pt x="327" y="353"/>
                                <a:pt x="365" y="299"/>
                              </a:cubicBezTo>
                              <a:cubicBezTo>
                                <a:pt x="278" y="264"/>
                                <a:pt x="278" y="264"/>
                                <a:pt x="278" y="264"/>
                              </a:cubicBezTo>
                              <a:cubicBezTo>
                                <a:pt x="255" y="290"/>
                                <a:pt x="223" y="300"/>
                                <a:pt x="191" y="300"/>
                              </a:cubicBezTo>
                              <a:cubicBezTo>
                                <a:pt x="142" y="300"/>
                                <a:pt x="101" y="268"/>
                                <a:pt x="87" y="224"/>
                              </a:cubicBezTo>
                              <a:cubicBezTo>
                                <a:pt x="379" y="224"/>
                                <a:pt x="379" y="224"/>
                                <a:pt x="379" y="224"/>
                              </a:cubicBezTo>
                              <a:cubicBezTo>
                                <a:pt x="381" y="213"/>
                                <a:pt x="382" y="202"/>
                                <a:pt x="382" y="191"/>
                              </a:cubicBezTo>
                              <a:cubicBezTo>
                                <a:pt x="382" y="86"/>
                                <a:pt x="296" y="0"/>
                                <a:pt x="191" y="0"/>
                              </a:cubicBezTo>
                              <a:close/>
                              <a:moveTo>
                                <a:pt x="191" y="83"/>
                              </a:moveTo>
                              <a:cubicBezTo>
                                <a:pt x="236" y="83"/>
                                <a:pt x="275" y="111"/>
                                <a:pt x="291" y="150"/>
                              </a:cubicBezTo>
                              <a:cubicBezTo>
                                <a:pt x="90" y="150"/>
                                <a:pt x="90" y="150"/>
                                <a:pt x="90" y="150"/>
                              </a:cubicBezTo>
                              <a:cubicBezTo>
                                <a:pt x="106" y="111"/>
                                <a:pt x="145" y="83"/>
                                <a:pt x="191" y="8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7E9491" id="JE1812111630JU logo p2 TU-E.emf" o:spid="_x0000_s1026" editas="canvas" style="position:absolute;margin-left:0;margin-top:0;width:595.3pt;height:57.1pt;z-index:-251655168;mso-position-horizontal-relative:page;mso-position-vertical-relative:page" coordsize="75603,725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7251;visibility:visible;mso-wrap-style:square">
                <v:fill o:detectmouseclick="t"/>
                <v:path o:connecttype="none"/>
              </v:shape>
              <v:shape id="Freeform 7" o:spid="_x0000_s1028" style="position:absolute;left:60655;top:4260;width:1346;height:1626;visibility:visible;mso-wrap-style:square;v-text-anchor:top" coordsize="212,2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" path="m138,53r,203l74,256,74,53,,53,,,212,r,53l138,53xe" fillcolor="#c51718" stroked="f">
                <v:path arrowok="t" o:connecttype="custom" o:connectlocs="87630,33655;87630,162560;46990,162560;46990,33655;0,33655;0,0;134620,0;134620,33655;87630,33655" o:connectangles="0,0,0,0,0,0,0,0,0"/>
              </v:shape>
              <v:shape id="Freeform 8" o:spid="_x0000_s1029" style="position:absolute;left:62153;top:4260;width:1423;height:1670;visibility:visible;mso-wrap-style:square;v-text-anchor:top" coordsize="449,5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" path="m433,402v-10,25,-25,47,-45,65c368,485,344,499,317,509v-28,10,-59,15,-93,15c189,524,158,519,131,509,103,499,80,485,60,467,41,449,26,427,16,402,6,377,,349,,318,,,,,,,126,,126,,126,v,308,,308,,308c126,322,128,335,132,348v3,12,9,24,17,33c156,391,166,399,179,405v13,6,28,8,45,8c242,413,257,411,270,405v13,-6,23,-14,31,-24c309,372,314,360,318,348v3,-13,5,-26,5,-40c323,,323,,323,,449,,449,,449,v,318,,318,,318c449,349,444,377,433,402xe" fillcolor="#c51718" stroked="f">
                <v:path arrowok="t" o:connecttype="custom" o:connectlocs="137171,128122;122916,148838;100423,162224;70962,167005;41500,162224;19008,148838;5069,128122;0,101350;0,0;39916,0;39916,98163;41817,110912;47202,121429;56706,129078;70962,131628;85534,129078;95355,121429;100740,110912;102324,98163;102324,0;142240,0;142240,101350;137171,128122" o:connectangles="0,0,0,0,0,0,0,0,0,0,0,0,0,0,0,0,0,0,0,0,0,0,0"/>
              </v:shape>
              <v:shape id="Freeform 9" o:spid="_x0000_s1030" style="position:absolute;left:63538;top:4140;width:1105;height:1994;visibility:visible;mso-wrap-style:square;v-text-anchor:top" coordsize="174,3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" path="m46,314l174,,128,,,314r46,xe" fillcolor="#c51718" stroked="f">
                <v:path arrowok="t" o:connecttype="custom" o:connectlocs="29210,199390;110490,0;81280,0;0,199390;29210,199390" o:connectangles="0,0,0,0,0"/>
              </v:shape>
              <v:shape id="Freeform 10" o:spid="_x0000_s1031" style="position:absolute;left:64433;top:4711;width:1213;height:1219;visibility:visible;mso-wrap-style:square;v-text-anchor:top" coordsize="382,3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" path="m191,c85,,,86,,191,,297,85,382,191,382v67,,136,-29,174,-83c278,264,278,264,278,264v-23,26,-55,36,-87,36c142,300,101,268,87,224v292,,292,,292,c381,213,382,202,382,191,382,86,296,,191,xm191,83v45,,84,28,100,67c90,150,90,150,90,150,106,111,145,83,191,83xe" fillcolor="#c51718" stroked="f">
                <v:path arrowok="t" o:connecttype="custom" o:connectlocs="60643,0;0,60960;60643,121920;115888,95430;88265,84259;60643,95749;27623,71492;120333,71492;121285,60960;60643,0;60643,26490;92393,47874;28575,47874;60643,26490" o:connectangles="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  <w:tbl>
    <w:tblPr>
      <w:tblpPr w:rightFromText="7000" w:vertAnchor="page" w:horzAnchor="margin" w:tblpY="63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53"/>
      <w:gridCol w:w="2654"/>
    </w:tblGrid>
    <w:tr w:rsidR="00201BEA" w:rsidRPr="004C6032" w14:paraId="17CFB2DF" w14:textId="77777777" w:rsidTr="00E56A64">
      <w:trPr>
        <w:trHeight w:hRule="exact" w:val="184"/>
      </w:trPr>
      <w:tc>
        <w:tcPr>
          <w:tcW w:w="2653" w:type="dxa"/>
        </w:tcPr>
        <w:p w14:paraId="453E9770" w14:textId="77777777" w:rsidR="002B3B7D" w:rsidRPr="004C6032" w:rsidRDefault="000F1C61" w:rsidP="00906CD9">
          <w:pPr>
            <w:pStyle w:val="DocumentdataheadingTUEindhoven"/>
          </w:pPr>
          <w:r>
            <w:t>Date</w:t>
          </w:r>
        </w:p>
      </w:tc>
      <w:tc>
        <w:tcPr>
          <w:tcW w:w="2654" w:type="dxa"/>
        </w:tcPr>
        <w:p w14:paraId="0D447F2E" w14:textId="77777777" w:rsidR="002B3B7D" w:rsidRPr="006B370B" w:rsidRDefault="006B370B" w:rsidP="006B370B">
          <w:pPr>
            <w:pStyle w:val="DocumentdataheadingTUEindhoven"/>
            <w:rPr>
              <w:rFonts w:cs="Calibri"/>
            </w:rPr>
          </w:pPr>
          <w:r w:rsidRPr="000247F2">
            <w:rPr>
              <w:rFonts w:cs="Calibri"/>
            </w:rPr>
            <w:t>Our reference</w:t>
          </w:r>
        </w:p>
      </w:tc>
    </w:tr>
    <w:tr w:rsidR="00201BEA" w:rsidRPr="004C6032" w14:paraId="6923FEC9" w14:textId="77777777" w:rsidTr="00E56A64">
      <w:trPr>
        <w:trHeight w:hRule="exact" w:val="206"/>
      </w:trPr>
      <w:tc>
        <w:tcPr>
          <w:tcW w:w="2653" w:type="dxa"/>
        </w:tcPr>
        <w:p w14:paraId="160DE078" w14:textId="1153FE0E" w:rsidR="001A7236" w:rsidRDefault="00A2115B" w:rsidP="00672466">
          <w:pPr>
            <w:pStyle w:val="DocumentdataTUEindhoven"/>
            <w:rPr>
              <w:rFonts w:asciiTheme="minorHAnsi" w:eastAsiaTheme="minorHAnsi" w:hAnsiTheme="minorHAnsi" w:cstheme="minorBidi"/>
              <w:noProof w:val="0"/>
              <w:color w:val="auto"/>
              <w:sz w:val="22"/>
              <w:szCs w:val="22"/>
              <w:lang w:val="nl-NL" w:bidi="ar-SA"/>
            </w:rPr>
          </w:pPr>
          <w:r>
            <w:rPr>
              <w:rFonts w:cs="Calibri"/>
            </w:rPr>
            <w:fldChar w:fldCharType="begin"/>
          </w:r>
          <w:r>
            <w:rPr>
              <w:rFonts w:cs="Calibri"/>
            </w:rPr>
            <w:instrText xml:space="preserve"> REF Date </w:instrText>
          </w:r>
          <w:r w:rsidR="00E56A64">
            <w:rPr>
              <w:rFonts w:cs="Calibri"/>
            </w:rPr>
            <w:instrText xml:space="preserve"> \* MERGEFORMAT </w:instrText>
          </w:r>
          <w:r>
            <w:rPr>
              <w:rFonts w:cs="Calibri"/>
            </w:rPr>
            <w:fldChar w:fldCharType="separate"/>
          </w:r>
        </w:p>
        <w:tbl>
          <w:tblPr>
            <w:tblpPr w:leftFromText="31680" w:rightFromText="31680" w:topFromText="576" w:bottomFromText="1110" w:vertAnchor="page" w:horzAnchor="margin" w:tblpY="5223"/>
            <w:tblW w:w="0" w:type="auto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647"/>
          </w:tblGrid>
          <w:tr w:rsidR="001A7236" w:rsidRPr="00E21C45" w14:paraId="31F29D08" w14:textId="77777777" w:rsidTr="00E56A64">
            <w:trPr>
              <w:trHeight w:hRule="exact" w:val="206"/>
            </w:trPr>
            <w:tc>
              <w:tcPr>
                <w:tcW w:w="2647" w:type="dxa"/>
              </w:tcPr>
              <w:p w14:paraId="2D690BB3" w14:textId="1A2672CD" w:rsidR="001A7236" w:rsidRPr="00E21C45" w:rsidRDefault="00000000" w:rsidP="001A7236">
                <w:pPr>
                  <w:pStyle w:val="DocumentdataTUEindhoven"/>
                </w:pPr>
                <w:sdt>
                  <w:sdtPr>
                    <w:rPr>
                      <w:rFonts w:cs="Calibri"/>
                    </w:rPr>
                    <w:alias w:val="Date"/>
                    <w:tag w:val="Date"/>
                    <w:id w:val="646164034"/>
                    <w:placeholder>
                      <w:docPart w:val="BFEF5737A44DAC4E9AB124BFAA33534F"/>
                    </w:placeholder>
                    <w:date w:fullDate="2026-03-22T00:00:00Z">
                      <w:dateFormat w:val="MMMM d, yy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r w:rsidR="00E56A64">
                      <w:rPr>
                        <w:rFonts w:cs="Calibri"/>
                      </w:rPr>
                      <w:t>March 22, 2026</w:t>
                    </w:r>
                  </w:sdtContent>
                </w:sdt>
              </w:p>
            </w:tc>
          </w:tr>
        </w:tbl>
        <w:p w14:paraId="437F0EED" w14:textId="77777777" w:rsidR="002B3B7D" w:rsidRPr="006B370B" w:rsidRDefault="00A2115B" w:rsidP="00672466">
          <w:pPr>
            <w:pStyle w:val="DocumentdataTUEindhoven"/>
            <w:rPr>
              <w:rFonts w:cs="Calibri"/>
            </w:rPr>
          </w:pPr>
          <w:r>
            <w:rPr>
              <w:rFonts w:cs="Calibri"/>
            </w:rPr>
            <w:fldChar w:fldCharType="end"/>
          </w:r>
        </w:p>
      </w:tc>
      <w:tc>
        <w:tcPr>
          <w:tcW w:w="2654" w:type="dxa"/>
        </w:tcPr>
        <w:sdt>
          <w:sdtPr>
            <w:rPr>
              <w:rFonts w:cs="Calibri"/>
            </w:rPr>
            <w:id w:val="598541332"/>
            <w:placeholder>
              <w:docPart w:val="D89A9CB5F003C04DB262D4EDBCFF3E01"/>
            </w:placeholder>
          </w:sdtPr>
          <w:sdtContent>
            <w:p w14:paraId="7C6C7DD3" w14:textId="3A48617C" w:rsidR="002B3B7D" w:rsidRPr="006B370B" w:rsidRDefault="00E56A64" w:rsidP="006B370B">
              <w:pPr>
                <w:pStyle w:val="DocumentdataTUEindhoven"/>
                <w:rPr>
                  <w:rFonts w:cs="Calibri"/>
                </w:rPr>
              </w:pPr>
              <w:r>
                <w:rPr>
                  <w:rFonts w:cs="Calibri"/>
                </w:rPr>
                <w:t xml:space="preserve">TU/e </w:t>
              </w:r>
              <w:r w:rsidR="00496A87">
                <w:rPr>
                  <w:rFonts w:cs="Calibri"/>
                </w:rPr>
                <w:t xml:space="preserve">- </w:t>
              </w:r>
              <w:r>
                <w:rPr>
                  <w:rFonts w:cs="Calibri"/>
                </w:rPr>
                <w:t>Ethic</w:t>
              </w:r>
              <w:r w:rsidR="00496A87">
                <w:rPr>
                  <w:rFonts w:cs="Calibri"/>
                </w:rPr>
                <w:t>s</w:t>
              </w:r>
              <w:r>
                <w:rPr>
                  <w:rFonts w:cs="Calibri"/>
                </w:rPr>
                <w:t xml:space="preserve"> </w:t>
              </w:r>
              <w:r w:rsidR="00914AA8">
                <w:rPr>
                  <w:rFonts w:cs="Calibri"/>
                </w:rPr>
                <w:t>Review</w:t>
              </w:r>
              <w:r>
                <w:rPr>
                  <w:rFonts w:cs="Calibri"/>
                </w:rPr>
                <w:t xml:space="preserve"> Template</w:t>
              </w:r>
            </w:p>
          </w:sdtContent>
        </w:sdt>
      </w:tc>
    </w:tr>
  </w:tbl>
  <w:p w14:paraId="24F25DE1" w14:textId="77777777" w:rsidR="002B3B7D" w:rsidRDefault="002B3B7D" w:rsidP="00544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0C33" w14:textId="77777777" w:rsidR="002B3B7D" w:rsidRDefault="000F1C61" w:rsidP="00890195">
    <w:pPr>
      <w:pStyle w:val="BodytextTUEindhoven"/>
    </w:pPr>
    <w:r>
      <w:rPr>
        <w:noProof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727D4419" wp14:editId="4AAA558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2885090"/>
              <wp:effectExtent l="0" t="0" r="0" b="0"/>
              <wp:wrapNone/>
              <wp:docPr id="11" name="JE1812111629JU logo p1 TU-E.em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4"/>
                      <wps:cNvSpPr>
                        <a:spLocks noEditPoints="1"/>
                      </wps:cNvSpPr>
                      <wps:spPr bwMode="auto">
                        <a:xfrm>
                          <a:off x="6072505" y="1652270"/>
                          <a:ext cx="1188720" cy="1012190"/>
                        </a:xfrm>
                        <a:custGeom>
                          <a:avLst/>
                          <a:gdLst>
                            <a:gd name="T0" fmla="*/ 65 w 3742"/>
                            <a:gd name="T1" fmla="*/ 2130 h 3188"/>
                            <a:gd name="T2" fmla="*/ 639 w 3742"/>
                            <a:gd name="T3" fmla="*/ 2245 h 3188"/>
                            <a:gd name="T4" fmla="*/ 449 w 3742"/>
                            <a:gd name="T5" fmla="*/ 2062 h 3188"/>
                            <a:gd name="T6" fmla="*/ 952 w 3742"/>
                            <a:gd name="T7" fmla="*/ 2168 h 3188"/>
                            <a:gd name="T8" fmla="*/ 867 w 3742"/>
                            <a:gd name="T9" fmla="*/ 2040 h 3188"/>
                            <a:gd name="T10" fmla="*/ 1261 w 3742"/>
                            <a:gd name="T11" fmla="*/ 1965 h 3188"/>
                            <a:gd name="T12" fmla="*/ 1606 w 3742"/>
                            <a:gd name="T13" fmla="*/ 2043 h 3188"/>
                            <a:gd name="T14" fmla="*/ 1324 w 3742"/>
                            <a:gd name="T15" fmla="*/ 2043 h 3188"/>
                            <a:gd name="T16" fmla="*/ 1465 w 3742"/>
                            <a:gd name="T17" fmla="*/ 2019 h 3188"/>
                            <a:gd name="T18" fmla="*/ 1523 w 3742"/>
                            <a:gd name="T19" fmla="*/ 2167 h 3188"/>
                            <a:gd name="T20" fmla="*/ 1906 w 3742"/>
                            <a:gd name="T21" fmla="*/ 1965 h 3188"/>
                            <a:gd name="T22" fmla="*/ 2127 w 3742"/>
                            <a:gd name="T23" fmla="*/ 1965 h 3188"/>
                            <a:gd name="T24" fmla="*/ 2189 w 3742"/>
                            <a:gd name="T25" fmla="*/ 1965 h 3188"/>
                            <a:gd name="T26" fmla="*/ 79 w 3742"/>
                            <a:gd name="T27" fmla="*/ 3181 h 3188"/>
                            <a:gd name="T28" fmla="*/ 328 w 3742"/>
                            <a:gd name="T29" fmla="*/ 3011 h 3188"/>
                            <a:gd name="T30" fmla="*/ 683 w 3742"/>
                            <a:gd name="T31" fmla="*/ 3118 h 3188"/>
                            <a:gd name="T32" fmla="*/ 681 w 3742"/>
                            <a:gd name="T33" fmla="*/ 2961 h 3188"/>
                            <a:gd name="T34" fmla="*/ 538 w 3742"/>
                            <a:gd name="T35" fmla="*/ 3147 h 3188"/>
                            <a:gd name="T36" fmla="*/ 790 w 3742"/>
                            <a:gd name="T37" fmla="*/ 2901 h 3188"/>
                            <a:gd name="T38" fmla="*/ 1291 w 3742"/>
                            <a:gd name="T39" fmla="*/ 3084 h 3188"/>
                            <a:gd name="T40" fmla="*/ 1355 w 3742"/>
                            <a:gd name="T41" fmla="*/ 2901 h 3188"/>
                            <a:gd name="T42" fmla="*/ 1450 w 3742"/>
                            <a:gd name="T43" fmla="*/ 3147 h 3188"/>
                            <a:gd name="T44" fmla="*/ 1639 w 3742"/>
                            <a:gd name="T45" fmla="*/ 3040 h 3188"/>
                            <a:gd name="T46" fmla="*/ 1501 w 3742"/>
                            <a:gd name="T47" fmla="*/ 3102 h 3188"/>
                            <a:gd name="T48" fmla="*/ 1939 w 3742"/>
                            <a:gd name="T49" fmla="*/ 3181 h 3188"/>
                            <a:gd name="T50" fmla="*/ 2051 w 3742"/>
                            <a:gd name="T51" fmla="*/ 3178 h 3188"/>
                            <a:gd name="T52" fmla="*/ 2253 w 3742"/>
                            <a:gd name="T53" fmla="*/ 2979 h 3188"/>
                            <a:gd name="T54" fmla="*/ 2038 w 3742"/>
                            <a:gd name="T55" fmla="*/ 3075 h 3188"/>
                            <a:gd name="T56" fmla="*/ 2501 w 3742"/>
                            <a:gd name="T57" fmla="*/ 3121 h 3188"/>
                            <a:gd name="T58" fmla="*/ 2456 w 3742"/>
                            <a:gd name="T59" fmla="*/ 2953 h 3188"/>
                            <a:gd name="T60" fmla="*/ 2313 w 3742"/>
                            <a:gd name="T61" fmla="*/ 3101 h 3188"/>
                            <a:gd name="T62" fmla="*/ 2667 w 3742"/>
                            <a:gd name="T63" fmla="*/ 2901 h 3188"/>
                            <a:gd name="T64" fmla="*/ 170 w 3742"/>
                            <a:gd name="T65" fmla="*/ 2624 h 3188"/>
                            <a:gd name="T66" fmla="*/ 0 w 3742"/>
                            <a:gd name="T67" fmla="*/ 2608 h 3188"/>
                            <a:gd name="T68" fmla="*/ 173 w 3742"/>
                            <a:gd name="T69" fmla="*/ 2433 h 3188"/>
                            <a:gd name="T70" fmla="*/ 367 w 3742"/>
                            <a:gd name="T71" fmla="*/ 2530 h 3188"/>
                            <a:gd name="T72" fmla="*/ 898 w 3742"/>
                            <a:gd name="T73" fmla="*/ 2713 h 3188"/>
                            <a:gd name="T74" fmla="*/ 1103 w 3742"/>
                            <a:gd name="T75" fmla="*/ 2655 h 3188"/>
                            <a:gd name="T76" fmla="*/ 1234 w 3742"/>
                            <a:gd name="T77" fmla="*/ 2713 h 3188"/>
                            <a:gd name="T78" fmla="*/ 1469 w 3742"/>
                            <a:gd name="T79" fmla="*/ 2451 h 3188"/>
                            <a:gd name="T80" fmla="*/ 1406 w 3742"/>
                            <a:gd name="T81" fmla="*/ 2489 h 3188"/>
                            <a:gd name="T82" fmla="*/ 1643 w 3742"/>
                            <a:gd name="T83" fmla="*/ 2483 h 3188"/>
                            <a:gd name="T84" fmla="*/ 1549 w 3742"/>
                            <a:gd name="T85" fmla="*/ 2514 h 3188"/>
                            <a:gd name="T86" fmla="*/ 1668 w 3742"/>
                            <a:gd name="T87" fmla="*/ 2658 h 3188"/>
                            <a:gd name="T88" fmla="*/ 1739 w 3742"/>
                            <a:gd name="T89" fmla="*/ 2669 h 3188"/>
                            <a:gd name="T90" fmla="*/ 1621 w 3742"/>
                            <a:gd name="T91" fmla="*/ 2496 h 3188"/>
                            <a:gd name="T92" fmla="*/ 2130 w 3742"/>
                            <a:gd name="T93" fmla="*/ 2433 h 3188"/>
                            <a:gd name="T94" fmla="*/ 2290 w 3742"/>
                            <a:gd name="T95" fmla="*/ 2537 h 3188"/>
                            <a:gd name="T96" fmla="*/ 2857 w 3742"/>
                            <a:gd name="T97" fmla="*/ 2572 h 3188"/>
                            <a:gd name="T98" fmla="*/ 2595 w 3742"/>
                            <a:gd name="T99" fmla="*/ 2465 h 3188"/>
                            <a:gd name="T100" fmla="*/ 2647 w 3742"/>
                            <a:gd name="T101" fmla="*/ 2634 h 3188"/>
                            <a:gd name="T102" fmla="*/ 2908 w 3742"/>
                            <a:gd name="T103" fmla="*/ 2713 h 3188"/>
                            <a:gd name="T104" fmla="*/ 2908 w 3742"/>
                            <a:gd name="T105" fmla="*/ 2713 h 3188"/>
                            <a:gd name="T106" fmla="*/ 1265 w 3742"/>
                            <a:gd name="T107" fmla="*/ 1206 h 3188"/>
                            <a:gd name="T108" fmla="*/ 1878 w 3742"/>
                            <a:gd name="T109" fmla="*/ 922 h 3188"/>
                            <a:gd name="T110" fmla="*/ 1122 w 3742"/>
                            <a:gd name="T111" fmla="*/ 851 h 3188"/>
                            <a:gd name="T112" fmla="*/ 3286 w 3742"/>
                            <a:gd name="T113" fmla="*/ 1145 h 3188"/>
                            <a:gd name="T114" fmla="*/ 3048 w 3742"/>
                            <a:gd name="T115" fmla="*/ 789 h 31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3742" h="3188">
                              <a:moveTo>
                                <a:pt x="195" y="2245"/>
                              </a:moveTo>
                              <a:cubicBezTo>
                                <a:pt x="0" y="2245"/>
                                <a:pt x="0" y="2245"/>
                                <a:pt x="0" y="2245"/>
                              </a:cubicBezTo>
                              <a:cubicBezTo>
                                <a:pt x="0" y="1965"/>
                                <a:pt x="0" y="1965"/>
                                <a:pt x="0" y="1965"/>
                              </a:cubicBezTo>
                              <a:cubicBezTo>
                                <a:pt x="188" y="1965"/>
                                <a:pt x="188" y="1965"/>
                                <a:pt x="188" y="1965"/>
                              </a:cubicBezTo>
                              <a:cubicBezTo>
                                <a:pt x="188" y="2022"/>
                                <a:pt x="188" y="2022"/>
                                <a:pt x="188" y="2022"/>
                              </a:cubicBezTo>
                              <a:cubicBezTo>
                                <a:pt x="65" y="2022"/>
                                <a:pt x="65" y="2022"/>
                                <a:pt x="65" y="2022"/>
                              </a:cubicBezTo>
                              <a:cubicBezTo>
                                <a:pt x="65" y="2075"/>
                                <a:pt x="65" y="2075"/>
                                <a:pt x="65" y="2075"/>
                              </a:cubicBezTo>
                              <a:cubicBezTo>
                                <a:pt x="182" y="2075"/>
                                <a:pt x="182" y="2075"/>
                                <a:pt x="182" y="2075"/>
                              </a:cubicBezTo>
                              <a:cubicBezTo>
                                <a:pt x="182" y="2130"/>
                                <a:pt x="182" y="2130"/>
                                <a:pt x="182" y="2130"/>
                              </a:cubicBezTo>
                              <a:cubicBezTo>
                                <a:pt x="65" y="2130"/>
                                <a:pt x="65" y="2130"/>
                                <a:pt x="65" y="2130"/>
                              </a:cubicBezTo>
                              <a:cubicBezTo>
                                <a:pt x="65" y="2188"/>
                                <a:pt x="65" y="2188"/>
                                <a:pt x="65" y="2188"/>
                              </a:cubicBezTo>
                              <a:cubicBezTo>
                                <a:pt x="195" y="2188"/>
                                <a:pt x="195" y="2188"/>
                                <a:pt x="195" y="2188"/>
                              </a:cubicBezTo>
                              <a:lnTo>
                                <a:pt x="195" y="2245"/>
                              </a:lnTo>
                              <a:close/>
                              <a:moveTo>
                                <a:pt x="318" y="1965"/>
                              </a:moveTo>
                              <a:cubicBezTo>
                                <a:pt x="250" y="1965"/>
                                <a:pt x="250" y="1965"/>
                                <a:pt x="250" y="1965"/>
                              </a:cubicBezTo>
                              <a:cubicBezTo>
                                <a:pt x="250" y="2245"/>
                                <a:pt x="250" y="2245"/>
                                <a:pt x="250" y="2245"/>
                              </a:cubicBezTo>
                              <a:cubicBezTo>
                                <a:pt x="318" y="2245"/>
                                <a:pt x="318" y="2245"/>
                                <a:pt x="318" y="2245"/>
                              </a:cubicBezTo>
                              <a:lnTo>
                                <a:pt x="318" y="1965"/>
                              </a:lnTo>
                              <a:close/>
                              <a:moveTo>
                                <a:pt x="562" y="2245"/>
                              </a:moveTo>
                              <a:cubicBezTo>
                                <a:pt x="639" y="2245"/>
                                <a:pt x="639" y="2245"/>
                                <a:pt x="639" y="2245"/>
                              </a:cubicBezTo>
                              <a:cubicBezTo>
                                <a:pt x="639" y="1965"/>
                                <a:pt x="639" y="1965"/>
                                <a:pt x="639" y="1965"/>
                              </a:cubicBezTo>
                              <a:cubicBezTo>
                                <a:pt x="573" y="1965"/>
                                <a:pt x="573" y="1965"/>
                                <a:pt x="573" y="1965"/>
                              </a:cubicBezTo>
                              <a:cubicBezTo>
                                <a:pt x="574" y="2148"/>
                                <a:pt x="574" y="2148"/>
                                <a:pt x="574" y="2148"/>
                              </a:cubicBezTo>
                              <a:cubicBezTo>
                                <a:pt x="573" y="2148"/>
                                <a:pt x="573" y="2148"/>
                                <a:pt x="573" y="2148"/>
                              </a:cubicBezTo>
                              <a:cubicBezTo>
                                <a:pt x="461" y="1965"/>
                                <a:pt x="461" y="1965"/>
                                <a:pt x="461" y="1965"/>
                              </a:cubicBezTo>
                              <a:cubicBezTo>
                                <a:pt x="384" y="1965"/>
                                <a:pt x="384" y="1965"/>
                                <a:pt x="384" y="1965"/>
                              </a:cubicBezTo>
                              <a:cubicBezTo>
                                <a:pt x="384" y="2245"/>
                                <a:pt x="384" y="2245"/>
                                <a:pt x="384" y="2245"/>
                              </a:cubicBezTo>
                              <a:cubicBezTo>
                                <a:pt x="449" y="2245"/>
                                <a:pt x="449" y="2245"/>
                                <a:pt x="449" y="2245"/>
                              </a:cubicBezTo>
                              <a:cubicBezTo>
                                <a:pt x="448" y="2062"/>
                                <a:pt x="448" y="2062"/>
                                <a:pt x="448" y="2062"/>
                              </a:cubicBezTo>
                              <a:cubicBezTo>
                                <a:pt x="449" y="2062"/>
                                <a:pt x="449" y="2062"/>
                                <a:pt x="449" y="2062"/>
                              </a:cubicBezTo>
                              <a:lnTo>
                                <a:pt x="562" y="2245"/>
                              </a:lnTo>
                              <a:close/>
                              <a:moveTo>
                                <a:pt x="808" y="2245"/>
                              </a:moveTo>
                              <a:cubicBezTo>
                                <a:pt x="704" y="2245"/>
                                <a:pt x="704" y="2245"/>
                                <a:pt x="704" y="2245"/>
                              </a:cubicBezTo>
                              <a:cubicBezTo>
                                <a:pt x="704" y="1965"/>
                                <a:pt x="704" y="1965"/>
                                <a:pt x="704" y="1965"/>
                              </a:cubicBezTo>
                              <a:cubicBezTo>
                                <a:pt x="805" y="1965"/>
                                <a:pt x="805" y="1965"/>
                                <a:pt x="805" y="1965"/>
                              </a:cubicBezTo>
                              <a:cubicBezTo>
                                <a:pt x="825" y="1965"/>
                                <a:pt x="844" y="1968"/>
                                <a:pt x="864" y="1972"/>
                              </a:cubicBezTo>
                              <a:cubicBezTo>
                                <a:pt x="883" y="1977"/>
                                <a:pt x="900" y="1985"/>
                                <a:pt x="915" y="1995"/>
                              </a:cubicBezTo>
                              <a:cubicBezTo>
                                <a:pt x="930" y="2006"/>
                                <a:pt x="942" y="2020"/>
                                <a:pt x="952" y="2038"/>
                              </a:cubicBezTo>
                              <a:cubicBezTo>
                                <a:pt x="961" y="2056"/>
                                <a:pt x="966" y="2078"/>
                                <a:pt x="966" y="2105"/>
                              </a:cubicBezTo>
                              <a:cubicBezTo>
                                <a:pt x="966" y="2129"/>
                                <a:pt x="961" y="2150"/>
                                <a:pt x="952" y="2168"/>
                              </a:cubicBezTo>
                              <a:cubicBezTo>
                                <a:pt x="943" y="2186"/>
                                <a:pt x="931" y="2201"/>
                                <a:pt x="916" y="2212"/>
                              </a:cubicBezTo>
                              <a:cubicBezTo>
                                <a:pt x="901" y="2223"/>
                                <a:pt x="884" y="2232"/>
                                <a:pt x="865" y="2237"/>
                              </a:cubicBezTo>
                              <a:cubicBezTo>
                                <a:pt x="847" y="2243"/>
                                <a:pt x="828" y="2245"/>
                                <a:pt x="808" y="2245"/>
                              </a:cubicBezTo>
                              <a:close/>
                              <a:moveTo>
                                <a:pt x="802" y="2187"/>
                              </a:moveTo>
                              <a:cubicBezTo>
                                <a:pt x="814" y="2187"/>
                                <a:pt x="826" y="2186"/>
                                <a:pt x="837" y="2183"/>
                              </a:cubicBezTo>
                              <a:cubicBezTo>
                                <a:pt x="848" y="2180"/>
                                <a:pt x="858" y="2175"/>
                                <a:pt x="867" y="2169"/>
                              </a:cubicBezTo>
                              <a:cubicBezTo>
                                <a:pt x="875" y="2163"/>
                                <a:pt x="882" y="2154"/>
                                <a:pt x="887" y="2144"/>
                              </a:cubicBezTo>
                              <a:cubicBezTo>
                                <a:pt x="892" y="2133"/>
                                <a:pt x="895" y="2120"/>
                                <a:pt x="895" y="2105"/>
                              </a:cubicBezTo>
                              <a:cubicBezTo>
                                <a:pt x="895" y="2089"/>
                                <a:pt x="892" y="2076"/>
                                <a:pt x="887" y="2065"/>
                              </a:cubicBezTo>
                              <a:cubicBezTo>
                                <a:pt x="882" y="2055"/>
                                <a:pt x="875" y="2047"/>
                                <a:pt x="867" y="2040"/>
                              </a:cubicBezTo>
                              <a:cubicBezTo>
                                <a:pt x="858" y="2034"/>
                                <a:pt x="848" y="2030"/>
                                <a:pt x="837" y="2027"/>
                              </a:cubicBezTo>
                              <a:cubicBezTo>
                                <a:pt x="826" y="2024"/>
                                <a:pt x="815" y="2023"/>
                                <a:pt x="804" y="2023"/>
                              </a:cubicBezTo>
                              <a:cubicBezTo>
                                <a:pt x="770" y="2023"/>
                                <a:pt x="770" y="2023"/>
                                <a:pt x="770" y="2023"/>
                              </a:cubicBezTo>
                              <a:cubicBezTo>
                                <a:pt x="770" y="2187"/>
                                <a:pt x="770" y="2187"/>
                                <a:pt x="770" y="2187"/>
                              </a:cubicBezTo>
                              <a:lnTo>
                                <a:pt x="802" y="2187"/>
                              </a:lnTo>
                              <a:close/>
                              <a:moveTo>
                                <a:pt x="1084" y="2128"/>
                              </a:moveTo>
                              <a:cubicBezTo>
                                <a:pt x="1193" y="2128"/>
                                <a:pt x="1193" y="2128"/>
                                <a:pt x="1193" y="2128"/>
                              </a:cubicBezTo>
                              <a:cubicBezTo>
                                <a:pt x="1193" y="2245"/>
                                <a:pt x="1193" y="2245"/>
                                <a:pt x="1193" y="2245"/>
                              </a:cubicBezTo>
                              <a:cubicBezTo>
                                <a:pt x="1261" y="2245"/>
                                <a:pt x="1261" y="2245"/>
                                <a:pt x="1261" y="2245"/>
                              </a:cubicBezTo>
                              <a:cubicBezTo>
                                <a:pt x="1261" y="1965"/>
                                <a:pt x="1261" y="1965"/>
                                <a:pt x="1261" y="1965"/>
                              </a:cubicBezTo>
                              <a:cubicBezTo>
                                <a:pt x="1193" y="1965"/>
                                <a:pt x="1193" y="1965"/>
                                <a:pt x="1193" y="1965"/>
                              </a:cubicBezTo>
                              <a:cubicBezTo>
                                <a:pt x="1193" y="2071"/>
                                <a:pt x="1193" y="2071"/>
                                <a:pt x="1193" y="2071"/>
                              </a:cubicBezTo>
                              <a:cubicBezTo>
                                <a:pt x="1084" y="2071"/>
                                <a:pt x="1084" y="2071"/>
                                <a:pt x="1084" y="2071"/>
                              </a:cubicBezTo>
                              <a:cubicBezTo>
                                <a:pt x="1084" y="1965"/>
                                <a:pt x="1084" y="1965"/>
                                <a:pt x="1084" y="1965"/>
                              </a:cubicBezTo>
                              <a:cubicBezTo>
                                <a:pt x="1016" y="1965"/>
                                <a:pt x="1016" y="1965"/>
                                <a:pt x="1016" y="1965"/>
                              </a:cubicBezTo>
                              <a:cubicBezTo>
                                <a:pt x="1016" y="2245"/>
                                <a:pt x="1016" y="2245"/>
                                <a:pt x="1016" y="2245"/>
                              </a:cubicBezTo>
                              <a:cubicBezTo>
                                <a:pt x="1084" y="2245"/>
                                <a:pt x="1084" y="2245"/>
                                <a:pt x="1084" y="2245"/>
                              </a:cubicBezTo>
                              <a:lnTo>
                                <a:pt x="1084" y="2128"/>
                              </a:lnTo>
                              <a:close/>
                              <a:moveTo>
                                <a:pt x="1575" y="1997"/>
                              </a:moveTo>
                              <a:cubicBezTo>
                                <a:pt x="1588" y="2010"/>
                                <a:pt x="1599" y="2025"/>
                                <a:pt x="1606" y="2043"/>
                              </a:cubicBezTo>
                              <a:cubicBezTo>
                                <a:pt x="1614" y="2062"/>
                                <a:pt x="1618" y="2082"/>
                                <a:pt x="1618" y="2104"/>
                              </a:cubicBezTo>
                              <a:cubicBezTo>
                                <a:pt x="1618" y="2126"/>
                                <a:pt x="1614" y="2147"/>
                                <a:pt x="1606" y="2165"/>
                              </a:cubicBezTo>
                              <a:cubicBezTo>
                                <a:pt x="1599" y="2183"/>
                                <a:pt x="1588" y="2199"/>
                                <a:pt x="1575" y="2212"/>
                              </a:cubicBezTo>
                              <a:cubicBezTo>
                                <a:pt x="1561" y="2225"/>
                                <a:pt x="1545" y="2235"/>
                                <a:pt x="1526" y="2242"/>
                              </a:cubicBezTo>
                              <a:cubicBezTo>
                                <a:pt x="1507" y="2249"/>
                                <a:pt x="1487" y="2253"/>
                                <a:pt x="1465" y="2253"/>
                              </a:cubicBezTo>
                              <a:cubicBezTo>
                                <a:pt x="1443" y="2253"/>
                                <a:pt x="1423" y="2249"/>
                                <a:pt x="1404" y="2242"/>
                              </a:cubicBezTo>
                              <a:cubicBezTo>
                                <a:pt x="1386" y="2235"/>
                                <a:pt x="1370" y="2225"/>
                                <a:pt x="1356" y="2212"/>
                              </a:cubicBezTo>
                              <a:cubicBezTo>
                                <a:pt x="1342" y="2199"/>
                                <a:pt x="1332" y="2183"/>
                                <a:pt x="1324" y="2165"/>
                              </a:cubicBezTo>
                              <a:cubicBezTo>
                                <a:pt x="1316" y="2147"/>
                                <a:pt x="1313" y="2126"/>
                                <a:pt x="1313" y="2104"/>
                              </a:cubicBezTo>
                              <a:cubicBezTo>
                                <a:pt x="1313" y="2082"/>
                                <a:pt x="1316" y="2062"/>
                                <a:pt x="1324" y="2043"/>
                              </a:cubicBezTo>
                              <a:cubicBezTo>
                                <a:pt x="1332" y="2025"/>
                                <a:pt x="1342" y="2010"/>
                                <a:pt x="1356" y="1997"/>
                              </a:cubicBezTo>
                              <a:cubicBezTo>
                                <a:pt x="1370" y="1985"/>
                                <a:pt x="1386" y="1975"/>
                                <a:pt x="1404" y="1968"/>
                              </a:cubicBezTo>
                              <a:cubicBezTo>
                                <a:pt x="1423" y="1961"/>
                                <a:pt x="1443" y="1958"/>
                                <a:pt x="1465" y="1958"/>
                              </a:cubicBezTo>
                              <a:cubicBezTo>
                                <a:pt x="1487" y="1958"/>
                                <a:pt x="1507" y="1961"/>
                                <a:pt x="1526" y="1968"/>
                              </a:cubicBezTo>
                              <a:cubicBezTo>
                                <a:pt x="1545" y="1975"/>
                                <a:pt x="1561" y="1985"/>
                                <a:pt x="1575" y="1997"/>
                              </a:cubicBezTo>
                              <a:close/>
                              <a:moveTo>
                                <a:pt x="1546" y="2104"/>
                              </a:moveTo>
                              <a:cubicBezTo>
                                <a:pt x="1546" y="2092"/>
                                <a:pt x="1544" y="2081"/>
                                <a:pt x="1540" y="2070"/>
                              </a:cubicBezTo>
                              <a:cubicBezTo>
                                <a:pt x="1536" y="2060"/>
                                <a:pt x="1530" y="2051"/>
                                <a:pt x="1523" y="2043"/>
                              </a:cubicBezTo>
                              <a:cubicBezTo>
                                <a:pt x="1516" y="2036"/>
                                <a:pt x="1508" y="2030"/>
                                <a:pt x="1498" y="2025"/>
                              </a:cubicBezTo>
                              <a:cubicBezTo>
                                <a:pt x="1488" y="2021"/>
                                <a:pt x="1477" y="2019"/>
                                <a:pt x="1465" y="2019"/>
                              </a:cubicBezTo>
                              <a:cubicBezTo>
                                <a:pt x="1453" y="2019"/>
                                <a:pt x="1442" y="2021"/>
                                <a:pt x="1433" y="2025"/>
                              </a:cubicBezTo>
                              <a:cubicBezTo>
                                <a:pt x="1423" y="2030"/>
                                <a:pt x="1414" y="2036"/>
                                <a:pt x="1407" y="2043"/>
                              </a:cubicBezTo>
                              <a:cubicBezTo>
                                <a:pt x="1400" y="2051"/>
                                <a:pt x="1395" y="2060"/>
                                <a:pt x="1391" y="2070"/>
                              </a:cubicBezTo>
                              <a:cubicBezTo>
                                <a:pt x="1387" y="2081"/>
                                <a:pt x="1385" y="2092"/>
                                <a:pt x="1385" y="2104"/>
                              </a:cubicBezTo>
                              <a:cubicBezTo>
                                <a:pt x="1385" y="2117"/>
                                <a:pt x="1387" y="2129"/>
                                <a:pt x="1391" y="2139"/>
                              </a:cubicBezTo>
                              <a:cubicBezTo>
                                <a:pt x="1395" y="2150"/>
                                <a:pt x="1401" y="2159"/>
                                <a:pt x="1408" y="2167"/>
                              </a:cubicBezTo>
                              <a:cubicBezTo>
                                <a:pt x="1415" y="2174"/>
                                <a:pt x="1423" y="2180"/>
                                <a:pt x="1433" y="2185"/>
                              </a:cubicBezTo>
                              <a:cubicBezTo>
                                <a:pt x="1442" y="2189"/>
                                <a:pt x="1453" y="2191"/>
                                <a:pt x="1465" y="2191"/>
                              </a:cubicBezTo>
                              <a:cubicBezTo>
                                <a:pt x="1477" y="2191"/>
                                <a:pt x="1488" y="2189"/>
                                <a:pt x="1498" y="2185"/>
                              </a:cubicBezTo>
                              <a:cubicBezTo>
                                <a:pt x="1507" y="2180"/>
                                <a:pt x="1516" y="2174"/>
                                <a:pt x="1523" y="2167"/>
                              </a:cubicBezTo>
                              <a:cubicBezTo>
                                <a:pt x="1530" y="2159"/>
                                <a:pt x="1536" y="2150"/>
                                <a:pt x="1540" y="2139"/>
                              </a:cubicBezTo>
                              <a:cubicBezTo>
                                <a:pt x="1544" y="2129"/>
                                <a:pt x="1546" y="2117"/>
                                <a:pt x="1546" y="2104"/>
                              </a:cubicBezTo>
                              <a:close/>
                              <a:moveTo>
                                <a:pt x="1832" y="1965"/>
                              </a:moveTo>
                              <a:cubicBezTo>
                                <a:pt x="1767" y="2164"/>
                                <a:pt x="1767" y="2164"/>
                                <a:pt x="1767" y="2164"/>
                              </a:cubicBezTo>
                              <a:cubicBezTo>
                                <a:pt x="1765" y="2164"/>
                                <a:pt x="1765" y="2164"/>
                                <a:pt x="1765" y="2164"/>
                              </a:cubicBezTo>
                              <a:cubicBezTo>
                                <a:pt x="1701" y="1965"/>
                                <a:pt x="1701" y="1965"/>
                                <a:pt x="1701" y="1965"/>
                              </a:cubicBezTo>
                              <a:cubicBezTo>
                                <a:pt x="1624" y="1965"/>
                                <a:pt x="1624" y="1965"/>
                                <a:pt x="1624" y="1965"/>
                              </a:cubicBezTo>
                              <a:cubicBezTo>
                                <a:pt x="1731" y="2245"/>
                                <a:pt x="1731" y="2245"/>
                                <a:pt x="1731" y="2245"/>
                              </a:cubicBezTo>
                              <a:cubicBezTo>
                                <a:pt x="1798" y="2245"/>
                                <a:pt x="1798" y="2245"/>
                                <a:pt x="1798" y="2245"/>
                              </a:cubicBezTo>
                              <a:cubicBezTo>
                                <a:pt x="1906" y="1965"/>
                                <a:pt x="1906" y="1965"/>
                                <a:pt x="1906" y="1965"/>
                              </a:cubicBezTo>
                              <a:lnTo>
                                <a:pt x="1832" y="1965"/>
                              </a:lnTo>
                              <a:close/>
                              <a:moveTo>
                                <a:pt x="2134" y="2188"/>
                              </a:moveTo>
                              <a:cubicBezTo>
                                <a:pt x="2004" y="2188"/>
                                <a:pt x="2004" y="2188"/>
                                <a:pt x="2004" y="2188"/>
                              </a:cubicBezTo>
                              <a:cubicBezTo>
                                <a:pt x="2004" y="2130"/>
                                <a:pt x="2004" y="2130"/>
                                <a:pt x="2004" y="2130"/>
                              </a:cubicBezTo>
                              <a:cubicBezTo>
                                <a:pt x="2120" y="2130"/>
                                <a:pt x="2120" y="2130"/>
                                <a:pt x="2120" y="2130"/>
                              </a:cubicBezTo>
                              <a:cubicBezTo>
                                <a:pt x="2120" y="2075"/>
                                <a:pt x="2120" y="2075"/>
                                <a:pt x="2120" y="2075"/>
                              </a:cubicBezTo>
                              <a:cubicBezTo>
                                <a:pt x="2004" y="2075"/>
                                <a:pt x="2004" y="2075"/>
                                <a:pt x="2004" y="2075"/>
                              </a:cubicBezTo>
                              <a:cubicBezTo>
                                <a:pt x="2004" y="2022"/>
                                <a:pt x="2004" y="2022"/>
                                <a:pt x="2004" y="2022"/>
                              </a:cubicBezTo>
                              <a:cubicBezTo>
                                <a:pt x="2127" y="2022"/>
                                <a:pt x="2127" y="2022"/>
                                <a:pt x="2127" y="2022"/>
                              </a:cubicBezTo>
                              <a:cubicBezTo>
                                <a:pt x="2127" y="1965"/>
                                <a:pt x="2127" y="1965"/>
                                <a:pt x="2127" y="1965"/>
                              </a:cubicBezTo>
                              <a:cubicBezTo>
                                <a:pt x="1939" y="1965"/>
                                <a:pt x="1939" y="1965"/>
                                <a:pt x="1939" y="1965"/>
                              </a:cubicBezTo>
                              <a:cubicBezTo>
                                <a:pt x="1939" y="2245"/>
                                <a:pt x="1939" y="2245"/>
                                <a:pt x="1939" y="2245"/>
                              </a:cubicBezTo>
                              <a:cubicBezTo>
                                <a:pt x="2134" y="2245"/>
                                <a:pt x="2134" y="2245"/>
                                <a:pt x="2134" y="2245"/>
                              </a:cubicBezTo>
                              <a:lnTo>
                                <a:pt x="2134" y="2188"/>
                              </a:lnTo>
                              <a:close/>
                              <a:moveTo>
                                <a:pt x="2444" y="1965"/>
                              </a:moveTo>
                              <a:cubicBezTo>
                                <a:pt x="2378" y="1965"/>
                                <a:pt x="2378" y="1965"/>
                                <a:pt x="2378" y="1965"/>
                              </a:cubicBezTo>
                              <a:cubicBezTo>
                                <a:pt x="2380" y="2148"/>
                                <a:pt x="2380" y="2148"/>
                                <a:pt x="2380" y="2148"/>
                              </a:cubicBezTo>
                              <a:cubicBezTo>
                                <a:pt x="2379" y="2148"/>
                                <a:pt x="2379" y="2148"/>
                                <a:pt x="2379" y="2148"/>
                              </a:cubicBezTo>
                              <a:cubicBezTo>
                                <a:pt x="2266" y="1965"/>
                                <a:pt x="2266" y="1965"/>
                                <a:pt x="2266" y="1965"/>
                              </a:cubicBezTo>
                              <a:cubicBezTo>
                                <a:pt x="2189" y="1965"/>
                                <a:pt x="2189" y="1965"/>
                                <a:pt x="2189" y="1965"/>
                              </a:cubicBezTo>
                              <a:cubicBezTo>
                                <a:pt x="2189" y="2245"/>
                                <a:pt x="2189" y="2245"/>
                                <a:pt x="2189" y="2245"/>
                              </a:cubicBezTo>
                              <a:cubicBezTo>
                                <a:pt x="2255" y="2245"/>
                                <a:pt x="2255" y="2245"/>
                                <a:pt x="2255" y="2245"/>
                              </a:cubicBezTo>
                              <a:cubicBezTo>
                                <a:pt x="2253" y="2062"/>
                                <a:pt x="2253" y="2062"/>
                                <a:pt x="2253" y="2062"/>
                              </a:cubicBezTo>
                              <a:cubicBezTo>
                                <a:pt x="2254" y="2062"/>
                                <a:pt x="2254" y="2062"/>
                                <a:pt x="2254" y="2062"/>
                              </a:cubicBezTo>
                              <a:cubicBezTo>
                                <a:pt x="2367" y="2245"/>
                                <a:pt x="2367" y="2245"/>
                                <a:pt x="2367" y="2245"/>
                              </a:cubicBezTo>
                              <a:cubicBezTo>
                                <a:pt x="2444" y="2245"/>
                                <a:pt x="2444" y="2245"/>
                                <a:pt x="2444" y="2245"/>
                              </a:cubicBezTo>
                              <a:lnTo>
                                <a:pt x="2444" y="1965"/>
                              </a:lnTo>
                              <a:close/>
                              <a:moveTo>
                                <a:pt x="0" y="2959"/>
                              </a:moveTo>
                              <a:cubicBezTo>
                                <a:pt x="79" y="2959"/>
                                <a:pt x="79" y="2959"/>
                                <a:pt x="79" y="2959"/>
                              </a:cubicBezTo>
                              <a:cubicBezTo>
                                <a:pt x="79" y="3181"/>
                                <a:pt x="79" y="3181"/>
                                <a:pt x="79" y="3181"/>
                              </a:cubicBezTo>
                              <a:cubicBezTo>
                                <a:pt x="147" y="3181"/>
                                <a:pt x="147" y="3181"/>
                                <a:pt x="147" y="3181"/>
                              </a:cubicBezTo>
                              <a:cubicBezTo>
                                <a:pt x="147" y="2959"/>
                                <a:pt x="147" y="2959"/>
                                <a:pt x="147" y="2959"/>
                              </a:cubicBezTo>
                              <a:cubicBezTo>
                                <a:pt x="226" y="2959"/>
                                <a:pt x="226" y="2959"/>
                                <a:pt x="226" y="2959"/>
                              </a:cubicBezTo>
                              <a:cubicBezTo>
                                <a:pt x="226" y="2901"/>
                                <a:pt x="226" y="2901"/>
                                <a:pt x="226" y="2901"/>
                              </a:cubicBezTo>
                              <a:cubicBezTo>
                                <a:pt x="0" y="2901"/>
                                <a:pt x="0" y="2901"/>
                                <a:pt x="0" y="2901"/>
                              </a:cubicBezTo>
                              <a:lnTo>
                                <a:pt x="0" y="2959"/>
                              </a:lnTo>
                              <a:close/>
                              <a:moveTo>
                                <a:pt x="328" y="3065"/>
                              </a:moveTo>
                              <a:cubicBezTo>
                                <a:pt x="444" y="3065"/>
                                <a:pt x="444" y="3065"/>
                                <a:pt x="444" y="3065"/>
                              </a:cubicBezTo>
                              <a:cubicBezTo>
                                <a:pt x="444" y="3011"/>
                                <a:pt x="444" y="3011"/>
                                <a:pt x="444" y="3011"/>
                              </a:cubicBezTo>
                              <a:cubicBezTo>
                                <a:pt x="328" y="3011"/>
                                <a:pt x="328" y="3011"/>
                                <a:pt x="328" y="3011"/>
                              </a:cubicBezTo>
                              <a:cubicBezTo>
                                <a:pt x="328" y="2958"/>
                                <a:pt x="328" y="2958"/>
                                <a:pt x="328" y="2958"/>
                              </a:cubicBezTo>
                              <a:cubicBezTo>
                                <a:pt x="451" y="2958"/>
                                <a:pt x="451" y="2958"/>
                                <a:pt x="451" y="2958"/>
                              </a:cubicBezTo>
                              <a:cubicBezTo>
                                <a:pt x="451" y="2901"/>
                                <a:pt x="451" y="2901"/>
                                <a:pt x="451" y="2901"/>
                              </a:cubicBezTo>
                              <a:cubicBezTo>
                                <a:pt x="262" y="2901"/>
                                <a:pt x="262" y="2901"/>
                                <a:pt x="262" y="2901"/>
                              </a:cubicBezTo>
                              <a:cubicBezTo>
                                <a:pt x="262" y="3181"/>
                                <a:pt x="262" y="3181"/>
                                <a:pt x="262" y="3181"/>
                              </a:cubicBezTo>
                              <a:cubicBezTo>
                                <a:pt x="458" y="3181"/>
                                <a:pt x="458" y="3181"/>
                                <a:pt x="458" y="3181"/>
                              </a:cubicBezTo>
                              <a:cubicBezTo>
                                <a:pt x="458" y="3123"/>
                                <a:pt x="458" y="3123"/>
                                <a:pt x="458" y="3123"/>
                              </a:cubicBezTo>
                              <a:cubicBezTo>
                                <a:pt x="328" y="3123"/>
                                <a:pt x="328" y="3123"/>
                                <a:pt x="328" y="3123"/>
                              </a:cubicBezTo>
                              <a:lnTo>
                                <a:pt x="328" y="3065"/>
                              </a:lnTo>
                              <a:close/>
                              <a:moveTo>
                                <a:pt x="683" y="3118"/>
                              </a:moveTo>
                              <a:cubicBezTo>
                                <a:pt x="673" y="3124"/>
                                <a:pt x="661" y="3126"/>
                                <a:pt x="648" y="3126"/>
                              </a:cubicBezTo>
                              <a:cubicBezTo>
                                <a:pt x="636" y="3126"/>
                                <a:pt x="626" y="3124"/>
                                <a:pt x="616" y="3120"/>
                              </a:cubicBezTo>
                              <a:cubicBezTo>
                                <a:pt x="606" y="3116"/>
                                <a:pt x="598" y="3110"/>
                                <a:pt x="591" y="3102"/>
                              </a:cubicBezTo>
                              <a:cubicBezTo>
                                <a:pt x="584" y="3095"/>
                                <a:pt x="578" y="3086"/>
                                <a:pt x="574" y="3075"/>
                              </a:cubicBezTo>
                              <a:cubicBezTo>
                                <a:pt x="570" y="3065"/>
                                <a:pt x="568" y="3053"/>
                                <a:pt x="568" y="3040"/>
                              </a:cubicBezTo>
                              <a:cubicBezTo>
                                <a:pt x="568" y="3028"/>
                                <a:pt x="570" y="3017"/>
                                <a:pt x="574" y="3006"/>
                              </a:cubicBezTo>
                              <a:cubicBezTo>
                                <a:pt x="578" y="2996"/>
                                <a:pt x="584" y="2987"/>
                                <a:pt x="591" y="2979"/>
                              </a:cubicBezTo>
                              <a:cubicBezTo>
                                <a:pt x="598" y="2972"/>
                                <a:pt x="607" y="2965"/>
                                <a:pt x="616" y="2961"/>
                              </a:cubicBezTo>
                              <a:cubicBezTo>
                                <a:pt x="626" y="2957"/>
                                <a:pt x="637" y="2955"/>
                                <a:pt x="649" y="2955"/>
                              </a:cubicBezTo>
                              <a:cubicBezTo>
                                <a:pt x="660" y="2955"/>
                                <a:pt x="670" y="2957"/>
                                <a:pt x="681" y="2961"/>
                              </a:cubicBezTo>
                              <a:cubicBezTo>
                                <a:pt x="691" y="2965"/>
                                <a:pt x="699" y="2972"/>
                                <a:pt x="706" y="2980"/>
                              </a:cubicBezTo>
                              <a:cubicBezTo>
                                <a:pt x="752" y="2934"/>
                                <a:pt x="752" y="2934"/>
                                <a:pt x="752" y="2934"/>
                              </a:cubicBezTo>
                              <a:cubicBezTo>
                                <a:pt x="740" y="2921"/>
                                <a:pt x="724" y="2911"/>
                                <a:pt x="705" y="2904"/>
                              </a:cubicBezTo>
                              <a:cubicBezTo>
                                <a:pt x="686" y="2897"/>
                                <a:pt x="667" y="2893"/>
                                <a:pt x="647" y="2893"/>
                              </a:cubicBezTo>
                              <a:cubicBezTo>
                                <a:pt x="625" y="2893"/>
                                <a:pt x="605" y="2897"/>
                                <a:pt x="587" y="2904"/>
                              </a:cubicBezTo>
                              <a:cubicBezTo>
                                <a:pt x="568" y="2910"/>
                                <a:pt x="552" y="2920"/>
                                <a:pt x="539" y="2933"/>
                              </a:cubicBezTo>
                              <a:cubicBezTo>
                                <a:pt x="525" y="2946"/>
                                <a:pt x="514" y="2961"/>
                                <a:pt x="506" y="2980"/>
                              </a:cubicBezTo>
                              <a:cubicBezTo>
                                <a:pt x="499" y="2998"/>
                                <a:pt x="495" y="3018"/>
                                <a:pt x="495" y="3040"/>
                              </a:cubicBezTo>
                              <a:cubicBezTo>
                                <a:pt x="495" y="3062"/>
                                <a:pt x="499" y="3082"/>
                                <a:pt x="506" y="3101"/>
                              </a:cubicBezTo>
                              <a:cubicBezTo>
                                <a:pt x="514" y="3119"/>
                                <a:pt x="524" y="3134"/>
                                <a:pt x="538" y="3147"/>
                              </a:cubicBezTo>
                              <a:cubicBezTo>
                                <a:pt x="551" y="3160"/>
                                <a:pt x="567" y="3171"/>
                                <a:pt x="586" y="3178"/>
                              </a:cubicBezTo>
                              <a:cubicBezTo>
                                <a:pt x="604" y="3185"/>
                                <a:pt x="624" y="3188"/>
                                <a:pt x="646" y="3188"/>
                              </a:cubicBezTo>
                              <a:cubicBezTo>
                                <a:pt x="669" y="3188"/>
                                <a:pt x="690" y="3184"/>
                                <a:pt x="709" y="3176"/>
                              </a:cubicBezTo>
                              <a:cubicBezTo>
                                <a:pt x="727" y="3168"/>
                                <a:pt x="742" y="3156"/>
                                <a:pt x="754" y="3142"/>
                              </a:cubicBezTo>
                              <a:cubicBezTo>
                                <a:pt x="707" y="3098"/>
                                <a:pt x="707" y="3098"/>
                                <a:pt x="707" y="3098"/>
                              </a:cubicBezTo>
                              <a:cubicBezTo>
                                <a:pt x="701" y="3106"/>
                                <a:pt x="693" y="3113"/>
                                <a:pt x="683" y="3118"/>
                              </a:cubicBezTo>
                              <a:close/>
                              <a:moveTo>
                                <a:pt x="967" y="3007"/>
                              </a:moveTo>
                              <a:cubicBezTo>
                                <a:pt x="858" y="3007"/>
                                <a:pt x="858" y="3007"/>
                                <a:pt x="858" y="3007"/>
                              </a:cubicBezTo>
                              <a:cubicBezTo>
                                <a:pt x="858" y="2901"/>
                                <a:pt x="858" y="2901"/>
                                <a:pt x="858" y="2901"/>
                              </a:cubicBezTo>
                              <a:cubicBezTo>
                                <a:pt x="790" y="2901"/>
                                <a:pt x="790" y="2901"/>
                                <a:pt x="790" y="2901"/>
                              </a:cubicBezTo>
                              <a:cubicBezTo>
                                <a:pt x="790" y="3181"/>
                                <a:pt x="790" y="3181"/>
                                <a:pt x="790" y="3181"/>
                              </a:cubicBezTo>
                              <a:cubicBezTo>
                                <a:pt x="858" y="3181"/>
                                <a:pt x="858" y="3181"/>
                                <a:pt x="858" y="3181"/>
                              </a:cubicBezTo>
                              <a:cubicBezTo>
                                <a:pt x="858" y="3064"/>
                                <a:pt x="858" y="3064"/>
                                <a:pt x="858" y="3064"/>
                              </a:cubicBezTo>
                              <a:cubicBezTo>
                                <a:pt x="967" y="3064"/>
                                <a:pt x="967" y="3064"/>
                                <a:pt x="967" y="3064"/>
                              </a:cubicBezTo>
                              <a:cubicBezTo>
                                <a:pt x="967" y="3181"/>
                                <a:pt x="967" y="3181"/>
                                <a:pt x="967" y="3181"/>
                              </a:cubicBezTo>
                              <a:cubicBezTo>
                                <a:pt x="1035" y="3181"/>
                                <a:pt x="1035" y="3181"/>
                                <a:pt x="1035" y="3181"/>
                              </a:cubicBezTo>
                              <a:cubicBezTo>
                                <a:pt x="1035" y="2901"/>
                                <a:pt x="1035" y="2901"/>
                                <a:pt x="1035" y="2901"/>
                              </a:cubicBezTo>
                              <a:cubicBezTo>
                                <a:pt x="967" y="2901"/>
                                <a:pt x="967" y="2901"/>
                                <a:pt x="967" y="2901"/>
                              </a:cubicBezTo>
                              <a:lnTo>
                                <a:pt x="967" y="3007"/>
                              </a:lnTo>
                              <a:close/>
                              <a:moveTo>
                                <a:pt x="1291" y="3084"/>
                              </a:moveTo>
                              <a:cubicBezTo>
                                <a:pt x="1290" y="3084"/>
                                <a:pt x="1290" y="3084"/>
                                <a:pt x="1290" y="3084"/>
                              </a:cubicBezTo>
                              <a:cubicBezTo>
                                <a:pt x="1177" y="2901"/>
                                <a:pt x="1177" y="2901"/>
                                <a:pt x="1177" y="2901"/>
                              </a:cubicBezTo>
                              <a:cubicBezTo>
                                <a:pt x="1100" y="2901"/>
                                <a:pt x="1100" y="2901"/>
                                <a:pt x="1100" y="2901"/>
                              </a:cubicBezTo>
                              <a:cubicBezTo>
                                <a:pt x="1100" y="3181"/>
                                <a:pt x="1100" y="3181"/>
                                <a:pt x="1100" y="3181"/>
                              </a:cubicBezTo>
                              <a:cubicBezTo>
                                <a:pt x="1166" y="3181"/>
                                <a:pt x="1166" y="3181"/>
                                <a:pt x="1166" y="3181"/>
                              </a:cubicBezTo>
                              <a:cubicBezTo>
                                <a:pt x="1164" y="2998"/>
                                <a:pt x="1164" y="2998"/>
                                <a:pt x="1164" y="2998"/>
                              </a:cubicBezTo>
                              <a:cubicBezTo>
                                <a:pt x="1165" y="2998"/>
                                <a:pt x="1165" y="2998"/>
                                <a:pt x="1165" y="2998"/>
                              </a:cubicBezTo>
                              <a:cubicBezTo>
                                <a:pt x="1278" y="3181"/>
                                <a:pt x="1278" y="3181"/>
                                <a:pt x="1278" y="3181"/>
                              </a:cubicBezTo>
                              <a:cubicBezTo>
                                <a:pt x="1355" y="3181"/>
                                <a:pt x="1355" y="3181"/>
                                <a:pt x="1355" y="3181"/>
                              </a:cubicBezTo>
                              <a:cubicBezTo>
                                <a:pt x="1355" y="2901"/>
                                <a:pt x="1355" y="2901"/>
                                <a:pt x="1355" y="2901"/>
                              </a:cubicBezTo>
                              <a:cubicBezTo>
                                <a:pt x="1289" y="2901"/>
                                <a:pt x="1289" y="2901"/>
                                <a:pt x="1289" y="2901"/>
                              </a:cubicBezTo>
                              <a:lnTo>
                                <a:pt x="1291" y="3084"/>
                              </a:lnTo>
                              <a:close/>
                              <a:moveTo>
                                <a:pt x="1700" y="2979"/>
                              </a:moveTo>
                              <a:cubicBezTo>
                                <a:pt x="1708" y="2997"/>
                                <a:pt x="1712" y="3017"/>
                                <a:pt x="1712" y="3040"/>
                              </a:cubicBezTo>
                              <a:cubicBezTo>
                                <a:pt x="1712" y="3062"/>
                                <a:pt x="1708" y="3082"/>
                                <a:pt x="1700" y="3100"/>
                              </a:cubicBezTo>
                              <a:cubicBezTo>
                                <a:pt x="1693" y="3119"/>
                                <a:pt x="1682" y="3134"/>
                                <a:pt x="1668" y="3147"/>
                              </a:cubicBezTo>
                              <a:cubicBezTo>
                                <a:pt x="1655" y="3161"/>
                                <a:pt x="1639" y="3171"/>
                                <a:pt x="1620" y="3178"/>
                              </a:cubicBezTo>
                              <a:cubicBezTo>
                                <a:pt x="1601" y="3185"/>
                                <a:pt x="1581" y="3188"/>
                                <a:pt x="1559" y="3188"/>
                              </a:cubicBezTo>
                              <a:cubicBezTo>
                                <a:pt x="1537" y="3188"/>
                                <a:pt x="1517" y="3185"/>
                                <a:pt x="1498" y="3178"/>
                              </a:cubicBezTo>
                              <a:cubicBezTo>
                                <a:pt x="1480" y="3171"/>
                                <a:pt x="1463" y="3161"/>
                                <a:pt x="1450" y="3147"/>
                              </a:cubicBezTo>
                              <a:cubicBezTo>
                                <a:pt x="1436" y="3134"/>
                                <a:pt x="1426" y="3119"/>
                                <a:pt x="1418" y="3100"/>
                              </a:cubicBezTo>
                              <a:cubicBezTo>
                                <a:pt x="1410" y="3082"/>
                                <a:pt x="1406" y="3062"/>
                                <a:pt x="1406" y="3040"/>
                              </a:cubicBezTo>
                              <a:cubicBezTo>
                                <a:pt x="1406" y="3017"/>
                                <a:pt x="1410" y="2997"/>
                                <a:pt x="1418" y="2979"/>
                              </a:cubicBezTo>
                              <a:cubicBezTo>
                                <a:pt x="1426" y="2961"/>
                                <a:pt x="1436" y="2946"/>
                                <a:pt x="1450" y="2933"/>
                              </a:cubicBezTo>
                              <a:cubicBezTo>
                                <a:pt x="1463" y="2920"/>
                                <a:pt x="1480" y="2910"/>
                                <a:pt x="1498" y="2904"/>
                              </a:cubicBezTo>
                              <a:cubicBezTo>
                                <a:pt x="1517" y="2897"/>
                                <a:pt x="1537" y="2893"/>
                                <a:pt x="1559" y="2893"/>
                              </a:cubicBezTo>
                              <a:cubicBezTo>
                                <a:pt x="1581" y="2893"/>
                                <a:pt x="1601" y="2897"/>
                                <a:pt x="1620" y="2904"/>
                              </a:cubicBezTo>
                              <a:cubicBezTo>
                                <a:pt x="1639" y="2910"/>
                                <a:pt x="1655" y="2920"/>
                                <a:pt x="1668" y="2933"/>
                              </a:cubicBezTo>
                              <a:cubicBezTo>
                                <a:pt x="1682" y="2946"/>
                                <a:pt x="1693" y="2961"/>
                                <a:pt x="1700" y="2979"/>
                              </a:cubicBezTo>
                              <a:close/>
                              <a:moveTo>
                                <a:pt x="1639" y="3040"/>
                              </a:moveTo>
                              <a:cubicBezTo>
                                <a:pt x="1639" y="3028"/>
                                <a:pt x="1637" y="3016"/>
                                <a:pt x="1633" y="3006"/>
                              </a:cubicBezTo>
                              <a:cubicBezTo>
                                <a:pt x="1629" y="2995"/>
                                <a:pt x="1624" y="2986"/>
                                <a:pt x="1617" y="2979"/>
                              </a:cubicBezTo>
                              <a:cubicBezTo>
                                <a:pt x="1610" y="2971"/>
                                <a:pt x="1601" y="2965"/>
                                <a:pt x="1592" y="2961"/>
                              </a:cubicBezTo>
                              <a:cubicBezTo>
                                <a:pt x="1582" y="2956"/>
                                <a:pt x="1571" y="2954"/>
                                <a:pt x="1559" y="2954"/>
                              </a:cubicBezTo>
                              <a:cubicBezTo>
                                <a:pt x="1547" y="2954"/>
                                <a:pt x="1536" y="2956"/>
                                <a:pt x="1526" y="2961"/>
                              </a:cubicBezTo>
                              <a:cubicBezTo>
                                <a:pt x="1517" y="2965"/>
                                <a:pt x="1508" y="2971"/>
                                <a:pt x="1501" y="2979"/>
                              </a:cubicBezTo>
                              <a:cubicBezTo>
                                <a:pt x="1494" y="2986"/>
                                <a:pt x="1488" y="2995"/>
                                <a:pt x="1485" y="3006"/>
                              </a:cubicBezTo>
                              <a:cubicBezTo>
                                <a:pt x="1481" y="3016"/>
                                <a:pt x="1479" y="3028"/>
                                <a:pt x="1479" y="3040"/>
                              </a:cubicBezTo>
                              <a:cubicBezTo>
                                <a:pt x="1479" y="3052"/>
                                <a:pt x="1481" y="3064"/>
                                <a:pt x="1485" y="3075"/>
                              </a:cubicBezTo>
                              <a:cubicBezTo>
                                <a:pt x="1489" y="3085"/>
                                <a:pt x="1494" y="3095"/>
                                <a:pt x="1501" y="3102"/>
                              </a:cubicBezTo>
                              <a:cubicBezTo>
                                <a:pt x="1508" y="3110"/>
                                <a:pt x="1517" y="3116"/>
                                <a:pt x="1526" y="3120"/>
                              </a:cubicBezTo>
                              <a:cubicBezTo>
                                <a:pt x="1536" y="3125"/>
                                <a:pt x="1547" y="3127"/>
                                <a:pt x="1559" y="3127"/>
                              </a:cubicBezTo>
                              <a:cubicBezTo>
                                <a:pt x="1571" y="3127"/>
                                <a:pt x="1582" y="3125"/>
                                <a:pt x="1591" y="3120"/>
                              </a:cubicBezTo>
                              <a:cubicBezTo>
                                <a:pt x="1601" y="3116"/>
                                <a:pt x="1610" y="3110"/>
                                <a:pt x="1617" y="3102"/>
                              </a:cubicBezTo>
                              <a:cubicBezTo>
                                <a:pt x="1624" y="3095"/>
                                <a:pt x="1629" y="3085"/>
                                <a:pt x="1633" y="3075"/>
                              </a:cubicBezTo>
                              <a:cubicBezTo>
                                <a:pt x="1637" y="3064"/>
                                <a:pt x="1639" y="3052"/>
                                <a:pt x="1639" y="3040"/>
                              </a:cubicBezTo>
                              <a:close/>
                              <a:moveTo>
                                <a:pt x="1831" y="2901"/>
                              </a:moveTo>
                              <a:cubicBezTo>
                                <a:pt x="1763" y="2901"/>
                                <a:pt x="1763" y="2901"/>
                                <a:pt x="1763" y="2901"/>
                              </a:cubicBezTo>
                              <a:cubicBezTo>
                                <a:pt x="1763" y="3181"/>
                                <a:pt x="1763" y="3181"/>
                                <a:pt x="1763" y="3181"/>
                              </a:cubicBezTo>
                              <a:cubicBezTo>
                                <a:pt x="1939" y="3181"/>
                                <a:pt x="1939" y="3181"/>
                                <a:pt x="1939" y="3181"/>
                              </a:cubicBezTo>
                              <a:cubicBezTo>
                                <a:pt x="1939" y="3122"/>
                                <a:pt x="1939" y="3122"/>
                                <a:pt x="1939" y="3122"/>
                              </a:cubicBezTo>
                              <a:cubicBezTo>
                                <a:pt x="1831" y="3122"/>
                                <a:pt x="1831" y="3122"/>
                                <a:pt x="1831" y="3122"/>
                              </a:cubicBezTo>
                              <a:lnTo>
                                <a:pt x="1831" y="2901"/>
                              </a:lnTo>
                              <a:close/>
                              <a:moveTo>
                                <a:pt x="2253" y="2979"/>
                              </a:moveTo>
                              <a:cubicBezTo>
                                <a:pt x="2261" y="2997"/>
                                <a:pt x="2265" y="3017"/>
                                <a:pt x="2265" y="3040"/>
                              </a:cubicBezTo>
                              <a:cubicBezTo>
                                <a:pt x="2265" y="3062"/>
                                <a:pt x="2261" y="3082"/>
                                <a:pt x="2253" y="3100"/>
                              </a:cubicBezTo>
                              <a:cubicBezTo>
                                <a:pt x="2246" y="3119"/>
                                <a:pt x="2235" y="3134"/>
                                <a:pt x="2221" y="3147"/>
                              </a:cubicBezTo>
                              <a:cubicBezTo>
                                <a:pt x="2208" y="3161"/>
                                <a:pt x="2192" y="3171"/>
                                <a:pt x="2173" y="3178"/>
                              </a:cubicBezTo>
                              <a:cubicBezTo>
                                <a:pt x="2154" y="3185"/>
                                <a:pt x="2134" y="3188"/>
                                <a:pt x="2112" y="3188"/>
                              </a:cubicBezTo>
                              <a:cubicBezTo>
                                <a:pt x="2090" y="3188"/>
                                <a:pt x="2070" y="3185"/>
                                <a:pt x="2051" y="3178"/>
                              </a:cubicBezTo>
                              <a:cubicBezTo>
                                <a:pt x="2033" y="3171"/>
                                <a:pt x="2016" y="3161"/>
                                <a:pt x="2003" y="3147"/>
                              </a:cubicBezTo>
                              <a:cubicBezTo>
                                <a:pt x="1989" y="3134"/>
                                <a:pt x="1979" y="3119"/>
                                <a:pt x="1971" y="3100"/>
                              </a:cubicBezTo>
                              <a:cubicBezTo>
                                <a:pt x="1963" y="3082"/>
                                <a:pt x="1959" y="3062"/>
                                <a:pt x="1959" y="3040"/>
                              </a:cubicBezTo>
                              <a:cubicBezTo>
                                <a:pt x="1959" y="3017"/>
                                <a:pt x="1963" y="2997"/>
                                <a:pt x="1971" y="2979"/>
                              </a:cubicBezTo>
                              <a:cubicBezTo>
                                <a:pt x="1979" y="2961"/>
                                <a:pt x="1989" y="2946"/>
                                <a:pt x="2003" y="2933"/>
                              </a:cubicBezTo>
                              <a:cubicBezTo>
                                <a:pt x="2016" y="2920"/>
                                <a:pt x="2033" y="2910"/>
                                <a:pt x="2051" y="2904"/>
                              </a:cubicBezTo>
                              <a:cubicBezTo>
                                <a:pt x="2070" y="2897"/>
                                <a:pt x="2090" y="2893"/>
                                <a:pt x="2112" y="2893"/>
                              </a:cubicBezTo>
                              <a:cubicBezTo>
                                <a:pt x="2134" y="2893"/>
                                <a:pt x="2154" y="2897"/>
                                <a:pt x="2173" y="2904"/>
                              </a:cubicBezTo>
                              <a:cubicBezTo>
                                <a:pt x="2192" y="2910"/>
                                <a:pt x="2208" y="2920"/>
                                <a:pt x="2221" y="2933"/>
                              </a:cubicBezTo>
                              <a:cubicBezTo>
                                <a:pt x="2235" y="2946"/>
                                <a:pt x="2246" y="2961"/>
                                <a:pt x="2253" y="2979"/>
                              </a:cubicBezTo>
                              <a:close/>
                              <a:moveTo>
                                <a:pt x="2192" y="3040"/>
                              </a:moveTo>
                              <a:cubicBezTo>
                                <a:pt x="2192" y="3028"/>
                                <a:pt x="2190" y="3016"/>
                                <a:pt x="2186" y="3006"/>
                              </a:cubicBezTo>
                              <a:cubicBezTo>
                                <a:pt x="2182" y="2995"/>
                                <a:pt x="2177" y="2986"/>
                                <a:pt x="2170" y="2979"/>
                              </a:cubicBezTo>
                              <a:cubicBezTo>
                                <a:pt x="2163" y="2971"/>
                                <a:pt x="2154" y="2965"/>
                                <a:pt x="2145" y="2961"/>
                              </a:cubicBezTo>
                              <a:cubicBezTo>
                                <a:pt x="2135" y="2956"/>
                                <a:pt x="2124" y="2954"/>
                                <a:pt x="2112" y="2954"/>
                              </a:cubicBezTo>
                              <a:cubicBezTo>
                                <a:pt x="2100" y="2954"/>
                                <a:pt x="2089" y="2956"/>
                                <a:pt x="2079" y="2961"/>
                              </a:cubicBezTo>
                              <a:cubicBezTo>
                                <a:pt x="2070" y="2965"/>
                                <a:pt x="2061" y="2971"/>
                                <a:pt x="2054" y="2979"/>
                              </a:cubicBezTo>
                              <a:cubicBezTo>
                                <a:pt x="2047" y="2986"/>
                                <a:pt x="2041" y="2995"/>
                                <a:pt x="2038" y="3006"/>
                              </a:cubicBezTo>
                              <a:cubicBezTo>
                                <a:pt x="2034" y="3016"/>
                                <a:pt x="2032" y="3028"/>
                                <a:pt x="2032" y="3040"/>
                              </a:cubicBezTo>
                              <a:cubicBezTo>
                                <a:pt x="2032" y="3052"/>
                                <a:pt x="2034" y="3064"/>
                                <a:pt x="2038" y="3075"/>
                              </a:cubicBezTo>
                              <a:cubicBezTo>
                                <a:pt x="2042" y="3085"/>
                                <a:pt x="2047" y="3095"/>
                                <a:pt x="2054" y="3102"/>
                              </a:cubicBezTo>
                              <a:cubicBezTo>
                                <a:pt x="2061" y="3110"/>
                                <a:pt x="2070" y="3116"/>
                                <a:pt x="2079" y="3120"/>
                              </a:cubicBezTo>
                              <a:cubicBezTo>
                                <a:pt x="2089" y="3125"/>
                                <a:pt x="2100" y="3127"/>
                                <a:pt x="2112" y="3127"/>
                              </a:cubicBezTo>
                              <a:cubicBezTo>
                                <a:pt x="2124" y="3127"/>
                                <a:pt x="2135" y="3125"/>
                                <a:pt x="2144" y="3120"/>
                              </a:cubicBezTo>
                              <a:cubicBezTo>
                                <a:pt x="2154" y="3116"/>
                                <a:pt x="2163" y="3110"/>
                                <a:pt x="2170" y="3102"/>
                              </a:cubicBezTo>
                              <a:cubicBezTo>
                                <a:pt x="2177" y="3095"/>
                                <a:pt x="2182" y="3085"/>
                                <a:pt x="2186" y="3075"/>
                              </a:cubicBezTo>
                              <a:cubicBezTo>
                                <a:pt x="2190" y="3064"/>
                                <a:pt x="2192" y="3052"/>
                                <a:pt x="2192" y="3040"/>
                              </a:cubicBezTo>
                              <a:close/>
                              <a:moveTo>
                                <a:pt x="2448" y="3070"/>
                              </a:moveTo>
                              <a:cubicBezTo>
                                <a:pt x="2501" y="3070"/>
                                <a:pt x="2501" y="3070"/>
                                <a:pt x="2501" y="3070"/>
                              </a:cubicBezTo>
                              <a:cubicBezTo>
                                <a:pt x="2501" y="3121"/>
                                <a:pt x="2501" y="3121"/>
                                <a:pt x="2501" y="3121"/>
                              </a:cubicBezTo>
                              <a:cubicBezTo>
                                <a:pt x="2495" y="3124"/>
                                <a:pt x="2489" y="3126"/>
                                <a:pt x="2482" y="3127"/>
                              </a:cubicBezTo>
                              <a:cubicBezTo>
                                <a:pt x="2475" y="3128"/>
                                <a:pt x="2467" y="3129"/>
                                <a:pt x="2459" y="3129"/>
                              </a:cubicBezTo>
                              <a:cubicBezTo>
                                <a:pt x="2445" y="3129"/>
                                <a:pt x="2433" y="3126"/>
                                <a:pt x="2422" y="3122"/>
                              </a:cubicBezTo>
                              <a:cubicBezTo>
                                <a:pt x="2412" y="3118"/>
                                <a:pt x="2403" y="3112"/>
                                <a:pt x="2396" y="3104"/>
                              </a:cubicBezTo>
                              <a:cubicBezTo>
                                <a:pt x="2388" y="3096"/>
                                <a:pt x="2383" y="3087"/>
                                <a:pt x="2379" y="3076"/>
                              </a:cubicBezTo>
                              <a:cubicBezTo>
                                <a:pt x="2375" y="3065"/>
                                <a:pt x="2374" y="3053"/>
                                <a:pt x="2374" y="3040"/>
                              </a:cubicBezTo>
                              <a:cubicBezTo>
                                <a:pt x="2374" y="3028"/>
                                <a:pt x="2376" y="3016"/>
                                <a:pt x="2380" y="3005"/>
                              </a:cubicBezTo>
                              <a:cubicBezTo>
                                <a:pt x="2384" y="2995"/>
                                <a:pt x="2390" y="2986"/>
                                <a:pt x="2397" y="2978"/>
                              </a:cubicBezTo>
                              <a:cubicBezTo>
                                <a:pt x="2404" y="2970"/>
                                <a:pt x="2413" y="2964"/>
                                <a:pt x="2423" y="2960"/>
                              </a:cubicBezTo>
                              <a:cubicBezTo>
                                <a:pt x="2433" y="2955"/>
                                <a:pt x="2444" y="2953"/>
                                <a:pt x="2456" y="2953"/>
                              </a:cubicBezTo>
                              <a:cubicBezTo>
                                <a:pt x="2470" y="2953"/>
                                <a:pt x="2482" y="2955"/>
                                <a:pt x="2493" y="2960"/>
                              </a:cubicBezTo>
                              <a:cubicBezTo>
                                <a:pt x="2504" y="2965"/>
                                <a:pt x="2512" y="2972"/>
                                <a:pt x="2519" y="2979"/>
                              </a:cubicBezTo>
                              <a:cubicBezTo>
                                <a:pt x="2562" y="2931"/>
                                <a:pt x="2562" y="2931"/>
                                <a:pt x="2562" y="2931"/>
                              </a:cubicBezTo>
                              <a:cubicBezTo>
                                <a:pt x="2550" y="2919"/>
                                <a:pt x="2534" y="2910"/>
                                <a:pt x="2515" y="2903"/>
                              </a:cubicBezTo>
                              <a:cubicBezTo>
                                <a:pt x="2496" y="2897"/>
                                <a:pt x="2476" y="2893"/>
                                <a:pt x="2454" y="2893"/>
                              </a:cubicBezTo>
                              <a:cubicBezTo>
                                <a:pt x="2432" y="2893"/>
                                <a:pt x="2412" y="2897"/>
                                <a:pt x="2394" y="2904"/>
                              </a:cubicBezTo>
                              <a:cubicBezTo>
                                <a:pt x="2375" y="2910"/>
                                <a:pt x="2359" y="2920"/>
                                <a:pt x="2345" y="2933"/>
                              </a:cubicBezTo>
                              <a:cubicBezTo>
                                <a:pt x="2332" y="2946"/>
                                <a:pt x="2321" y="2961"/>
                                <a:pt x="2313" y="2980"/>
                              </a:cubicBezTo>
                              <a:cubicBezTo>
                                <a:pt x="2305" y="2998"/>
                                <a:pt x="2301" y="3018"/>
                                <a:pt x="2301" y="3040"/>
                              </a:cubicBezTo>
                              <a:cubicBezTo>
                                <a:pt x="2301" y="3063"/>
                                <a:pt x="2305" y="3083"/>
                                <a:pt x="2313" y="3101"/>
                              </a:cubicBezTo>
                              <a:cubicBezTo>
                                <a:pt x="2321" y="3119"/>
                                <a:pt x="2331" y="3134"/>
                                <a:pt x="2345" y="3147"/>
                              </a:cubicBezTo>
                              <a:cubicBezTo>
                                <a:pt x="2358" y="3160"/>
                                <a:pt x="2375" y="3170"/>
                                <a:pt x="2394" y="3177"/>
                              </a:cubicBezTo>
                              <a:cubicBezTo>
                                <a:pt x="2412" y="3184"/>
                                <a:pt x="2433" y="3188"/>
                                <a:pt x="2456" y="3188"/>
                              </a:cubicBezTo>
                              <a:cubicBezTo>
                                <a:pt x="2477" y="3188"/>
                                <a:pt x="2497" y="3186"/>
                                <a:pt x="2516" y="3181"/>
                              </a:cubicBezTo>
                              <a:cubicBezTo>
                                <a:pt x="2534" y="3177"/>
                                <a:pt x="2550" y="3171"/>
                                <a:pt x="2564" y="3164"/>
                              </a:cubicBezTo>
                              <a:cubicBezTo>
                                <a:pt x="2564" y="3016"/>
                                <a:pt x="2564" y="3016"/>
                                <a:pt x="2564" y="3016"/>
                              </a:cubicBezTo>
                              <a:cubicBezTo>
                                <a:pt x="2448" y="3016"/>
                                <a:pt x="2448" y="3016"/>
                                <a:pt x="2448" y="3016"/>
                              </a:cubicBezTo>
                              <a:lnTo>
                                <a:pt x="2448" y="3070"/>
                              </a:lnTo>
                              <a:close/>
                              <a:moveTo>
                                <a:pt x="2727" y="3004"/>
                              </a:moveTo>
                              <a:cubicBezTo>
                                <a:pt x="2667" y="2901"/>
                                <a:pt x="2667" y="2901"/>
                                <a:pt x="2667" y="2901"/>
                              </a:cubicBezTo>
                              <a:cubicBezTo>
                                <a:pt x="2585" y="2901"/>
                                <a:pt x="2585" y="2901"/>
                                <a:pt x="2585" y="2901"/>
                              </a:cubicBezTo>
                              <a:cubicBezTo>
                                <a:pt x="2691" y="3062"/>
                                <a:pt x="2691" y="3062"/>
                                <a:pt x="2691" y="3062"/>
                              </a:cubicBezTo>
                              <a:cubicBezTo>
                                <a:pt x="2691" y="3181"/>
                                <a:pt x="2691" y="3181"/>
                                <a:pt x="2691" y="3181"/>
                              </a:cubicBezTo>
                              <a:cubicBezTo>
                                <a:pt x="2758" y="3181"/>
                                <a:pt x="2758" y="3181"/>
                                <a:pt x="2758" y="3181"/>
                              </a:cubicBezTo>
                              <a:cubicBezTo>
                                <a:pt x="2758" y="3062"/>
                                <a:pt x="2758" y="3062"/>
                                <a:pt x="2758" y="3062"/>
                              </a:cubicBezTo>
                              <a:cubicBezTo>
                                <a:pt x="2866" y="2901"/>
                                <a:pt x="2866" y="2901"/>
                                <a:pt x="2866" y="2901"/>
                              </a:cubicBezTo>
                              <a:cubicBezTo>
                                <a:pt x="2787" y="2901"/>
                                <a:pt x="2787" y="2901"/>
                                <a:pt x="2787" y="2901"/>
                              </a:cubicBezTo>
                              <a:lnTo>
                                <a:pt x="2727" y="3004"/>
                              </a:lnTo>
                              <a:close/>
                              <a:moveTo>
                                <a:pt x="173" y="2602"/>
                              </a:moveTo>
                              <a:cubicBezTo>
                                <a:pt x="173" y="2610"/>
                                <a:pt x="172" y="2617"/>
                                <a:pt x="170" y="2624"/>
                              </a:cubicBezTo>
                              <a:cubicBezTo>
                                <a:pt x="168" y="2631"/>
                                <a:pt x="165" y="2637"/>
                                <a:pt x="161" y="2642"/>
                              </a:cubicBezTo>
                              <a:cubicBezTo>
                                <a:pt x="156" y="2648"/>
                                <a:pt x="151" y="2652"/>
                                <a:pt x="144" y="2655"/>
                              </a:cubicBezTo>
                              <a:cubicBezTo>
                                <a:pt x="137" y="2658"/>
                                <a:pt x="129" y="2660"/>
                                <a:pt x="120" y="2660"/>
                              </a:cubicBezTo>
                              <a:cubicBezTo>
                                <a:pt x="110" y="2660"/>
                                <a:pt x="102" y="2658"/>
                                <a:pt x="95" y="2655"/>
                              </a:cubicBezTo>
                              <a:cubicBezTo>
                                <a:pt x="89" y="2652"/>
                                <a:pt x="83" y="2648"/>
                                <a:pt x="79" y="2642"/>
                              </a:cubicBezTo>
                              <a:cubicBezTo>
                                <a:pt x="75" y="2637"/>
                                <a:pt x="72" y="2631"/>
                                <a:pt x="70" y="2624"/>
                              </a:cubicBezTo>
                              <a:cubicBezTo>
                                <a:pt x="68" y="2617"/>
                                <a:pt x="67" y="2610"/>
                                <a:pt x="67" y="2602"/>
                              </a:cubicBezTo>
                              <a:cubicBezTo>
                                <a:pt x="67" y="2433"/>
                                <a:pt x="67" y="2433"/>
                                <a:pt x="67" y="2433"/>
                              </a:cubicBezTo>
                              <a:cubicBezTo>
                                <a:pt x="0" y="2433"/>
                                <a:pt x="0" y="2433"/>
                                <a:pt x="0" y="2433"/>
                              </a:cubicBezTo>
                              <a:cubicBezTo>
                                <a:pt x="0" y="2608"/>
                                <a:pt x="0" y="2608"/>
                                <a:pt x="0" y="2608"/>
                              </a:cubicBezTo>
                              <a:cubicBezTo>
                                <a:pt x="0" y="2624"/>
                                <a:pt x="3" y="2640"/>
                                <a:pt x="8" y="2654"/>
                              </a:cubicBezTo>
                              <a:cubicBezTo>
                                <a:pt x="14" y="2667"/>
                                <a:pt x="22" y="2679"/>
                                <a:pt x="32" y="2689"/>
                              </a:cubicBezTo>
                              <a:cubicBezTo>
                                <a:pt x="42" y="2699"/>
                                <a:pt x="55" y="2707"/>
                                <a:pt x="70" y="2712"/>
                              </a:cubicBezTo>
                              <a:cubicBezTo>
                                <a:pt x="84" y="2718"/>
                                <a:pt x="101" y="2721"/>
                                <a:pt x="119" y="2721"/>
                              </a:cubicBezTo>
                              <a:cubicBezTo>
                                <a:pt x="138" y="2721"/>
                                <a:pt x="154" y="2718"/>
                                <a:pt x="169" y="2712"/>
                              </a:cubicBezTo>
                              <a:cubicBezTo>
                                <a:pt x="184" y="2707"/>
                                <a:pt x="197" y="2699"/>
                                <a:pt x="207" y="2689"/>
                              </a:cubicBezTo>
                              <a:cubicBezTo>
                                <a:pt x="218" y="2679"/>
                                <a:pt x="226" y="2667"/>
                                <a:pt x="232" y="2654"/>
                              </a:cubicBezTo>
                              <a:cubicBezTo>
                                <a:pt x="237" y="2640"/>
                                <a:pt x="240" y="2624"/>
                                <a:pt x="240" y="2608"/>
                              </a:cubicBezTo>
                              <a:cubicBezTo>
                                <a:pt x="240" y="2433"/>
                                <a:pt x="240" y="2433"/>
                                <a:pt x="240" y="2433"/>
                              </a:cubicBezTo>
                              <a:cubicBezTo>
                                <a:pt x="173" y="2433"/>
                                <a:pt x="173" y="2433"/>
                                <a:pt x="173" y="2433"/>
                              </a:cubicBezTo>
                              <a:lnTo>
                                <a:pt x="173" y="2602"/>
                              </a:lnTo>
                              <a:close/>
                              <a:moveTo>
                                <a:pt x="558" y="2433"/>
                              </a:moveTo>
                              <a:cubicBezTo>
                                <a:pt x="492" y="2433"/>
                                <a:pt x="492" y="2433"/>
                                <a:pt x="492" y="2433"/>
                              </a:cubicBezTo>
                              <a:cubicBezTo>
                                <a:pt x="494" y="2616"/>
                                <a:pt x="494" y="2616"/>
                                <a:pt x="494" y="2616"/>
                              </a:cubicBezTo>
                              <a:cubicBezTo>
                                <a:pt x="493" y="2616"/>
                                <a:pt x="493" y="2616"/>
                                <a:pt x="493" y="2616"/>
                              </a:cubicBezTo>
                              <a:cubicBezTo>
                                <a:pt x="380" y="2433"/>
                                <a:pt x="380" y="2433"/>
                                <a:pt x="380" y="2433"/>
                              </a:cubicBezTo>
                              <a:cubicBezTo>
                                <a:pt x="303" y="2433"/>
                                <a:pt x="303" y="2433"/>
                                <a:pt x="303" y="2433"/>
                              </a:cubicBezTo>
                              <a:cubicBezTo>
                                <a:pt x="303" y="2713"/>
                                <a:pt x="303" y="2713"/>
                                <a:pt x="303" y="2713"/>
                              </a:cubicBezTo>
                              <a:cubicBezTo>
                                <a:pt x="369" y="2713"/>
                                <a:pt x="369" y="2713"/>
                                <a:pt x="369" y="2713"/>
                              </a:cubicBezTo>
                              <a:cubicBezTo>
                                <a:pt x="367" y="2530"/>
                                <a:pt x="367" y="2530"/>
                                <a:pt x="367" y="2530"/>
                              </a:cubicBezTo>
                              <a:cubicBezTo>
                                <a:pt x="368" y="2530"/>
                                <a:pt x="368" y="2530"/>
                                <a:pt x="368" y="2530"/>
                              </a:cubicBezTo>
                              <a:cubicBezTo>
                                <a:pt x="481" y="2713"/>
                                <a:pt x="481" y="2713"/>
                                <a:pt x="481" y="2713"/>
                              </a:cubicBezTo>
                              <a:cubicBezTo>
                                <a:pt x="558" y="2713"/>
                                <a:pt x="558" y="2713"/>
                                <a:pt x="558" y="2713"/>
                              </a:cubicBezTo>
                              <a:lnTo>
                                <a:pt x="558" y="2433"/>
                              </a:lnTo>
                              <a:close/>
                              <a:moveTo>
                                <a:pt x="691" y="2433"/>
                              </a:moveTo>
                              <a:cubicBezTo>
                                <a:pt x="623" y="2433"/>
                                <a:pt x="623" y="2433"/>
                                <a:pt x="623" y="2433"/>
                              </a:cubicBezTo>
                              <a:cubicBezTo>
                                <a:pt x="623" y="2713"/>
                                <a:pt x="623" y="2713"/>
                                <a:pt x="623" y="2713"/>
                              </a:cubicBezTo>
                              <a:cubicBezTo>
                                <a:pt x="691" y="2713"/>
                                <a:pt x="691" y="2713"/>
                                <a:pt x="691" y="2713"/>
                              </a:cubicBezTo>
                              <a:lnTo>
                                <a:pt x="691" y="2433"/>
                              </a:lnTo>
                              <a:close/>
                              <a:moveTo>
                                <a:pt x="898" y="2713"/>
                              </a:moveTo>
                              <a:cubicBezTo>
                                <a:pt x="1006" y="2433"/>
                                <a:pt x="1006" y="2433"/>
                                <a:pt x="1006" y="2433"/>
                              </a:cubicBezTo>
                              <a:cubicBezTo>
                                <a:pt x="931" y="2433"/>
                                <a:pt x="931" y="2433"/>
                                <a:pt x="931" y="2433"/>
                              </a:cubicBezTo>
                              <a:cubicBezTo>
                                <a:pt x="866" y="2632"/>
                                <a:pt x="866" y="2632"/>
                                <a:pt x="866" y="2632"/>
                              </a:cubicBezTo>
                              <a:cubicBezTo>
                                <a:pt x="865" y="2632"/>
                                <a:pt x="865" y="2632"/>
                                <a:pt x="865" y="2632"/>
                              </a:cubicBezTo>
                              <a:cubicBezTo>
                                <a:pt x="800" y="2433"/>
                                <a:pt x="800" y="2433"/>
                                <a:pt x="800" y="2433"/>
                              </a:cubicBezTo>
                              <a:cubicBezTo>
                                <a:pt x="724" y="2433"/>
                                <a:pt x="724" y="2433"/>
                                <a:pt x="724" y="2433"/>
                              </a:cubicBezTo>
                              <a:cubicBezTo>
                                <a:pt x="830" y="2713"/>
                                <a:pt x="830" y="2713"/>
                                <a:pt x="830" y="2713"/>
                              </a:cubicBezTo>
                              <a:lnTo>
                                <a:pt x="898" y="2713"/>
                              </a:lnTo>
                              <a:close/>
                              <a:moveTo>
                                <a:pt x="1234" y="2655"/>
                              </a:moveTo>
                              <a:cubicBezTo>
                                <a:pt x="1103" y="2655"/>
                                <a:pt x="1103" y="2655"/>
                                <a:pt x="1103" y="2655"/>
                              </a:cubicBezTo>
                              <a:cubicBezTo>
                                <a:pt x="1103" y="2597"/>
                                <a:pt x="1103" y="2597"/>
                                <a:pt x="1103" y="2597"/>
                              </a:cubicBezTo>
                              <a:cubicBezTo>
                                <a:pt x="1220" y="2597"/>
                                <a:pt x="1220" y="2597"/>
                                <a:pt x="1220" y="2597"/>
                              </a:cubicBezTo>
                              <a:cubicBezTo>
                                <a:pt x="1220" y="2543"/>
                                <a:pt x="1220" y="2543"/>
                                <a:pt x="1220" y="2543"/>
                              </a:cubicBezTo>
                              <a:cubicBezTo>
                                <a:pt x="1103" y="2543"/>
                                <a:pt x="1103" y="2543"/>
                                <a:pt x="1103" y="2543"/>
                              </a:cubicBezTo>
                              <a:cubicBezTo>
                                <a:pt x="1103" y="2490"/>
                                <a:pt x="1103" y="2490"/>
                                <a:pt x="1103" y="2490"/>
                              </a:cubicBezTo>
                              <a:cubicBezTo>
                                <a:pt x="1226" y="2490"/>
                                <a:pt x="1226" y="2490"/>
                                <a:pt x="1226" y="2490"/>
                              </a:cubicBezTo>
                              <a:cubicBezTo>
                                <a:pt x="1226" y="2433"/>
                                <a:pt x="1226" y="2433"/>
                                <a:pt x="1226" y="2433"/>
                              </a:cubicBezTo>
                              <a:cubicBezTo>
                                <a:pt x="1038" y="2433"/>
                                <a:pt x="1038" y="2433"/>
                                <a:pt x="1038" y="2433"/>
                              </a:cubicBezTo>
                              <a:cubicBezTo>
                                <a:pt x="1038" y="2713"/>
                                <a:pt x="1038" y="2713"/>
                                <a:pt x="1038" y="2713"/>
                              </a:cubicBezTo>
                              <a:cubicBezTo>
                                <a:pt x="1234" y="2713"/>
                                <a:pt x="1234" y="2713"/>
                                <a:pt x="1234" y="2713"/>
                              </a:cubicBezTo>
                              <a:lnTo>
                                <a:pt x="1234" y="2655"/>
                              </a:lnTo>
                              <a:close/>
                              <a:moveTo>
                                <a:pt x="1438" y="2713"/>
                              </a:moveTo>
                              <a:cubicBezTo>
                                <a:pt x="1377" y="2602"/>
                                <a:pt x="1377" y="2602"/>
                                <a:pt x="1377" y="2602"/>
                              </a:cubicBezTo>
                              <a:cubicBezTo>
                                <a:pt x="1354" y="2602"/>
                                <a:pt x="1354" y="2602"/>
                                <a:pt x="1354" y="2602"/>
                              </a:cubicBezTo>
                              <a:cubicBezTo>
                                <a:pt x="1354" y="2713"/>
                                <a:pt x="1354" y="2713"/>
                                <a:pt x="1354" y="2713"/>
                              </a:cubicBezTo>
                              <a:cubicBezTo>
                                <a:pt x="1288" y="2713"/>
                                <a:pt x="1288" y="2713"/>
                                <a:pt x="1288" y="2713"/>
                              </a:cubicBezTo>
                              <a:cubicBezTo>
                                <a:pt x="1288" y="2433"/>
                                <a:pt x="1288" y="2433"/>
                                <a:pt x="1288" y="2433"/>
                              </a:cubicBezTo>
                              <a:cubicBezTo>
                                <a:pt x="1395" y="2433"/>
                                <a:pt x="1395" y="2433"/>
                                <a:pt x="1395" y="2433"/>
                              </a:cubicBezTo>
                              <a:cubicBezTo>
                                <a:pt x="1408" y="2433"/>
                                <a:pt x="1422" y="2435"/>
                                <a:pt x="1434" y="2437"/>
                              </a:cubicBezTo>
                              <a:cubicBezTo>
                                <a:pt x="1447" y="2440"/>
                                <a:pt x="1459" y="2445"/>
                                <a:pt x="1469" y="2451"/>
                              </a:cubicBezTo>
                              <a:cubicBezTo>
                                <a:pt x="1479" y="2458"/>
                                <a:pt x="1487" y="2467"/>
                                <a:pt x="1493" y="2477"/>
                              </a:cubicBezTo>
                              <a:cubicBezTo>
                                <a:pt x="1499" y="2488"/>
                                <a:pt x="1502" y="2502"/>
                                <a:pt x="1502" y="2518"/>
                              </a:cubicBezTo>
                              <a:cubicBezTo>
                                <a:pt x="1502" y="2537"/>
                                <a:pt x="1497" y="2553"/>
                                <a:pt x="1487" y="2566"/>
                              </a:cubicBezTo>
                              <a:cubicBezTo>
                                <a:pt x="1477" y="2579"/>
                                <a:pt x="1462" y="2588"/>
                                <a:pt x="1444" y="2593"/>
                              </a:cubicBezTo>
                              <a:cubicBezTo>
                                <a:pt x="1517" y="2713"/>
                                <a:pt x="1517" y="2713"/>
                                <a:pt x="1517" y="2713"/>
                              </a:cubicBezTo>
                              <a:lnTo>
                                <a:pt x="1438" y="2713"/>
                              </a:lnTo>
                              <a:close/>
                              <a:moveTo>
                                <a:pt x="1435" y="2519"/>
                              </a:moveTo>
                              <a:cubicBezTo>
                                <a:pt x="1435" y="2512"/>
                                <a:pt x="1434" y="2507"/>
                                <a:pt x="1431" y="2503"/>
                              </a:cubicBezTo>
                              <a:cubicBezTo>
                                <a:pt x="1428" y="2499"/>
                                <a:pt x="1425" y="2496"/>
                                <a:pt x="1420" y="2493"/>
                              </a:cubicBezTo>
                              <a:cubicBezTo>
                                <a:pt x="1416" y="2491"/>
                                <a:pt x="1411" y="2490"/>
                                <a:pt x="1406" y="2489"/>
                              </a:cubicBezTo>
                              <a:cubicBezTo>
                                <a:pt x="1400" y="2488"/>
                                <a:pt x="1395" y="2488"/>
                                <a:pt x="1390" y="2488"/>
                              </a:cubicBezTo>
                              <a:cubicBezTo>
                                <a:pt x="1354" y="2488"/>
                                <a:pt x="1354" y="2488"/>
                                <a:pt x="1354" y="2488"/>
                              </a:cubicBezTo>
                              <a:cubicBezTo>
                                <a:pt x="1354" y="2553"/>
                                <a:pt x="1354" y="2553"/>
                                <a:pt x="1354" y="2553"/>
                              </a:cubicBezTo>
                              <a:cubicBezTo>
                                <a:pt x="1386" y="2553"/>
                                <a:pt x="1386" y="2553"/>
                                <a:pt x="1386" y="2553"/>
                              </a:cubicBezTo>
                              <a:cubicBezTo>
                                <a:pt x="1392" y="2553"/>
                                <a:pt x="1397" y="2553"/>
                                <a:pt x="1403" y="2552"/>
                              </a:cubicBezTo>
                              <a:cubicBezTo>
                                <a:pt x="1409" y="2551"/>
                                <a:pt x="1414" y="2549"/>
                                <a:pt x="1419" y="2547"/>
                              </a:cubicBezTo>
                              <a:cubicBezTo>
                                <a:pt x="1424" y="2544"/>
                                <a:pt x="1428" y="2541"/>
                                <a:pt x="1431" y="2536"/>
                              </a:cubicBezTo>
                              <a:cubicBezTo>
                                <a:pt x="1434" y="2532"/>
                                <a:pt x="1435" y="2526"/>
                                <a:pt x="1435" y="2519"/>
                              </a:cubicBezTo>
                              <a:close/>
                              <a:moveTo>
                                <a:pt x="1631" y="2487"/>
                              </a:moveTo>
                              <a:cubicBezTo>
                                <a:pt x="1634" y="2485"/>
                                <a:pt x="1638" y="2484"/>
                                <a:pt x="1643" y="2483"/>
                              </a:cubicBezTo>
                              <a:cubicBezTo>
                                <a:pt x="1648" y="2482"/>
                                <a:pt x="1652" y="2482"/>
                                <a:pt x="1657" y="2482"/>
                              </a:cubicBezTo>
                              <a:cubicBezTo>
                                <a:pt x="1665" y="2482"/>
                                <a:pt x="1674" y="2484"/>
                                <a:pt x="1684" y="2488"/>
                              </a:cubicBezTo>
                              <a:cubicBezTo>
                                <a:pt x="1693" y="2493"/>
                                <a:pt x="1701" y="2498"/>
                                <a:pt x="1707" y="2506"/>
                              </a:cubicBezTo>
                              <a:cubicBezTo>
                                <a:pt x="1750" y="2460"/>
                                <a:pt x="1750" y="2460"/>
                                <a:pt x="1750" y="2460"/>
                              </a:cubicBezTo>
                              <a:cubicBezTo>
                                <a:pt x="1737" y="2449"/>
                                <a:pt x="1723" y="2440"/>
                                <a:pt x="1706" y="2435"/>
                              </a:cubicBezTo>
                              <a:cubicBezTo>
                                <a:pt x="1690" y="2429"/>
                                <a:pt x="1674" y="2426"/>
                                <a:pt x="1658" y="2426"/>
                              </a:cubicBezTo>
                              <a:cubicBezTo>
                                <a:pt x="1645" y="2426"/>
                                <a:pt x="1632" y="2428"/>
                                <a:pt x="1619" y="2431"/>
                              </a:cubicBezTo>
                              <a:cubicBezTo>
                                <a:pt x="1606" y="2434"/>
                                <a:pt x="1594" y="2439"/>
                                <a:pt x="1584" y="2447"/>
                              </a:cubicBezTo>
                              <a:cubicBezTo>
                                <a:pt x="1574" y="2454"/>
                                <a:pt x="1565" y="2463"/>
                                <a:pt x="1559" y="2474"/>
                              </a:cubicBezTo>
                              <a:cubicBezTo>
                                <a:pt x="1553" y="2485"/>
                                <a:pt x="1549" y="2498"/>
                                <a:pt x="1549" y="2514"/>
                              </a:cubicBezTo>
                              <a:cubicBezTo>
                                <a:pt x="1549" y="2526"/>
                                <a:pt x="1551" y="2537"/>
                                <a:pt x="1556" y="2546"/>
                              </a:cubicBezTo>
                              <a:cubicBezTo>
                                <a:pt x="1560" y="2555"/>
                                <a:pt x="1565" y="2562"/>
                                <a:pt x="1572" y="2569"/>
                              </a:cubicBezTo>
                              <a:cubicBezTo>
                                <a:pt x="1579" y="2575"/>
                                <a:pt x="1586" y="2580"/>
                                <a:pt x="1595" y="2584"/>
                              </a:cubicBezTo>
                              <a:cubicBezTo>
                                <a:pt x="1603" y="2588"/>
                                <a:pt x="1612" y="2591"/>
                                <a:pt x="1621" y="2594"/>
                              </a:cubicBezTo>
                              <a:cubicBezTo>
                                <a:pt x="1630" y="2597"/>
                                <a:pt x="1639" y="2600"/>
                                <a:pt x="1646" y="2602"/>
                              </a:cubicBezTo>
                              <a:cubicBezTo>
                                <a:pt x="1653" y="2605"/>
                                <a:pt x="1659" y="2607"/>
                                <a:pt x="1664" y="2610"/>
                              </a:cubicBezTo>
                              <a:cubicBezTo>
                                <a:pt x="1669" y="2614"/>
                                <a:pt x="1673" y="2617"/>
                                <a:pt x="1675" y="2621"/>
                              </a:cubicBezTo>
                              <a:cubicBezTo>
                                <a:pt x="1678" y="2624"/>
                                <a:pt x="1679" y="2629"/>
                                <a:pt x="1679" y="2634"/>
                              </a:cubicBezTo>
                              <a:cubicBezTo>
                                <a:pt x="1679" y="2640"/>
                                <a:pt x="1678" y="2644"/>
                                <a:pt x="1676" y="2648"/>
                              </a:cubicBezTo>
                              <a:cubicBezTo>
                                <a:pt x="1674" y="2652"/>
                                <a:pt x="1671" y="2655"/>
                                <a:pt x="1668" y="2658"/>
                              </a:cubicBezTo>
                              <a:cubicBezTo>
                                <a:pt x="1664" y="2660"/>
                                <a:pt x="1660" y="2662"/>
                                <a:pt x="1655" y="2663"/>
                              </a:cubicBezTo>
                              <a:cubicBezTo>
                                <a:pt x="1650" y="2664"/>
                                <a:pt x="1646" y="2664"/>
                                <a:pt x="1641" y="2664"/>
                              </a:cubicBezTo>
                              <a:cubicBezTo>
                                <a:pt x="1629" y="2664"/>
                                <a:pt x="1618" y="2662"/>
                                <a:pt x="1607" y="2656"/>
                              </a:cubicBezTo>
                              <a:cubicBezTo>
                                <a:pt x="1596" y="2650"/>
                                <a:pt x="1587" y="2643"/>
                                <a:pt x="1580" y="2635"/>
                              </a:cubicBezTo>
                              <a:cubicBezTo>
                                <a:pt x="1536" y="2680"/>
                                <a:pt x="1536" y="2680"/>
                                <a:pt x="1536" y="2680"/>
                              </a:cubicBezTo>
                              <a:cubicBezTo>
                                <a:pt x="1548" y="2693"/>
                                <a:pt x="1564" y="2703"/>
                                <a:pt x="1582" y="2710"/>
                              </a:cubicBezTo>
                              <a:cubicBezTo>
                                <a:pt x="1601" y="2717"/>
                                <a:pt x="1620" y="2720"/>
                                <a:pt x="1641" y="2720"/>
                              </a:cubicBezTo>
                              <a:cubicBezTo>
                                <a:pt x="1654" y="2720"/>
                                <a:pt x="1668" y="2718"/>
                                <a:pt x="1681" y="2715"/>
                              </a:cubicBezTo>
                              <a:cubicBezTo>
                                <a:pt x="1693" y="2711"/>
                                <a:pt x="1705" y="2705"/>
                                <a:pt x="1715" y="2698"/>
                              </a:cubicBezTo>
                              <a:cubicBezTo>
                                <a:pt x="1725" y="2690"/>
                                <a:pt x="1733" y="2680"/>
                                <a:pt x="1739" y="2669"/>
                              </a:cubicBezTo>
                              <a:cubicBezTo>
                                <a:pt x="1745" y="2657"/>
                                <a:pt x="1748" y="2643"/>
                                <a:pt x="1748" y="2627"/>
                              </a:cubicBezTo>
                              <a:cubicBezTo>
                                <a:pt x="1748" y="2613"/>
                                <a:pt x="1745" y="2601"/>
                                <a:pt x="1740" y="2592"/>
                              </a:cubicBezTo>
                              <a:cubicBezTo>
                                <a:pt x="1734" y="2583"/>
                                <a:pt x="1727" y="2575"/>
                                <a:pt x="1719" y="2568"/>
                              </a:cubicBezTo>
                              <a:cubicBezTo>
                                <a:pt x="1710" y="2562"/>
                                <a:pt x="1701" y="2557"/>
                                <a:pt x="1690" y="2553"/>
                              </a:cubicBezTo>
                              <a:cubicBezTo>
                                <a:pt x="1680" y="2549"/>
                                <a:pt x="1670" y="2546"/>
                                <a:pt x="1661" y="2543"/>
                              </a:cubicBezTo>
                              <a:cubicBezTo>
                                <a:pt x="1654" y="2541"/>
                                <a:pt x="1648" y="2538"/>
                                <a:pt x="1643" y="2537"/>
                              </a:cubicBezTo>
                              <a:cubicBezTo>
                                <a:pt x="1638" y="2535"/>
                                <a:pt x="1633" y="2532"/>
                                <a:pt x="1629" y="2530"/>
                              </a:cubicBezTo>
                              <a:cubicBezTo>
                                <a:pt x="1625" y="2528"/>
                                <a:pt x="1622" y="2525"/>
                                <a:pt x="1621" y="2522"/>
                              </a:cubicBezTo>
                              <a:cubicBezTo>
                                <a:pt x="1619" y="2519"/>
                                <a:pt x="1618" y="2515"/>
                                <a:pt x="1618" y="2510"/>
                              </a:cubicBezTo>
                              <a:cubicBezTo>
                                <a:pt x="1618" y="2504"/>
                                <a:pt x="1619" y="2500"/>
                                <a:pt x="1621" y="2496"/>
                              </a:cubicBezTo>
                              <a:cubicBezTo>
                                <a:pt x="1624" y="2493"/>
                                <a:pt x="1627" y="2490"/>
                                <a:pt x="1631" y="2487"/>
                              </a:cubicBezTo>
                              <a:close/>
                              <a:moveTo>
                                <a:pt x="1868" y="2713"/>
                              </a:moveTo>
                              <a:cubicBezTo>
                                <a:pt x="1868" y="2433"/>
                                <a:pt x="1868" y="2433"/>
                                <a:pt x="1868" y="2433"/>
                              </a:cubicBezTo>
                              <a:cubicBezTo>
                                <a:pt x="1800" y="2433"/>
                                <a:pt x="1800" y="2433"/>
                                <a:pt x="1800" y="2433"/>
                              </a:cubicBezTo>
                              <a:cubicBezTo>
                                <a:pt x="1800" y="2713"/>
                                <a:pt x="1800" y="2713"/>
                                <a:pt x="1800" y="2713"/>
                              </a:cubicBezTo>
                              <a:lnTo>
                                <a:pt x="1868" y="2713"/>
                              </a:lnTo>
                              <a:close/>
                              <a:moveTo>
                                <a:pt x="2051" y="2713"/>
                              </a:moveTo>
                              <a:cubicBezTo>
                                <a:pt x="2051" y="2491"/>
                                <a:pt x="2051" y="2491"/>
                                <a:pt x="2051" y="2491"/>
                              </a:cubicBezTo>
                              <a:cubicBezTo>
                                <a:pt x="2130" y="2491"/>
                                <a:pt x="2130" y="2491"/>
                                <a:pt x="2130" y="2491"/>
                              </a:cubicBezTo>
                              <a:cubicBezTo>
                                <a:pt x="2130" y="2433"/>
                                <a:pt x="2130" y="2433"/>
                                <a:pt x="2130" y="2433"/>
                              </a:cubicBezTo>
                              <a:cubicBezTo>
                                <a:pt x="1904" y="2433"/>
                                <a:pt x="1904" y="2433"/>
                                <a:pt x="1904" y="2433"/>
                              </a:cubicBezTo>
                              <a:cubicBezTo>
                                <a:pt x="1904" y="2491"/>
                                <a:pt x="1904" y="2491"/>
                                <a:pt x="1904" y="2491"/>
                              </a:cubicBezTo>
                              <a:cubicBezTo>
                                <a:pt x="1983" y="2491"/>
                                <a:pt x="1983" y="2491"/>
                                <a:pt x="1983" y="2491"/>
                              </a:cubicBezTo>
                              <a:cubicBezTo>
                                <a:pt x="1983" y="2713"/>
                                <a:pt x="1983" y="2713"/>
                                <a:pt x="1983" y="2713"/>
                              </a:cubicBezTo>
                              <a:lnTo>
                                <a:pt x="2051" y="2713"/>
                              </a:lnTo>
                              <a:close/>
                              <a:moveTo>
                                <a:pt x="2322" y="2713"/>
                              </a:moveTo>
                              <a:cubicBezTo>
                                <a:pt x="2322" y="2594"/>
                                <a:pt x="2322" y="2594"/>
                                <a:pt x="2322" y="2594"/>
                              </a:cubicBezTo>
                              <a:cubicBezTo>
                                <a:pt x="2429" y="2433"/>
                                <a:pt x="2429" y="2433"/>
                                <a:pt x="2429" y="2433"/>
                              </a:cubicBezTo>
                              <a:cubicBezTo>
                                <a:pt x="2350" y="2433"/>
                                <a:pt x="2350" y="2433"/>
                                <a:pt x="2350" y="2433"/>
                              </a:cubicBezTo>
                              <a:cubicBezTo>
                                <a:pt x="2290" y="2537"/>
                                <a:pt x="2290" y="2537"/>
                                <a:pt x="2290" y="2537"/>
                              </a:cubicBezTo>
                              <a:cubicBezTo>
                                <a:pt x="2231" y="2433"/>
                                <a:pt x="2231" y="2433"/>
                                <a:pt x="2231" y="2433"/>
                              </a:cubicBezTo>
                              <a:cubicBezTo>
                                <a:pt x="2149" y="2433"/>
                                <a:pt x="2149" y="2433"/>
                                <a:pt x="2149" y="2433"/>
                              </a:cubicBezTo>
                              <a:cubicBezTo>
                                <a:pt x="2254" y="2594"/>
                                <a:pt x="2254" y="2594"/>
                                <a:pt x="2254" y="2594"/>
                              </a:cubicBezTo>
                              <a:cubicBezTo>
                                <a:pt x="2254" y="2713"/>
                                <a:pt x="2254" y="2713"/>
                                <a:pt x="2254" y="2713"/>
                              </a:cubicBezTo>
                              <a:lnTo>
                                <a:pt x="2322" y="2713"/>
                              </a:lnTo>
                              <a:close/>
                              <a:moveTo>
                                <a:pt x="2705" y="2426"/>
                              </a:moveTo>
                              <a:cubicBezTo>
                                <a:pt x="2726" y="2426"/>
                                <a:pt x="2747" y="2429"/>
                                <a:pt x="2766" y="2436"/>
                              </a:cubicBezTo>
                              <a:cubicBezTo>
                                <a:pt x="2784" y="2443"/>
                                <a:pt x="2800" y="2453"/>
                                <a:pt x="2814" y="2465"/>
                              </a:cubicBezTo>
                              <a:cubicBezTo>
                                <a:pt x="2828" y="2478"/>
                                <a:pt x="2838" y="2493"/>
                                <a:pt x="2846" y="2511"/>
                              </a:cubicBezTo>
                              <a:cubicBezTo>
                                <a:pt x="2854" y="2529"/>
                                <a:pt x="2857" y="2550"/>
                                <a:pt x="2857" y="2572"/>
                              </a:cubicBezTo>
                              <a:cubicBezTo>
                                <a:pt x="2857" y="2594"/>
                                <a:pt x="2854" y="2614"/>
                                <a:pt x="2846" y="2633"/>
                              </a:cubicBezTo>
                              <a:cubicBezTo>
                                <a:pt x="2838" y="2651"/>
                                <a:pt x="2828" y="2667"/>
                                <a:pt x="2814" y="2680"/>
                              </a:cubicBezTo>
                              <a:cubicBezTo>
                                <a:pt x="2800" y="2693"/>
                                <a:pt x="2784" y="2703"/>
                                <a:pt x="2766" y="2710"/>
                              </a:cubicBezTo>
                              <a:cubicBezTo>
                                <a:pt x="2747" y="2717"/>
                                <a:pt x="2726" y="2721"/>
                                <a:pt x="2705" y="2721"/>
                              </a:cubicBezTo>
                              <a:cubicBezTo>
                                <a:pt x="2683" y="2721"/>
                                <a:pt x="2662" y="2717"/>
                                <a:pt x="2644" y="2710"/>
                              </a:cubicBezTo>
                              <a:cubicBezTo>
                                <a:pt x="2625" y="2703"/>
                                <a:pt x="2609" y="2693"/>
                                <a:pt x="2595" y="2680"/>
                              </a:cubicBezTo>
                              <a:cubicBezTo>
                                <a:pt x="2582" y="2667"/>
                                <a:pt x="2571" y="2651"/>
                                <a:pt x="2564" y="2633"/>
                              </a:cubicBezTo>
                              <a:cubicBezTo>
                                <a:pt x="2556" y="2614"/>
                                <a:pt x="2552" y="2594"/>
                                <a:pt x="2552" y="2572"/>
                              </a:cubicBezTo>
                              <a:cubicBezTo>
                                <a:pt x="2552" y="2550"/>
                                <a:pt x="2556" y="2529"/>
                                <a:pt x="2564" y="2511"/>
                              </a:cubicBezTo>
                              <a:cubicBezTo>
                                <a:pt x="2571" y="2493"/>
                                <a:pt x="2582" y="2478"/>
                                <a:pt x="2595" y="2465"/>
                              </a:cubicBezTo>
                              <a:cubicBezTo>
                                <a:pt x="2609" y="2453"/>
                                <a:pt x="2625" y="2443"/>
                                <a:pt x="2644" y="2436"/>
                              </a:cubicBezTo>
                              <a:cubicBezTo>
                                <a:pt x="2662" y="2429"/>
                                <a:pt x="2683" y="2426"/>
                                <a:pt x="2705" y="2426"/>
                              </a:cubicBezTo>
                              <a:close/>
                              <a:moveTo>
                                <a:pt x="2737" y="2493"/>
                              </a:moveTo>
                              <a:cubicBezTo>
                                <a:pt x="2727" y="2489"/>
                                <a:pt x="2716" y="2487"/>
                                <a:pt x="2705" y="2487"/>
                              </a:cubicBezTo>
                              <a:cubicBezTo>
                                <a:pt x="2693" y="2487"/>
                                <a:pt x="2682" y="2489"/>
                                <a:pt x="2672" y="2493"/>
                              </a:cubicBezTo>
                              <a:cubicBezTo>
                                <a:pt x="2662" y="2497"/>
                                <a:pt x="2654" y="2503"/>
                                <a:pt x="2647" y="2511"/>
                              </a:cubicBezTo>
                              <a:cubicBezTo>
                                <a:pt x="2640" y="2518"/>
                                <a:pt x="2634" y="2527"/>
                                <a:pt x="2630" y="2538"/>
                              </a:cubicBezTo>
                              <a:cubicBezTo>
                                <a:pt x="2626" y="2549"/>
                                <a:pt x="2625" y="2560"/>
                                <a:pt x="2625" y="2572"/>
                              </a:cubicBezTo>
                              <a:cubicBezTo>
                                <a:pt x="2625" y="2585"/>
                                <a:pt x="2627" y="2596"/>
                                <a:pt x="2630" y="2607"/>
                              </a:cubicBezTo>
                              <a:cubicBezTo>
                                <a:pt x="2634" y="2618"/>
                                <a:pt x="2640" y="2627"/>
                                <a:pt x="2647" y="2634"/>
                              </a:cubicBezTo>
                              <a:cubicBezTo>
                                <a:pt x="2654" y="2642"/>
                                <a:pt x="2662" y="2648"/>
                                <a:pt x="2672" y="2652"/>
                              </a:cubicBezTo>
                              <a:cubicBezTo>
                                <a:pt x="2682" y="2657"/>
                                <a:pt x="2693" y="2659"/>
                                <a:pt x="2705" y="2659"/>
                              </a:cubicBezTo>
                              <a:cubicBezTo>
                                <a:pt x="2716" y="2659"/>
                                <a:pt x="2727" y="2657"/>
                                <a:pt x="2737" y="2652"/>
                              </a:cubicBezTo>
                              <a:cubicBezTo>
                                <a:pt x="2747" y="2648"/>
                                <a:pt x="2755" y="2642"/>
                                <a:pt x="2762" y="2634"/>
                              </a:cubicBezTo>
                              <a:cubicBezTo>
                                <a:pt x="2769" y="2627"/>
                                <a:pt x="2775" y="2618"/>
                                <a:pt x="2779" y="2607"/>
                              </a:cubicBezTo>
                              <a:cubicBezTo>
                                <a:pt x="2783" y="2596"/>
                                <a:pt x="2785" y="2585"/>
                                <a:pt x="2785" y="2572"/>
                              </a:cubicBezTo>
                              <a:cubicBezTo>
                                <a:pt x="2785" y="2560"/>
                                <a:pt x="2783" y="2549"/>
                                <a:pt x="2779" y="2538"/>
                              </a:cubicBezTo>
                              <a:cubicBezTo>
                                <a:pt x="2775" y="2527"/>
                                <a:pt x="2770" y="2518"/>
                                <a:pt x="2763" y="2511"/>
                              </a:cubicBezTo>
                              <a:cubicBezTo>
                                <a:pt x="2756" y="2503"/>
                                <a:pt x="2747" y="2497"/>
                                <a:pt x="2737" y="2493"/>
                              </a:cubicBezTo>
                              <a:close/>
                              <a:moveTo>
                                <a:pt x="2908" y="2713"/>
                              </a:moveTo>
                              <a:cubicBezTo>
                                <a:pt x="2975" y="2713"/>
                                <a:pt x="2975" y="2713"/>
                                <a:pt x="2975" y="2713"/>
                              </a:cubicBezTo>
                              <a:cubicBezTo>
                                <a:pt x="2975" y="2604"/>
                                <a:pt x="2975" y="2604"/>
                                <a:pt x="2975" y="2604"/>
                              </a:cubicBezTo>
                              <a:cubicBezTo>
                                <a:pt x="3084" y="2604"/>
                                <a:pt x="3084" y="2604"/>
                                <a:pt x="3084" y="2604"/>
                              </a:cubicBezTo>
                              <a:cubicBezTo>
                                <a:pt x="3084" y="2549"/>
                                <a:pt x="3084" y="2549"/>
                                <a:pt x="3084" y="2549"/>
                              </a:cubicBezTo>
                              <a:cubicBezTo>
                                <a:pt x="2975" y="2549"/>
                                <a:pt x="2975" y="2549"/>
                                <a:pt x="2975" y="2549"/>
                              </a:cubicBezTo>
                              <a:cubicBezTo>
                                <a:pt x="2975" y="2491"/>
                                <a:pt x="2975" y="2491"/>
                                <a:pt x="2975" y="2491"/>
                              </a:cubicBezTo>
                              <a:cubicBezTo>
                                <a:pt x="3093" y="2491"/>
                                <a:pt x="3093" y="2491"/>
                                <a:pt x="3093" y="2491"/>
                              </a:cubicBezTo>
                              <a:cubicBezTo>
                                <a:pt x="3093" y="2433"/>
                                <a:pt x="3093" y="2433"/>
                                <a:pt x="3093" y="2433"/>
                              </a:cubicBezTo>
                              <a:cubicBezTo>
                                <a:pt x="2908" y="2433"/>
                                <a:pt x="2908" y="2433"/>
                                <a:pt x="2908" y="2433"/>
                              </a:cubicBezTo>
                              <a:lnTo>
                                <a:pt x="2908" y="2713"/>
                              </a:lnTo>
                              <a:close/>
                              <a:moveTo>
                                <a:pt x="352" y="1310"/>
                              </a:moveTo>
                              <a:cubicBezTo>
                                <a:pt x="654" y="1310"/>
                                <a:pt x="654" y="1310"/>
                                <a:pt x="654" y="1310"/>
                              </a:cubicBezTo>
                              <a:cubicBezTo>
                                <a:pt x="654" y="345"/>
                                <a:pt x="654" y="345"/>
                                <a:pt x="654" y="345"/>
                              </a:cubicBezTo>
                              <a:cubicBezTo>
                                <a:pt x="1006" y="345"/>
                                <a:pt x="1006" y="345"/>
                                <a:pt x="1006" y="345"/>
                              </a:cubicBezTo>
                              <a:cubicBezTo>
                                <a:pt x="1006" y="94"/>
                                <a:pt x="1006" y="94"/>
                                <a:pt x="1006" y="94"/>
                              </a:cubicBezTo>
                              <a:cubicBezTo>
                                <a:pt x="0" y="94"/>
                                <a:pt x="0" y="94"/>
                                <a:pt x="0" y="94"/>
                              </a:cubicBezTo>
                              <a:cubicBezTo>
                                <a:pt x="0" y="345"/>
                                <a:pt x="0" y="345"/>
                                <a:pt x="0" y="345"/>
                              </a:cubicBezTo>
                              <a:cubicBezTo>
                                <a:pt x="352" y="345"/>
                                <a:pt x="352" y="345"/>
                                <a:pt x="352" y="345"/>
                              </a:cubicBezTo>
                              <a:lnTo>
                                <a:pt x="352" y="1310"/>
                              </a:lnTo>
                              <a:close/>
                              <a:moveTo>
                                <a:pt x="1265" y="1206"/>
                              </a:moveTo>
                              <a:cubicBezTo>
                                <a:pt x="1311" y="1249"/>
                                <a:pt x="1367" y="1282"/>
                                <a:pt x="1433" y="1306"/>
                              </a:cubicBezTo>
                              <a:cubicBezTo>
                                <a:pt x="1498" y="1330"/>
                                <a:pt x="1572" y="1342"/>
                                <a:pt x="1655" y="1342"/>
                              </a:cubicBezTo>
                              <a:cubicBezTo>
                                <a:pt x="1736" y="1342"/>
                                <a:pt x="1809" y="1330"/>
                                <a:pt x="1876" y="1306"/>
                              </a:cubicBezTo>
                              <a:cubicBezTo>
                                <a:pt x="1942" y="1282"/>
                                <a:pt x="1999" y="1249"/>
                                <a:pt x="2046" y="1206"/>
                              </a:cubicBezTo>
                              <a:cubicBezTo>
                                <a:pt x="2093" y="1163"/>
                                <a:pt x="2129" y="1111"/>
                                <a:pt x="2154" y="1051"/>
                              </a:cubicBezTo>
                              <a:cubicBezTo>
                                <a:pt x="2180" y="991"/>
                                <a:pt x="2192" y="925"/>
                                <a:pt x="2192" y="851"/>
                              </a:cubicBezTo>
                              <a:cubicBezTo>
                                <a:pt x="2192" y="94"/>
                                <a:pt x="2192" y="94"/>
                                <a:pt x="2192" y="94"/>
                              </a:cubicBezTo>
                              <a:cubicBezTo>
                                <a:pt x="1891" y="94"/>
                                <a:pt x="1891" y="94"/>
                                <a:pt x="1891" y="94"/>
                              </a:cubicBezTo>
                              <a:cubicBezTo>
                                <a:pt x="1891" y="827"/>
                                <a:pt x="1891" y="827"/>
                                <a:pt x="1891" y="827"/>
                              </a:cubicBezTo>
                              <a:cubicBezTo>
                                <a:pt x="1891" y="860"/>
                                <a:pt x="1887" y="892"/>
                                <a:pt x="1878" y="922"/>
                              </a:cubicBezTo>
                              <a:cubicBezTo>
                                <a:pt x="1870" y="952"/>
                                <a:pt x="1857" y="978"/>
                                <a:pt x="1838" y="1002"/>
                              </a:cubicBezTo>
                              <a:cubicBezTo>
                                <a:pt x="1819" y="1025"/>
                                <a:pt x="1795" y="1044"/>
                                <a:pt x="1765" y="1057"/>
                              </a:cubicBezTo>
                              <a:cubicBezTo>
                                <a:pt x="1735" y="1071"/>
                                <a:pt x="1699" y="1078"/>
                                <a:pt x="1656" y="1078"/>
                              </a:cubicBezTo>
                              <a:cubicBezTo>
                                <a:pt x="1614" y="1078"/>
                                <a:pt x="1578" y="1071"/>
                                <a:pt x="1548" y="1057"/>
                              </a:cubicBezTo>
                              <a:cubicBezTo>
                                <a:pt x="1518" y="1044"/>
                                <a:pt x="1494" y="1025"/>
                                <a:pt x="1476" y="1002"/>
                              </a:cubicBezTo>
                              <a:cubicBezTo>
                                <a:pt x="1458" y="978"/>
                                <a:pt x="1444" y="952"/>
                                <a:pt x="1435" y="922"/>
                              </a:cubicBezTo>
                              <a:cubicBezTo>
                                <a:pt x="1426" y="892"/>
                                <a:pt x="1422" y="860"/>
                                <a:pt x="1422" y="827"/>
                              </a:cubicBezTo>
                              <a:cubicBezTo>
                                <a:pt x="1422" y="94"/>
                                <a:pt x="1422" y="94"/>
                                <a:pt x="1422" y="94"/>
                              </a:cubicBezTo>
                              <a:cubicBezTo>
                                <a:pt x="1122" y="94"/>
                                <a:pt x="1122" y="94"/>
                                <a:pt x="1122" y="94"/>
                              </a:cubicBezTo>
                              <a:cubicBezTo>
                                <a:pt x="1122" y="851"/>
                                <a:pt x="1122" y="851"/>
                                <a:pt x="1122" y="851"/>
                              </a:cubicBezTo>
                              <a:cubicBezTo>
                                <a:pt x="1122" y="925"/>
                                <a:pt x="1135" y="991"/>
                                <a:pt x="1159" y="1051"/>
                              </a:cubicBezTo>
                              <a:cubicBezTo>
                                <a:pt x="1184" y="1111"/>
                                <a:pt x="1219" y="1163"/>
                                <a:pt x="1265" y="1206"/>
                              </a:cubicBezTo>
                              <a:close/>
                              <a:moveTo>
                                <a:pt x="2379" y="1497"/>
                              </a:moveTo>
                              <a:cubicBezTo>
                                <a:pt x="2990" y="0"/>
                                <a:pt x="2990" y="0"/>
                                <a:pt x="2990" y="0"/>
                              </a:cubicBezTo>
                              <a:cubicBezTo>
                                <a:pt x="2771" y="0"/>
                                <a:pt x="2771" y="0"/>
                                <a:pt x="2771" y="0"/>
                              </a:cubicBezTo>
                              <a:cubicBezTo>
                                <a:pt x="2160" y="1497"/>
                                <a:pt x="2160" y="1497"/>
                                <a:pt x="2160" y="1497"/>
                              </a:cubicBezTo>
                              <a:lnTo>
                                <a:pt x="2379" y="1497"/>
                              </a:lnTo>
                              <a:close/>
                              <a:moveTo>
                                <a:pt x="3735" y="964"/>
                              </a:moveTo>
                              <a:cubicBezTo>
                                <a:pt x="3040" y="964"/>
                                <a:pt x="3040" y="964"/>
                                <a:pt x="3040" y="964"/>
                              </a:cubicBezTo>
                              <a:cubicBezTo>
                                <a:pt x="3073" y="1069"/>
                                <a:pt x="3171" y="1145"/>
                                <a:pt x="3286" y="1145"/>
                              </a:cubicBezTo>
                              <a:cubicBezTo>
                                <a:pt x="3365" y="1145"/>
                                <a:pt x="3440" y="1121"/>
                                <a:pt x="3495" y="1060"/>
                              </a:cubicBezTo>
                              <a:cubicBezTo>
                                <a:pt x="3702" y="1145"/>
                                <a:pt x="3702" y="1145"/>
                                <a:pt x="3702" y="1145"/>
                              </a:cubicBezTo>
                              <a:cubicBezTo>
                                <a:pt x="3613" y="1272"/>
                                <a:pt x="3448" y="1342"/>
                                <a:pt x="3286" y="1342"/>
                              </a:cubicBezTo>
                              <a:cubicBezTo>
                                <a:pt x="3035" y="1342"/>
                                <a:pt x="2831" y="1139"/>
                                <a:pt x="2831" y="887"/>
                              </a:cubicBezTo>
                              <a:cubicBezTo>
                                <a:pt x="2831" y="636"/>
                                <a:pt x="3035" y="432"/>
                                <a:pt x="3286" y="432"/>
                              </a:cubicBezTo>
                              <a:cubicBezTo>
                                <a:pt x="3538" y="432"/>
                                <a:pt x="3742" y="636"/>
                                <a:pt x="3742" y="887"/>
                              </a:cubicBezTo>
                              <a:cubicBezTo>
                                <a:pt x="3742" y="914"/>
                                <a:pt x="3739" y="939"/>
                                <a:pt x="3735" y="964"/>
                              </a:cubicBezTo>
                              <a:close/>
                              <a:moveTo>
                                <a:pt x="3525" y="789"/>
                              </a:moveTo>
                              <a:cubicBezTo>
                                <a:pt x="3487" y="695"/>
                                <a:pt x="3394" y="629"/>
                                <a:pt x="3286" y="629"/>
                              </a:cubicBezTo>
                              <a:cubicBezTo>
                                <a:pt x="3179" y="629"/>
                                <a:pt x="3086" y="695"/>
                                <a:pt x="3048" y="789"/>
                              </a:cubicBezTo>
                              <a:lnTo>
                                <a:pt x="3525" y="7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61EFA5" id="JE1812111629JU logo p1 TU-E.emf" o:spid="_x0000_s1026" editas="canvas" style="position:absolute;margin-left:0;margin-top:0;width:595.3pt;height:227.15pt;z-index:-251657216;mso-position-horizontal-relative:page;mso-position-vertical-relative:page" coordsize="75603,2884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28848;visibility:visible;mso-wrap-style:square">
                <v:fill o:detectmouseclick="t"/>
                <v:path o:connecttype="none"/>
              </v:shape>
              <v:shape id="Freeform 4" o:spid="_x0000_s1028" style="position:absolute;left:60725;top:16522;width:11887;height:10122;visibility:visible;mso-wrap-style:square;v-text-anchor:top" coordsize="3742,318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" path="m195,2245c,2245,,2245,,2245,,1965,,1965,,1965v188,,188,,188,c188,2022,188,2022,188,2022v-123,,-123,,-123,c65,2075,65,2075,65,2075v117,,117,,117,c182,2130,182,2130,182,2130v-117,,-117,,-117,c65,2188,65,2188,65,2188v130,,130,,130,l195,2245xm318,1965v-68,,-68,,-68,c250,2245,250,2245,250,2245v68,,68,,68,l318,1965xm562,2245v77,,77,,77,c639,1965,639,1965,639,1965v-66,,-66,,-66,c574,2148,574,2148,574,2148v-1,,-1,,-1,c461,1965,461,1965,461,1965v-77,,-77,,-77,c384,2245,384,2245,384,2245v65,,65,,65,c448,2062,448,2062,448,2062v1,,1,,1,l562,2245xm808,2245v-104,,-104,,-104,c704,1965,704,1965,704,1965v101,,101,,101,c825,1965,844,1968,864,1972v19,5,36,13,51,23c930,2006,942,2020,952,2038v9,18,14,40,14,67c966,2129,961,2150,952,2168v-9,18,-21,33,-36,44c901,2223,884,2232,865,2237v-18,6,-37,8,-57,8xm802,2187v12,,24,-1,35,-4c848,2180,858,2175,867,2169v8,-6,15,-15,20,-25c892,2133,895,2120,895,2105v,-16,-3,-29,-8,-40c882,2055,875,2047,867,2040v-9,-6,-19,-10,-30,-13c826,2024,815,2023,804,2023v-34,,-34,,-34,c770,2187,770,2187,770,2187r32,xm1084,2128v109,,109,,109,c1193,2245,1193,2245,1193,2245v68,,68,,68,c1261,1965,1261,1965,1261,1965v-68,,-68,,-68,c1193,2071,1193,2071,1193,2071v-109,,-109,,-109,c1084,1965,1084,1965,1084,1965v-68,,-68,,-68,c1016,2245,1016,2245,1016,2245v68,,68,,68,l1084,2128xm1575,1997v13,13,24,28,31,46c1614,2062,1618,2082,1618,2104v,22,-4,43,-12,61c1599,2183,1588,2199,1575,2212v-14,13,-30,23,-49,30c1507,2249,1487,2253,1465,2253v-22,,-42,-4,-61,-11c1386,2235,1370,2225,1356,2212v-14,-13,-24,-29,-32,-47c1316,2147,1313,2126,1313,2104v,-22,3,-42,11,-61c1332,2025,1342,2010,1356,1997v14,-12,30,-22,48,-29c1423,1961,1443,1958,1465,1958v22,,42,3,61,10c1545,1975,1561,1985,1575,1997xm1546,2104v,-12,-2,-23,-6,-34c1536,2060,1530,2051,1523,2043v-7,-7,-15,-13,-25,-18c1488,2021,1477,2019,1465,2019v-12,,-23,2,-32,6c1423,2030,1414,2036,1407,2043v-7,8,-12,17,-16,27c1387,2081,1385,2092,1385,2104v,13,2,25,6,35c1395,2150,1401,2159,1408,2167v7,7,15,13,25,18c1442,2189,1453,2191,1465,2191v12,,23,-2,33,-6c1507,2180,1516,2174,1523,2167v7,-8,13,-17,17,-28c1544,2129,1546,2117,1546,2104xm1832,1965v-65,199,-65,199,-65,199c1765,2164,1765,2164,1765,2164v-64,-199,-64,-199,-64,-199c1624,1965,1624,1965,1624,1965v107,280,107,280,107,280c1798,2245,1798,2245,1798,2245v108,-280,108,-280,108,-280l1832,1965xm2134,2188v-130,,-130,,-130,c2004,2130,2004,2130,2004,2130v116,,116,,116,c2120,2075,2120,2075,2120,2075v-116,,-116,,-116,c2004,2022,2004,2022,2004,2022v123,,123,,123,c2127,1965,2127,1965,2127,1965v-188,,-188,,-188,c1939,2245,1939,2245,1939,2245v195,,195,,195,l2134,2188xm2444,1965v-66,,-66,,-66,c2380,2148,2380,2148,2380,2148v-1,,-1,,-1,c2266,1965,2266,1965,2266,1965v-77,,-77,,-77,c2189,2245,2189,2245,2189,2245v66,,66,,66,c2253,2062,2253,2062,2253,2062v1,,1,,1,c2367,2245,2367,2245,2367,2245v77,,77,,77,l2444,1965xm,2959v79,,79,,79,c79,3181,79,3181,79,3181v68,,68,,68,c147,2959,147,2959,147,2959v79,,79,,79,c226,2901,226,2901,226,2901,,2901,,2901,,2901r,58xm328,3065v116,,116,,116,c444,3011,444,3011,444,3011v-116,,-116,,-116,c328,2958,328,2958,328,2958v123,,123,,123,c451,2901,451,2901,451,2901v-189,,-189,,-189,c262,3181,262,3181,262,3181v196,,196,,196,c458,3123,458,3123,458,3123v-130,,-130,,-130,l328,3065xm683,3118v-10,6,-22,8,-35,8c636,3126,626,3124,616,3120v-10,-4,-18,-10,-25,-18c584,3095,578,3086,574,3075v-4,-10,-6,-22,-6,-35c568,3028,570,3017,574,3006v4,-10,10,-19,17,-27c598,2972,607,2965,616,2961v10,-4,21,-6,33,-6c660,2955,670,2957,681,2961v10,4,18,11,25,19c752,2934,752,2934,752,2934v-12,-13,-28,-23,-47,-30c686,2897,667,2893,647,2893v-22,,-42,4,-60,11c568,2910,552,2920,539,2933v-14,13,-25,28,-33,47c499,2998,495,3018,495,3040v,22,4,42,11,61c514,3119,524,3134,538,3147v13,13,29,24,48,31c604,3185,624,3188,646,3188v23,,44,-4,63,-12c727,3168,742,3156,754,3142v-47,-44,-47,-44,-47,-44c701,3106,693,3113,683,3118xm967,3007v-109,,-109,,-109,c858,2901,858,2901,858,2901v-68,,-68,,-68,c790,3181,790,3181,790,3181v68,,68,,68,c858,3064,858,3064,858,3064v109,,109,,109,c967,3181,967,3181,967,3181v68,,68,,68,c1035,2901,1035,2901,1035,2901v-68,,-68,,-68,l967,3007xm1291,3084v-1,,-1,,-1,c1177,2901,1177,2901,1177,2901v-77,,-77,,-77,c1100,3181,1100,3181,1100,3181v66,,66,,66,c1164,2998,1164,2998,1164,2998v1,,1,,1,c1278,3181,1278,3181,1278,3181v77,,77,,77,c1355,2901,1355,2901,1355,2901v-66,,-66,,-66,l1291,3084xm1700,2979v8,18,12,38,12,61c1712,3062,1708,3082,1700,3100v-7,19,-18,34,-32,47c1655,3161,1639,3171,1620,3178v-19,7,-39,10,-61,10c1537,3188,1517,3185,1498,3178v-18,-7,-35,-17,-48,-31c1436,3134,1426,3119,1418,3100v-8,-18,-12,-38,-12,-60c1406,3017,1410,2997,1418,2979v8,-18,18,-33,32,-46c1463,2920,1480,2910,1498,2904v19,-7,39,-11,61,-11c1581,2893,1601,2897,1620,2904v19,6,35,16,48,29c1682,2946,1693,2961,1700,2979xm1639,3040v,-12,-2,-24,-6,-34c1629,2995,1624,2986,1617,2979v-7,-8,-16,-14,-25,-18c1582,2956,1571,2954,1559,2954v-12,,-23,2,-33,7c1517,2965,1508,2971,1501,2979v-7,7,-13,16,-16,27c1481,3016,1479,3028,1479,3040v,12,2,24,6,35c1489,3085,1494,3095,1501,3102v7,8,16,14,25,18c1536,3125,1547,3127,1559,3127v12,,23,-2,32,-7c1601,3116,1610,3110,1617,3102v7,-7,12,-17,16,-27c1637,3064,1639,3052,1639,3040xm1831,2901v-68,,-68,,-68,c1763,3181,1763,3181,1763,3181v176,,176,,176,c1939,3122,1939,3122,1939,3122v-108,,-108,,-108,l1831,2901xm2253,2979v8,18,12,38,12,61c2265,3062,2261,3082,2253,3100v-7,19,-18,34,-32,47c2208,3161,2192,3171,2173,3178v-19,7,-39,10,-61,10c2090,3188,2070,3185,2051,3178v-18,-7,-35,-17,-48,-31c1989,3134,1979,3119,1971,3100v-8,-18,-12,-38,-12,-60c1959,3017,1963,2997,1971,2979v8,-18,18,-33,32,-46c2016,2920,2033,2910,2051,2904v19,-7,39,-11,61,-11c2134,2893,2154,2897,2173,2904v19,6,35,16,48,29c2235,2946,2246,2961,2253,2979xm2192,3040v,-12,-2,-24,-6,-34c2182,2995,2177,2986,2170,2979v-7,-8,-16,-14,-25,-18c2135,2956,2124,2954,2112,2954v-12,,-23,2,-33,7c2070,2965,2061,2971,2054,2979v-7,7,-13,16,-16,27c2034,3016,2032,3028,2032,3040v,12,2,24,6,35c2042,3085,2047,3095,2054,3102v7,8,16,14,25,18c2089,3125,2100,3127,2112,3127v12,,23,-2,32,-7c2154,3116,2163,3110,2170,3102v7,-7,12,-17,16,-27c2190,3064,2192,3052,2192,3040xm2448,3070v53,,53,,53,c2501,3121,2501,3121,2501,3121v-6,3,-12,5,-19,6c2475,3128,2467,3129,2459,3129v-14,,-26,-3,-37,-7c2412,3118,2403,3112,2396,3104v-8,-8,-13,-17,-17,-28c2375,3065,2374,3053,2374,3040v,-12,2,-24,6,-35c2384,2995,2390,2986,2397,2978v7,-8,16,-14,26,-18c2433,2955,2444,2953,2456,2953v14,,26,2,37,7c2504,2965,2512,2972,2519,2979v43,-48,43,-48,43,-48c2550,2919,2534,2910,2515,2903v-19,-6,-39,-10,-61,-10c2432,2893,2412,2897,2394,2904v-19,6,-35,16,-49,29c2332,2946,2321,2961,2313,2980v-8,18,-12,38,-12,60c2301,3063,2305,3083,2313,3101v8,18,18,33,32,46c2358,3160,2375,3170,2394,3177v18,7,39,11,62,11c2477,3188,2497,3186,2516,3181v18,-4,34,-10,48,-17c2564,3016,2564,3016,2564,3016v-116,,-116,,-116,l2448,3070xm2727,3004v-60,-103,-60,-103,-60,-103c2585,2901,2585,2901,2585,2901v106,161,106,161,106,161c2691,3181,2691,3181,2691,3181v67,,67,,67,c2758,3062,2758,3062,2758,3062v108,-161,108,-161,108,-161c2787,2901,2787,2901,2787,2901r-60,103xm173,2602v,8,-1,15,-3,22c168,2631,165,2637,161,2642v-5,6,-10,10,-17,13c137,2658,129,2660,120,2660v-10,,-18,-2,-25,-5c89,2652,83,2648,79,2642v-4,-5,-7,-11,-9,-18c68,2617,67,2610,67,2602v,-169,,-169,,-169c,2433,,2433,,2433v,175,,175,,175c,2624,3,2640,8,2654v6,13,14,25,24,35c42,2699,55,2707,70,2712v14,6,31,9,49,9c138,2721,154,2718,169,2712v15,-5,28,-13,38,-23c218,2679,226,2667,232,2654v5,-14,8,-30,8,-46c240,2433,240,2433,240,2433v-67,,-67,,-67,l173,2602xm558,2433v-66,,-66,,-66,c494,2616,494,2616,494,2616v-1,,-1,,-1,c380,2433,380,2433,380,2433v-77,,-77,,-77,c303,2713,303,2713,303,2713v66,,66,,66,c367,2530,367,2530,367,2530v1,,1,,1,c481,2713,481,2713,481,2713v77,,77,,77,l558,2433xm691,2433v-68,,-68,,-68,c623,2713,623,2713,623,2713v68,,68,,68,l691,2433xm898,2713v108,-280,108,-280,108,-280c931,2433,931,2433,931,2433v-65,199,-65,199,-65,199c865,2632,865,2632,865,2632,800,2433,800,2433,800,2433v-76,,-76,,-76,c830,2713,830,2713,830,2713r68,xm1234,2655v-131,,-131,,-131,c1103,2597,1103,2597,1103,2597v117,,117,,117,c1220,2543,1220,2543,1220,2543v-117,,-117,,-117,c1103,2490,1103,2490,1103,2490v123,,123,,123,c1226,2433,1226,2433,1226,2433v-188,,-188,,-188,c1038,2713,1038,2713,1038,2713v196,,196,,196,l1234,2655xm1438,2713v-61,-111,-61,-111,-61,-111c1354,2602,1354,2602,1354,2602v,111,,111,,111c1288,2713,1288,2713,1288,2713v,-280,,-280,,-280c1395,2433,1395,2433,1395,2433v13,,27,2,39,4c1447,2440,1459,2445,1469,2451v10,7,18,16,24,26c1499,2488,1502,2502,1502,2518v,19,-5,35,-15,48c1477,2579,1462,2588,1444,2593v73,120,73,120,73,120l1438,2713xm1435,2519v,-7,-1,-12,-4,-16c1428,2499,1425,2496,1420,2493v-4,-2,-9,-3,-14,-4c1400,2488,1395,2488,1390,2488v-36,,-36,,-36,c1354,2553,1354,2553,1354,2553v32,,32,,32,c1392,2553,1397,2553,1403,2552v6,-1,11,-3,16,-5c1424,2544,1428,2541,1431,2536v3,-4,4,-10,4,-17xm1631,2487v3,-2,7,-3,12,-4c1648,2482,1652,2482,1657,2482v8,,17,2,27,6c1693,2493,1701,2498,1707,2506v43,-46,43,-46,43,-46c1737,2449,1723,2440,1706,2435v-16,-6,-32,-9,-48,-9c1645,2426,1632,2428,1619,2431v-13,3,-25,8,-35,16c1574,2454,1565,2463,1559,2474v-6,11,-10,24,-10,40c1549,2526,1551,2537,1556,2546v4,9,9,16,16,23c1579,2575,1586,2580,1595,2584v8,4,17,7,26,10c1630,2597,1639,2600,1646,2602v7,3,13,5,18,8c1669,2614,1673,2617,1675,2621v3,3,4,8,4,13c1679,2640,1678,2644,1676,2648v-2,4,-5,7,-8,10c1664,2660,1660,2662,1655,2663v-5,1,-9,1,-14,1c1629,2664,1618,2662,1607,2656v-11,-6,-20,-13,-27,-21c1536,2680,1536,2680,1536,2680v12,13,28,23,46,30c1601,2717,1620,2720,1641,2720v13,,27,-2,40,-5c1693,2711,1705,2705,1715,2698v10,-8,18,-18,24,-29c1745,2657,1748,2643,1748,2627v,-14,-3,-26,-8,-35c1734,2583,1727,2575,1719,2568v-9,-6,-18,-11,-29,-15c1680,2549,1670,2546,1661,2543v-7,-2,-13,-5,-18,-6c1638,2535,1633,2532,1629,2530v-4,-2,-7,-5,-8,-8c1619,2519,1618,2515,1618,2510v,-6,1,-10,3,-14c1624,2493,1627,2490,1631,2487xm1868,2713v,-280,,-280,,-280c1800,2433,1800,2433,1800,2433v,280,,280,,280l1868,2713xm2051,2713v,-222,,-222,,-222c2130,2491,2130,2491,2130,2491v,-58,,-58,,-58c1904,2433,1904,2433,1904,2433v,58,,58,,58c1983,2491,1983,2491,1983,2491v,222,,222,,222l2051,2713xm2322,2713v,-119,,-119,,-119c2429,2433,2429,2433,2429,2433v-79,,-79,,-79,c2290,2537,2290,2537,2290,2537v-59,-104,-59,-104,-59,-104c2149,2433,2149,2433,2149,2433v105,161,105,161,105,161c2254,2713,2254,2713,2254,2713r68,xm2705,2426v21,,42,3,61,10c2784,2443,2800,2453,2814,2465v14,13,24,28,32,46c2854,2529,2857,2550,2857,2572v,22,-3,42,-11,61c2838,2651,2828,2667,2814,2680v-14,13,-30,23,-48,30c2747,2717,2726,2721,2705,2721v-22,,-43,-4,-61,-11c2625,2703,2609,2693,2595,2680v-13,-13,-24,-29,-31,-47c2556,2614,2552,2594,2552,2572v,-22,4,-43,12,-61c2571,2493,2582,2478,2595,2465v14,-12,30,-22,49,-29c2662,2429,2683,2426,2705,2426xm2737,2493v-10,-4,-21,-6,-32,-6c2693,2487,2682,2489,2672,2493v-10,4,-18,10,-25,18c2640,2518,2634,2527,2630,2538v-4,11,-5,22,-5,34c2625,2585,2627,2596,2630,2607v4,11,10,20,17,27c2654,2642,2662,2648,2672,2652v10,5,21,7,33,7c2716,2659,2727,2657,2737,2652v10,-4,18,-10,25,-18c2769,2627,2775,2618,2779,2607v4,-11,6,-22,6,-35c2785,2560,2783,2549,2779,2538v-4,-11,-9,-20,-16,-27c2756,2503,2747,2497,2737,2493xm2908,2713v67,,67,,67,c2975,2604,2975,2604,2975,2604v109,,109,,109,c3084,2549,3084,2549,3084,2549v-109,,-109,,-109,c2975,2491,2975,2491,2975,2491v118,,118,,118,c3093,2433,3093,2433,3093,2433v-185,,-185,,-185,l2908,2713xm352,1310v302,,302,,302,c654,345,654,345,654,345v352,,352,,352,c1006,94,1006,94,1006,94,,94,,94,,94,,345,,345,,345v352,,352,,352,l352,1310xm1265,1206v46,43,102,76,168,100c1498,1330,1572,1342,1655,1342v81,,154,-12,221,-36c1942,1282,1999,1249,2046,1206v47,-43,83,-95,108,-155c2180,991,2192,925,2192,851v,-757,,-757,,-757c1891,94,1891,94,1891,94v,733,,733,,733c1891,860,1887,892,1878,922v-8,30,-21,56,-40,80c1819,1025,1795,1044,1765,1057v-30,14,-66,21,-109,21c1614,1078,1578,1071,1548,1057v-30,-13,-54,-32,-72,-55c1458,978,1444,952,1435,922v-9,-30,-13,-62,-13,-95c1422,94,1422,94,1422,94v-300,,-300,,-300,c1122,851,1122,851,1122,851v,74,13,140,37,200c1184,1111,1219,1163,1265,1206xm2379,1497c2990,,2990,,2990,,2771,,2771,,2771,,2160,1497,2160,1497,2160,1497r219,xm3735,964v-695,,-695,,-695,c3073,1069,3171,1145,3286,1145v79,,154,-24,209,-85c3702,1145,3702,1145,3702,1145v-89,127,-254,197,-416,197c3035,1342,2831,1139,2831,887v,-251,204,-455,455,-455c3538,432,3742,636,3742,887v,27,-3,52,-7,77xm3525,789c3487,695,3394,629,3286,629v-107,,-200,66,-238,160l3525,789xe" fillcolor="#c51718" stroked="f">
                <v:path arrowok="t" o:connecttype="custom" o:connectlocs="20649,676275;202991,712788;142634,654685;302422,688340;275420,647700;400581,623888;510178,648653;420595,648653;465386,641033;483811,688023;605478,623888;675683,623888;695379,623888;25096,1009968;104196,955993;216968,989965;216333,940118;170906,999173;250959,921068;410112,979170;430442,921068;460621,999173;520661,965200;476822,984885;615962,1009968;651541,1009015;715710,945833;647411,976313;794492,990918;780197,937578;734770,984568;847225,921068;54004,833120;0,828040;54957,772478;116585,803275;285267,861378;350390,842963;392004,861378;466657,778193;446644,790258;521931,788353;492070,798195;529873,843915;552428,847408;514943,792480;676636,772478;727464,805498;907582,816610;824353,782638;840872,836295;923783,861378;923783,861378;401852,382905;596584,292735;356425,270193;1043863,363538;968257,250508" o:connectangles="0,0,0,0,0,0,0,0,0,0,0,0,0,0,0,0,0,0,0,0,0,0,0,0,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236"/>
    <w:rsid w:val="00017FF6"/>
    <w:rsid w:val="000304ED"/>
    <w:rsid w:val="00071C87"/>
    <w:rsid w:val="00075233"/>
    <w:rsid w:val="0008002C"/>
    <w:rsid w:val="000808F4"/>
    <w:rsid w:val="000C627F"/>
    <w:rsid w:val="000D60C5"/>
    <w:rsid w:val="000E188E"/>
    <w:rsid w:val="000F1C61"/>
    <w:rsid w:val="000F70C0"/>
    <w:rsid w:val="0011081E"/>
    <w:rsid w:val="00177759"/>
    <w:rsid w:val="001A4665"/>
    <w:rsid w:val="001A7236"/>
    <w:rsid w:val="001B7B22"/>
    <w:rsid w:val="00201E82"/>
    <w:rsid w:val="002069B1"/>
    <w:rsid w:val="00224DEF"/>
    <w:rsid w:val="00237625"/>
    <w:rsid w:val="00252019"/>
    <w:rsid w:val="002564E8"/>
    <w:rsid w:val="00296141"/>
    <w:rsid w:val="002961D5"/>
    <w:rsid w:val="00297726"/>
    <w:rsid w:val="002B3B7D"/>
    <w:rsid w:val="002C7DBB"/>
    <w:rsid w:val="002E4ED6"/>
    <w:rsid w:val="003326A5"/>
    <w:rsid w:val="003409F4"/>
    <w:rsid w:val="00357B75"/>
    <w:rsid w:val="003707E5"/>
    <w:rsid w:val="00381063"/>
    <w:rsid w:val="003B76F6"/>
    <w:rsid w:val="003D3A1B"/>
    <w:rsid w:val="00422034"/>
    <w:rsid w:val="00496A87"/>
    <w:rsid w:val="004A6CA2"/>
    <w:rsid w:val="004B0997"/>
    <w:rsid w:val="004B3334"/>
    <w:rsid w:val="004B558C"/>
    <w:rsid w:val="004D6268"/>
    <w:rsid w:val="004E5B49"/>
    <w:rsid w:val="00524B8B"/>
    <w:rsid w:val="00534AE4"/>
    <w:rsid w:val="00570842"/>
    <w:rsid w:val="00576E80"/>
    <w:rsid w:val="005A7A20"/>
    <w:rsid w:val="005B160E"/>
    <w:rsid w:val="005C0520"/>
    <w:rsid w:val="005F287C"/>
    <w:rsid w:val="005F6071"/>
    <w:rsid w:val="006026AE"/>
    <w:rsid w:val="00613D64"/>
    <w:rsid w:val="00641408"/>
    <w:rsid w:val="0065033B"/>
    <w:rsid w:val="00651845"/>
    <w:rsid w:val="00656C30"/>
    <w:rsid w:val="006A2BFA"/>
    <w:rsid w:val="006A4B39"/>
    <w:rsid w:val="006B370B"/>
    <w:rsid w:val="006B656E"/>
    <w:rsid w:val="00777A3A"/>
    <w:rsid w:val="007A2F8E"/>
    <w:rsid w:val="007C7FE8"/>
    <w:rsid w:val="007E026E"/>
    <w:rsid w:val="008037F5"/>
    <w:rsid w:val="00824FD4"/>
    <w:rsid w:val="00834C87"/>
    <w:rsid w:val="00835FA4"/>
    <w:rsid w:val="00862B84"/>
    <w:rsid w:val="00877621"/>
    <w:rsid w:val="008A161A"/>
    <w:rsid w:val="008B4509"/>
    <w:rsid w:val="008D5EF3"/>
    <w:rsid w:val="008F542A"/>
    <w:rsid w:val="00914AA8"/>
    <w:rsid w:val="0091740B"/>
    <w:rsid w:val="00923D7E"/>
    <w:rsid w:val="009265CB"/>
    <w:rsid w:val="00962F09"/>
    <w:rsid w:val="009A0015"/>
    <w:rsid w:val="009A7F1A"/>
    <w:rsid w:val="009E6B35"/>
    <w:rsid w:val="00A07EBD"/>
    <w:rsid w:val="00A2115B"/>
    <w:rsid w:val="00A21EA8"/>
    <w:rsid w:val="00A44C80"/>
    <w:rsid w:val="00A45476"/>
    <w:rsid w:val="00A63794"/>
    <w:rsid w:val="00AC43C7"/>
    <w:rsid w:val="00B30B7E"/>
    <w:rsid w:val="00B371F2"/>
    <w:rsid w:val="00B426D9"/>
    <w:rsid w:val="00B7608E"/>
    <w:rsid w:val="00BB18C9"/>
    <w:rsid w:val="00BB3D94"/>
    <w:rsid w:val="00BD3FE1"/>
    <w:rsid w:val="00C17951"/>
    <w:rsid w:val="00C46CB0"/>
    <w:rsid w:val="00C55308"/>
    <w:rsid w:val="00C91ED6"/>
    <w:rsid w:val="00C93322"/>
    <w:rsid w:val="00CD6952"/>
    <w:rsid w:val="00D33442"/>
    <w:rsid w:val="00D606F9"/>
    <w:rsid w:val="00D6740C"/>
    <w:rsid w:val="00D95297"/>
    <w:rsid w:val="00DA3B6B"/>
    <w:rsid w:val="00DC77E7"/>
    <w:rsid w:val="00DD02C6"/>
    <w:rsid w:val="00DD28E2"/>
    <w:rsid w:val="00DE100B"/>
    <w:rsid w:val="00DE7763"/>
    <w:rsid w:val="00E00B95"/>
    <w:rsid w:val="00E56A64"/>
    <w:rsid w:val="00E62B5E"/>
    <w:rsid w:val="00E75364"/>
    <w:rsid w:val="00E76DE6"/>
    <w:rsid w:val="00E92E14"/>
    <w:rsid w:val="00EA2E38"/>
    <w:rsid w:val="00ED1ED7"/>
    <w:rsid w:val="00EE61EE"/>
    <w:rsid w:val="00F37330"/>
    <w:rsid w:val="00F667A7"/>
    <w:rsid w:val="00FA5A37"/>
    <w:rsid w:val="00FB1857"/>
    <w:rsid w:val="00FC4089"/>
    <w:rsid w:val="00FC514A"/>
    <w:rsid w:val="00FE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146B62F"/>
  <w15:chartTrackingRefBased/>
  <w15:docId w15:val="{3A730DD8-22A8-634A-BEB4-DAB586941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8" w:unhideWhenUsed="1"/>
    <w:lsdException w:name="footer" w:semiHidden="1" w:uiPriority="98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U Eindhoven"/>
    <w:next w:val="BodytextTUEindhoven"/>
    <w:qFormat/>
    <w:rsid w:val="000F1C61"/>
    <w:pPr>
      <w:spacing w:after="0" w:line="255" w:lineRule="atLeast"/>
    </w:pPr>
    <w:rPr>
      <w:rFonts w:ascii="Calibri" w:eastAsia="Times New Roman" w:hAnsi="Calibri" w:cs="Maiandra GD"/>
      <w:color w:val="000000" w:themeColor="text1"/>
      <w:sz w:val="21"/>
      <w:szCs w:val="18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TUEindhoven">
    <w:name w:val="Body text TU Eindhoven"/>
    <w:basedOn w:val="Normal"/>
    <w:qFormat/>
    <w:rsid w:val="000F1C61"/>
  </w:style>
  <w:style w:type="paragraph" w:customStyle="1" w:styleId="BodytextboldTUEindhoven">
    <w:name w:val="Body text bold TU Eindhoven"/>
    <w:basedOn w:val="Normal"/>
    <w:next w:val="BodytextTUEindhoven"/>
    <w:uiPriority w:val="1"/>
    <w:qFormat/>
    <w:rsid w:val="000F1C61"/>
    <w:rPr>
      <w:b/>
      <w:bCs/>
    </w:rPr>
  </w:style>
  <w:style w:type="character" w:styleId="Hyperlink">
    <w:name w:val="Hyperlink"/>
    <w:aliases w:val="Hyperlink TU Eindhoven"/>
    <w:basedOn w:val="DefaultParagraphFont"/>
    <w:uiPriority w:val="4"/>
    <w:rsid w:val="000F1C61"/>
    <w:rPr>
      <w:color w:val="auto"/>
      <w:u w:val="none"/>
    </w:rPr>
  </w:style>
  <w:style w:type="paragraph" w:customStyle="1" w:styleId="AddressboxTUEindhoven">
    <w:name w:val="Address box TU Eindhoven"/>
    <w:basedOn w:val="Normal"/>
    <w:uiPriority w:val="4"/>
    <w:rsid w:val="000F1C61"/>
    <w:pPr>
      <w:spacing w:line="200" w:lineRule="exact"/>
    </w:pPr>
    <w:rPr>
      <w:noProof/>
      <w:sz w:val="20"/>
    </w:rPr>
  </w:style>
  <w:style w:type="paragraph" w:styleId="Header">
    <w:name w:val="header"/>
    <w:basedOn w:val="Normal"/>
    <w:next w:val="BodytextTUEindhoven"/>
    <w:link w:val="HeaderChar"/>
    <w:uiPriority w:val="98"/>
    <w:semiHidden/>
    <w:rsid w:val="000F1C61"/>
  </w:style>
  <w:style w:type="character" w:customStyle="1" w:styleId="HeaderChar">
    <w:name w:val="Header Char"/>
    <w:basedOn w:val="DefaultParagraphFont"/>
    <w:link w:val="Header"/>
    <w:uiPriority w:val="98"/>
    <w:semiHidden/>
    <w:rsid w:val="000F1C61"/>
    <w:rPr>
      <w:rFonts w:ascii="Calibri" w:eastAsia="Times New Roman" w:hAnsi="Calibri" w:cs="Maiandra GD"/>
      <w:color w:val="000000" w:themeColor="text1"/>
      <w:sz w:val="21"/>
      <w:szCs w:val="18"/>
      <w:lang w:val="en-US" w:bidi="en-US"/>
    </w:rPr>
  </w:style>
  <w:style w:type="paragraph" w:styleId="Footer">
    <w:name w:val="footer"/>
    <w:basedOn w:val="Normal"/>
    <w:next w:val="BodytextTUEindhoven"/>
    <w:link w:val="FooterChar"/>
    <w:uiPriority w:val="98"/>
    <w:semiHidden/>
    <w:rsid w:val="000F1C61"/>
    <w:pPr>
      <w:jc w:val="right"/>
    </w:pPr>
  </w:style>
  <w:style w:type="character" w:customStyle="1" w:styleId="FooterChar">
    <w:name w:val="Footer Char"/>
    <w:basedOn w:val="DefaultParagraphFont"/>
    <w:link w:val="Footer"/>
    <w:uiPriority w:val="98"/>
    <w:semiHidden/>
    <w:rsid w:val="000F1C61"/>
    <w:rPr>
      <w:rFonts w:ascii="Calibri" w:eastAsia="Times New Roman" w:hAnsi="Calibri" w:cs="Maiandra GD"/>
      <w:color w:val="000000" w:themeColor="text1"/>
      <w:sz w:val="21"/>
      <w:szCs w:val="18"/>
      <w:lang w:val="en-US" w:bidi="en-US"/>
    </w:rPr>
  </w:style>
  <w:style w:type="paragraph" w:customStyle="1" w:styleId="DocumentdataheadingTUEindhoven">
    <w:name w:val="Document data heading TU Eindhoven"/>
    <w:basedOn w:val="Normal"/>
    <w:uiPriority w:val="4"/>
    <w:rsid w:val="000F1C61"/>
    <w:pPr>
      <w:spacing w:line="170" w:lineRule="exact"/>
    </w:pPr>
    <w:rPr>
      <w:noProof/>
      <w:sz w:val="15"/>
    </w:rPr>
  </w:style>
  <w:style w:type="paragraph" w:customStyle="1" w:styleId="DocumentdataTUEindhoven">
    <w:name w:val="Document data TU Eindhoven"/>
    <w:basedOn w:val="Normal"/>
    <w:uiPriority w:val="4"/>
    <w:rsid w:val="000F1C61"/>
    <w:pPr>
      <w:spacing w:line="170" w:lineRule="exact"/>
    </w:pPr>
    <w:rPr>
      <w:noProof/>
      <w:sz w:val="15"/>
    </w:rPr>
  </w:style>
  <w:style w:type="paragraph" w:customStyle="1" w:styleId="PagenumberTUEindhoven">
    <w:name w:val="Page number TU Eindhoven"/>
    <w:basedOn w:val="Normal"/>
    <w:uiPriority w:val="4"/>
    <w:rsid w:val="000F1C61"/>
    <w:pPr>
      <w:spacing w:line="170" w:lineRule="exact"/>
    </w:pPr>
    <w:rPr>
      <w:noProof/>
      <w:sz w:val="15"/>
    </w:rPr>
  </w:style>
  <w:style w:type="paragraph" w:customStyle="1" w:styleId="SenderinformationTUEindhoven">
    <w:name w:val="Sender information TU Eindhoven"/>
    <w:basedOn w:val="Normal"/>
    <w:uiPriority w:val="4"/>
    <w:rsid w:val="000F1C61"/>
    <w:pPr>
      <w:spacing w:line="170" w:lineRule="exact"/>
    </w:pPr>
    <w:rPr>
      <w:noProof/>
      <w:sz w:val="15"/>
    </w:rPr>
  </w:style>
  <w:style w:type="paragraph" w:customStyle="1" w:styleId="AddressboxreturnaddressTUEindhoven">
    <w:name w:val="Address box return address TU Eindhoven"/>
    <w:basedOn w:val="Normal"/>
    <w:uiPriority w:val="4"/>
    <w:rsid w:val="000F1C61"/>
    <w:pPr>
      <w:spacing w:line="160" w:lineRule="exact"/>
    </w:pPr>
    <w:rPr>
      <w:sz w:val="13"/>
    </w:rPr>
  </w:style>
  <w:style w:type="paragraph" w:customStyle="1" w:styleId="ClassificationTUEindhoven">
    <w:name w:val="Classification TU Eindhoven"/>
    <w:basedOn w:val="Normal"/>
    <w:uiPriority w:val="4"/>
    <w:rsid w:val="000F1C61"/>
    <w:pPr>
      <w:framePr w:hSpace="31680" w:wrap="around" w:vAnchor="page" w:hAnchor="page" w:x="1260" w:y="2906"/>
      <w:spacing w:line="200" w:lineRule="exact"/>
    </w:pPr>
    <w:rPr>
      <w:caps/>
      <w:sz w:val="20"/>
    </w:rPr>
  </w:style>
  <w:style w:type="character" w:styleId="PlaceholderText">
    <w:name w:val="Placeholder Text"/>
    <w:basedOn w:val="DefaultParagraphFont"/>
    <w:uiPriority w:val="99"/>
    <w:semiHidden/>
    <w:rsid w:val="00E00B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tuenl.sharepoint.com/sites/intranet-communication-expertise-center/TUeCorporateidentity/EN%20Lett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9A9CB5F003C04DB262D4EDBCFF3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9338B-605F-7A4F-B3A5-26191DC5A323}"/>
      </w:docPartPr>
      <w:docPartBody>
        <w:p w:rsidR="00957BBB" w:rsidRDefault="00000000">
          <w:pPr>
            <w:pStyle w:val="D89A9CB5F003C04DB262D4EDBCFF3E01"/>
          </w:pPr>
          <w:r w:rsidRPr="00D818D3">
            <w:rPr>
              <w:rStyle w:val="PlaceholderText"/>
            </w:rPr>
            <w:t>Kies een item.</w:t>
          </w:r>
        </w:p>
      </w:docPartBody>
    </w:docPart>
    <w:docPart>
      <w:docPartPr>
        <w:name w:val="BFEF5737A44DAC4E9AB124BFAA335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84619-DF39-DA4F-82DB-D906B10F3DE7}"/>
      </w:docPartPr>
      <w:docPartBody>
        <w:p w:rsidR="00957BBB" w:rsidRDefault="00A25050" w:rsidP="00A25050">
          <w:pPr>
            <w:pStyle w:val="BFEF5737A44DAC4E9AB124BFAA33534F"/>
          </w:pPr>
          <w:r w:rsidRPr="00A878DD">
            <w:rPr>
              <w:rStyle w:val="PlaceholderText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iandra GD">
    <w:panose1 w:val="020E0502030308020204"/>
    <w:charset w:val="4D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050"/>
    <w:rsid w:val="00191F7A"/>
    <w:rsid w:val="002354F5"/>
    <w:rsid w:val="006026AE"/>
    <w:rsid w:val="00957BBB"/>
    <w:rsid w:val="00A2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NL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050"/>
  </w:style>
  <w:style w:type="paragraph" w:customStyle="1" w:styleId="D89A9CB5F003C04DB262D4EDBCFF3E01">
    <w:name w:val="D89A9CB5F003C04DB262D4EDBCFF3E01"/>
  </w:style>
  <w:style w:type="paragraph" w:customStyle="1" w:styleId="7ED710947092774EB4B2956AB8F8E052">
    <w:name w:val="7ED710947092774EB4B2956AB8F8E052"/>
  </w:style>
  <w:style w:type="paragraph" w:customStyle="1" w:styleId="8D4733B4922C454A960F59007238824A">
    <w:name w:val="8D4733B4922C454A960F59007238824A"/>
  </w:style>
  <w:style w:type="paragraph" w:customStyle="1" w:styleId="BFEF5737A44DAC4E9AB124BFAA33534F">
    <w:name w:val="BFEF5737A44DAC4E9AB124BFAA33534F"/>
    <w:rsid w:val="00A25050"/>
  </w:style>
  <w:style w:type="paragraph" w:customStyle="1" w:styleId="01FBAE0BCF10DF44ABAB39C691E90FEB">
    <w:name w:val="01FBAE0BCF10DF44ABAB39C691E90FEB"/>
    <w:rsid w:val="00A250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0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35353B6-A853-438B-8696-5D12AD5359B0}">
  <we:reference id="a9ab067e-9317-4e22-a2c1-a1da3aa0d694" version="4.1.0.1911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A999B518C8EF4A9F0A52055D700488" ma:contentTypeVersion="39" ma:contentTypeDescription="Create a new document." ma:contentTypeScope="" ma:versionID="2389db6bcdd312acab1d51402826d569">
  <xsd:schema xmlns:xsd="http://www.w3.org/2001/XMLSchema" xmlns:xs="http://www.w3.org/2001/XMLSchema" xmlns:p="http://schemas.microsoft.com/office/2006/metadata/properties" xmlns:ns2="c9e239e1-eba3-46c3-b6c4-774a7c1dd7fe" xmlns:ns3="9bddcc6d-5a40-4ec2-9543-10e19496ba30" targetNamespace="http://schemas.microsoft.com/office/2006/metadata/properties" ma:root="true" ma:fieldsID="22ba150b066640945a2f371480968da4" ns2:_="" ns3:_="">
    <xsd:import namespace="c9e239e1-eba3-46c3-b6c4-774a7c1dd7fe"/>
    <xsd:import namespace="9bddcc6d-5a40-4ec2-9543-10e19496ba30"/>
    <xsd:element name="properties">
      <xsd:complexType>
        <xsd:sequence>
          <xsd:element name="documentManagement">
            <xsd:complexType>
              <xsd:all>
                <xsd:element ref="ns2:ObjectType" minOccurs="0"/>
                <xsd:element ref="ns2:Category_x0020_RDM" minOccurs="0"/>
                <xsd:element ref="ns2:Descriptions" minOccurs="0"/>
                <xsd:element ref="ns2:Department_x0020_TU_x002f_e" minOccurs="0"/>
                <xsd:element ref="ns2:Creator" minOccurs="0"/>
                <xsd:element ref="ns2:Date_x0020_Document" minOccurs="0"/>
                <xsd:element ref="ns2:Results" minOccurs="0"/>
                <xsd:element ref="ns2:Origin" minOccurs="0"/>
                <xsd:element ref="ns2:Authourised_x0020_by" minOccurs="0"/>
                <xsd:element ref="ns2:Identification_x0020_Code" minOccurs="0"/>
                <xsd:element ref="ns3:MediaServiceMetadata" minOccurs="0"/>
                <xsd:element ref="ns3:MediaServiceFastMetadata" minOccurs="0"/>
                <xsd:element ref="ns2:Coverages" minOccurs="0"/>
                <xsd:element ref="ns2:Date_x0020_Authourised" minOccurs="0"/>
                <xsd:element ref="ns2:Relations" minOccurs="0"/>
                <xsd:element ref="ns2:Leader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239e1-eba3-46c3-b6c4-774a7c1dd7fe" elementFormDefault="qualified">
    <xsd:import namespace="http://schemas.microsoft.com/office/2006/documentManagement/types"/>
    <xsd:import namespace="http://schemas.microsoft.com/office/infopath/2007/PartnerControls"/>
    <xsd:element name="ObjectType" ma:index="1" nillable="true" ma:displayName="ObjectType" ma:default="Concept" ma:description="Type of Information object." ma:format="Dropdown" ma:indexed="true" ma:internalName="ObjectType">
      <xsd:simpleType>
        <xsd:union memberTypes="dms:Text">
          <xsd:simpleType>
            <xsd:restriction base="dms:Choice">
              <xsd:enumeration value="Concept"/>
              <xsd:enumeration value="Report"/>
              <xsd:enumeration value="Project document"/>
              <xsd:enumeration value="Policy document"/>
              <xsd:enumeration value="Agenda"/>
              <xsd:enumeration value="Attachment"/>
              <xsd:enumeration value="Letter"/>
              <xsd:enumeration value="Book"/>
              <xsd:enumeration value="Brochure"/>
              <xsd:enumeration value="Contract"/>
              <xsd:enumeration value="List"/>
              <xsd:enumeration value="Article"/>
              <xsd:enumeration value="Image"/>
              <xsd:enumeration value="Education document"/>
              <xsd:enumeration value="Invoice"/>
              <xsd:enumeration value="Resolution"/>
              <xsd:enumeration value="Plan"/>
            </xsd:restriction>
          </xsd:simpleType>
        </xsd:union>
      </xsd:simpleType>
    </xsd:element>
    <xsd:element name="Category_x0020_RDM" ma:index="2" nillable="true" ma:displayName="Category RDM" ma:default="General" ma:description="Topic of which the object is classified.&#10;" ma:format="Dropdown" ma:internalName="Category_x0020_RDM">
      <xsd:simpleType>
        <xsd:union memberTypes="dms:Text">
          <xsd:simpleType>
            <xsd:restriction base="dms:Choice">
              <xsd:enumeration value="General"/>
              <xsd:enumeration value="NWO"/>
              <xsd:enumeration value="H2020"/>
              <xsd:enumeration value="Non-Funder"/>
              <xsd:enumeration value="ZonMW"/>
              <xsd:enumeration value="GDPR"/>
              <xsd:enumeration value="IPR"/>
              <xsd:enumeration value="Licences"/>
              <xsd:enumeration value="Statistics"/>
              <xsd:enumeration value="Metadata"/>
              <xsd:enumeration value="FAIR"/>
              <xsd:enumeration value="Bachelor"/>
              <xsd:enumeration value="Master"/>
              <xsd:enumeration value="PDH"/>
              <xsd:enumeration value="Researchers"/>
              <xsd:enumeration value="Support Department"/>
              <xsd:enumeration value="Software training"/>
              <xsd:enumeration value="Standard"/>
              <xsd:enumeration value="4TU"/>
              <xsd:enumeration value="Generic repository"/>
              <xsd:enumeration value="Subject specific repository"/>
              <xsd:enumeration value="Internal archiving"/>
              <xsd:enumeration value="Internal policies"/>
              <xsd:enumeration value="External policies"/>
              <xsd:enumeration value="Communication plan"/>
              <xsd:enumeration value="Website"/>
              <xsd:enumeration value="Research support portal"/>
              <xsd:enumeration value="UKB"/>
              <xsd:enumeration value="LCRDM"/>
              <xsd:enumeration value="RDA"/>
              <xsd:enumeration value="OSCTU/e"/>
            </xsd:restriction>
          </xsd:simpleType>
        </xsd:union>
      </xsd:simpleType>
    </xsd:element>
    <xsd:element name="Descriptions" ma:index="3" nillable="true" ma:displayName="Descriptions" ma:description="Context information. Short explanation about the object. &#10;" ma:internalName="Descriptions">
      <xsd:simpleType>
        <xsd:restriction base="dms:Note">
          <xsd:maxLength value="255"/>
        </xsd:restriction>
      </xsd:simpleType>
    </xsd:element>
    <xsd:element name="Department_x0020_TU_x002f_e" ma:index="4" nillable="true" ma:displayName="Department TU/e" ma:default="Data Management and Library" ma:description="Organisation that owns the object at the moment of registration.&#10;" ma:format="Dropdown" ma:internalName="Department_x0020_TU_x002F_e">
      <xsd:simpleType>
        <xsd:union memberTypes="dms:Text">
          <xsd:simpleType>
            <xsd:restriction base="dms:Choice">
              <xsd:enumeration value="Data Management and Library"/>
              <xsd:enumeration value="Biomedical Engineering"/>
              <xsd:enumeration value="Built Environment"/>
              <xsd:enumeration value="Electrical Engineering"/>
              <xsd:enumeration value="Industrial Design"/>
              <xsd:enumeration value="Chemical Engineering and Chemistry"/>
              <xsd:enumeration value="Industrial Engineering &amp; Innovation Sciences"/>
              <xsd:enumeration value="Applied Physics"/>
              <xsd:enumeration value="Mechanical Engineering"/>
              <xsd:enumeration value="Mathematics and Computer Science"/>
            </xsd:restriction>
          </xsd:simpleType>
        </xsd:union>
      </xsd:simpleType>
    </xsd:element>
    <xsd:element name="Creator" ma:index="5" nillable="true" ma:displayName="Creator" ma:description="Actual writer or creator of the object." ma:list="UserInfo" ma:SearchPeopleOnly="false" ma:SharePointGroup="0" ma:internalName="Creat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_x0020_Document" ma:index="6" nillable="true" ma:displayName="Date Document" ma:default="[today]" ma:description="The actual date that the object was created.&#10;" ma:format="DateOnly" ma:internalName="Date_x0020_Document">
      <xsd:simpleType>
        <xsd:restriction base="dms:DateTime"/>
      </xsd:simpleType>
    </xsd:element>
    <xsd:element name="Results" ma:index="7" nillable="true" ma:displayName="Results" ma:default="Unknown" ma:description="The result of the proces or status of the document.&#10;" ma:format="RadioButtons" ma:internalName="Results">
      <xsd:simpleType>
        <xsd:union memberTypes="dms:Text">
          <xsd:simpleType>
            <xsd:restriction base="dms:Choice">
              <xsd:enumeration value="Unknown"/>
              <xsd:enumeration value="Not started"/>
              <xsd:enumeration value="To be reviewed"/>
              <xsd:enumeration value="In progress"/>
              <xsd:enumeration value="Completed"/>
            </xsd:restriction>
          </xsd:simpleType>
        </xsd:union>
      </xsd:simpleType>
    </xsd:element>
    <xsd:element name="Origin" ma:index="8" nillable="true" ma:displayName="Origin" ma:description="Original source" ma:internalName="Origin">
      <xsd:simpleType>
        <xsd:restriction base="dms:Note">
          <xsd:maxLength value="255"/>
        </xsd:restriction>
      </xsd:simpleType>
    </xsd:element>
    <xsd:element name="Authourised_x0020_by" ma:index="9" nillable="true" ma:displayName="Authourised by" ma:description="An organization or person responsible for or involved in the creation, recording of an object." ma:list="UserInfo" ma:SharePointGroup="0" ma:internalName="Authourised_x0020_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dentification_x0020_Code" ma:index="10" nillable="true" ma:displayName="Identification Code" ma:description="Number or code assigned to an object outside the dynamic archive&#10;" ma:internalName="Identification_x0020_Code">
      <xsd:simpleType>
        <xsd:restriction base="dms:Text">
          <xsd:maxLength value="255"/>
        </xsd:restriction>
      </xsd:simpleType>
    </xsd:element>
    <xsd:element name="Coverages" ma:index="20" nillable="true" ma:displayName="Coverages" ma:description="Valid period or location." ma:internalName="Coverages">
      <xsd:simpleType>
        <xsd:restriction base="dms:Text">
          <xsd:maxLength value="255"/>
        </xsd:restriction>
      </xsd:simpleType>
    </xsd:element>
    <xsd:element name="Date_x0020_Authourised" ma:index="21" nillable="true" ma:displayName="Date Authourised" ma:description="Date approved" ma:format="DateOnly" ma:internalName="Date_x0020_Authourised">
      <xsd:simpleType>
        <xsd:restriction base="dms:DateTime"/>
      </xsd:simpleType>
    </xsd:element>
    <xsd:element name="Relations" ma:index="22" nillable="true" ma:displayName="Relations" ma:description="Naam project or workflow of which document is part of." ma:internalName="Relations">
      <xsd:simpleType>
        <xsd:restriction base="dms:Text">
          <xsd:maxLength value="255"/>
        </xsd:restriction>
      </xsd:simpleType>
    </xsd:element>
    <xsd:element name="Leader" ma:index="23" nillable="true" ma:displayName="Leader" ma:description="Project or team leader or person responsible" ma:list="UserInfo" ma:SharePointGroup="0" ma:internalName="Lead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6" nillable="true" ma:displayName="Taxonomy Catch All Column" ma:hidden="true" ma:list="{2bfc0286-fbfa-4171-b0cb-d3863062621c}" ma:internalName="TaxCatchAll" ma:showField="CatchAllData" ma:web="c9e239e1-eba3-46c3-b6c4-774a7c1dd7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dcc6d-5a40-4ec2-9543-10e19496b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2" nillable="true" ma:displayName="Location" ma:internalName="MediaServiceLocation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35" nillable="true" ma:taxonomy="true" ma:internalName="lcf76f155ced4ddcb4097134ff3c332f" ma:taxonomyFieldName="MediaServiceImageTags" ma:displayName="Image Tags" ma:readOnly="false" ma:fieldId="{5cf76f15-5ced-4ddc-b409-7134ff3c332f}" ma:taxonomyMulti="true" ma:sspId="5f80264a-99e7-47cd-820c-3e92ce78c5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TemplafyFormConfiguration><![CDATA[{"formFields":[{"type":"heading","helpTexts":null,"label":"Style","locked":false,"name":"Style","spacing":null},{"type":"dropDown","helpTexts":null,"label":"Informal or formal","locked":false,"name":"InformalFormal","spacing":null,"autoSelectFirstOption":false,"dataSourceFieldName":"ListValueEN","dataSourceName":"FormalInformal","defaultValue":"Informal","filterByFieldName":null,"required":false,"filterBySource":null,"distinct":false,"hideIfNoUserInteractionRequired":false,"shouldRefreshFormOnChange":false,"shareValue":false},{"type":"heading","helpTexts":null,"label":"Address information","locked":false,"name":"AddressInformation","spacing":null},{"type":"dropDown","helpTexts":{"postfix":"Click in the field and enter the first letter of the building name. The building name (abbreviated with a building number) is displayed in the Letter."},"label":"Building","locked":false,"name":"Building","spacing":null,"autoSelectFirstOption":false,"dataSourceFieldName":"Name","dataSourceName":"Buildings","defaultValue":null,"filterByFieldName":null,"required":true,"filterBySource":null,"distinct":false,"hideIfNoUserInteractionRequired":false,"shouldRefreshFormOnChange":false,"shareValue":false},{"type":"dropDown","helpTexts":null,"label":"Classification","locked":false,"name":"Classification","spacing":null,"autoSelectFirstOption":false,"dataSourceFieldName":"ListValueEN","dataSourceName":"Classifications","defaultValue":null,"filterByFieldName":null,"required":true,"filterBySource":null,"distinct":false,"hideIfNoUserInteractionRequired":false,"shouldRefreshFormOnChange":false,"shareValue":false},{"type":"textBox","helpTexts":{"postfix":"Name Company / Institute, (Sub department company / institute), Attn. Name person, PO Box + nr / Street + Nr + addition, Zip code + City + Country"},"label":"Addressee","locked":false,"name":"Addressee","spacing":null,"defaultValue":null,"lines":6,"placeholder":"","required":false,"maxLength":null,"shareValue":false},{"type":"dropDown","label":"Salutation","name":"Salutation","helpTexts":{},"locked":false,"spacing":{},"autoSelectFirstOption":false,"dataSourceName":"SalutationsEN","defaultValue":null,"required":false,"distinct":false,"hideIfNoUserInteractionRequired":false,"shareValue":false,"dataSourceFieldName":"ListValue","filterCondition":{"type":"and","conditions":[{"type":"formFieldMatch","dataSourceFieldName":"FormalInformal","formFieldName":"InformalFormal"}]},"filterBySource":null,"filterByFieldName":null},{"type":"textBox","helpTexts":{"postfix":"Example: 'Mrs. De Vries' or 'Mr / Mrs'"},"label":"Name recipient","locked":false,"name":"NameRecipient","spacing":null,"defaultValue":null,"lines":1,"placeholder":"","required":true,"maxLength":null,"shareValue":false},{"type":"heading","helpTexts":null,"label":"Letter details","locked":false,"name":"LetterDetails","spacing":null},{"type":"datePicker","helpTexts":{"postfix":"The document will show the correct date notation."},"label":"Date","locked":false,"name":"Date","spacing":null,"required":false},{"type":"textBox","helpTexts":null,"label":"Subject","locked":false,"name":"Subject","spacing":null,"defaultValue":null,"lines":1,"placeholder":"","required":true,"maxLength":null,"shareValue":false},{"type":"textBox","helpTexts":null,"label":"Our reference","locked":false,"name":"OurReference","spacing":null,"defaultValue":null,"lines":1,"placeholder":"","required":false,"maxLength":null,"shareValue":false},{"type":"textBox","helpTexts":null,"label":"Your reference","locked":false,"name":"YourReference","spacing":null,"defaultValue":null,"lines":1,"placeholder":"","required":false,"maxLength":null,"shareValue":false},{"type":"textBox","helpTexts":null,"label":"Copy to","locked":false,"name":"CopyTo","spacing":null,"defaultValue":null,"lines":2,"placeholder":"","required":false,"maxLength":null,"shareValue":false},{"type":"textBox","helpTexts":null,"label":"Enclosures","locked":false,"name":"Enclosures","spacing":null,"defaultValue":null,"lines":2,"placeholder":"","required":false,"maxLength":null,"shareValue":false},{"type":"dropDown","label":"Signature","name":"Signature","helpTexts":{},"locked":false,"spacing":{},"autoSelectFirstOption":false,"dataSourceName":"ClosingsEN","defaultValue":null,"required":false,"distinct":false,"hideIfNoUserInteractionRequired":false,"shareValue":false,"dataSourceFieldName":"Name","filterCondition":{"type":"and","conditions":[{"type":"formFieldMatch","dataSourceFieldName":"FormalInformal","formFieldName":"InformalFormal"}]},"filterBySource":null,"filterByFieldName":null},{"type":"heading","helpTexts":null,"label":"Sender information","locked":false,"name":"SenderInformation","spacing":null},{"type":"textBox","helpTexts":null,"label":"Department or Service","locked":false,"name":"DepartmentOrService","spacing":null,"defaultValue":"{{UserProfile.Department}}","lines":1,"placeholder":"","required":false,"maxLength":null,"shareValue":false},{"type":"textBox","helpTexts":null,"label":"Capacity group or department","locked":false,"name":"CapacityGroupOrDepartment","spacing":null,"defaultValue":null,"lines":1,"placeholder":"","required":false,"maxLength":null,"shareValue":false},{"type":"textBox","helpTexts":{"postfix":"Your 4-digit TU/e phone number will be displayed if this is known. Add a second number, syntax:  1234 /5678 Is the field; TU/e telephone number blank, do not enter anything. Pay attention: Leave this field blank if you do not have a TU/e phone number."},"label":"TU/e phone number","locked":false,"name":"TUePhoneNumber","spacing":null,"defaultValue":"{{UserProfile.PhoneNumber}}","lines":1,"placeholder":"","required":false,"maxLength":null,"shareValue":false},{"type":"textBox","helpTexts":null,"label":"Email address","locked":false,"name":"EmailAddress","spacing":null,"defaultValue":"{{UserProfile.Email}}","lines":1,"placeholder":"","required":false,"maxLength":null,"shareValue":false},{"type":"textBox","helpTexts":null,"label":"Your name","locked":false,"name":"YourName","spacing":null,"defaultValue":"{{UserProfile.DisplayName}}","lines":1,"placeholder":"","required":false,"maxLength":null,"shareValue":false},{"type":"textBox","helpTexts":null,"label":"Position","locked":false,"name":"Position","spacing":null,"defaultValue":"{{UserProfile.JobTitle}}","lines":1,"placeholder":"","required":false,"maxLength":null,"shareValue":false},{"type":"textBox","helpTexts":{"postfix":"For example: Project manager, supporter, assistant researcher and so on."},"label":"Role","locked":false,"name":"Role","spacing":null,"defaultValue":null,"lines":1,"placeholder":"","required":false,"maxLength":null,"shareValue":false}],"formDataEntries":[]}]]></TemplafyFormConfiguratio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ddcc6d-5a40-4ec2-9543-10e19496ba30">
      <Terms xmlns="http://schemas.microsoft.com/office/infopath/2007/PartnerControls"/>
    </lcf76f155ced4ddcb4097134ff3c332f>
    <TaxCatchAll xmlns="c9e239e1-eba3-46c3-b6c4-774a7c1dd7fe" xsi:nil="true"/>
    <Date_x0020_Document xmlns="c9e239e1-eba3-46c3-b6c4-774a7c1dd7fe">2026-03-22T09:59:16+00:00</Date_x0020_Document>
    <Relations xmlns="c9e239e1-eba3-46c3-b6c4-774a7c1dd7fe" xsi:nil="true"/>
    <Authourised_x0020_by xmlns="c9e239e1-eba3-46c3-b6c4-774a7c1dd7fe">
      <UserInfo>
        <DisplayName/>
        <AccountId xsi:nil="true"/>
        <AccountType/>
      </UserInfo>
    </Authourised_x0020_by>
    <Origin xmlns="c9e239e1-eba3-46c3-b6c4-774a7c1dd7fe" xsi:nil="true"/>
    <Category_x0020_RDM xmlns="c9e239e1-eba3-46c3-b6c4-774a7c1dd7fe">General</Category_x0020_RDM>
    <Creator xmlns="c9e239e1-eba3-46c3-b6c4-774a7c1dd7fe">
      <UserInfo>
        <DisplayName/>
        <AccountId xsi:nil="true"/>
        <AccountType/>
      </UserInfo>
    </Creator>
    <Leader xmlns="c9e239e1-eba3-46c3-b6c4-774a7c1dd7fe">
      <UserInfo>
        <DisplayName/>
        <AccountId xsi:nil="true"/>
        <AccountType/>
      </UserInfo>
    </Leader>
    <Descriptions xmlns="c9e239e1-eba3-46c3-b6c4-774a7c1dd7fe" xsi:nil="true"/>
    <Results xmlns="c9e239e1-eba3-46c3-b6c4-774a7c1dd7fe">Unknown</Results>
    <Coverages xmlns="c9e239e1-eba3-46c3-b6c4-774a7c1dd7fe" xsi:nil="true"/>
    <ObjectType xmlns="c9e239e1-eba3-46c3-b6c4-774a7c1dd7fe">Concept</ObjectType>
    <Department_x0020_TU_x002f_e xmlns="c9e239e1-eba3-46c3-b6c4-774a7c1dd7fe">Data Management and Library</Department_x0020_TU_x002f_e>
    <Identification_x0020_Code xmlns="c9e239e1-eba3-46c3-b6c4-774a7c1dd7fe" xsi:nil="true"/>
    <Date_x0020_Authourised xmlns="c9e239e1-eba3-46c3-b6c4-774a7c1dd7fe" xsi:nil="true"/>
  </documentManagement>
</p:properties>
</file>

<file path=customXml/item5.xml><?xml version="1.0" encoding="utf-8"?>
<TemplafyTemplateConfiguration><![CDATA[{"elementsMetadata":[],"transformationConfigurations":[{"documentName":"Letter {{StringJoin(\" \", Form.Subject, Form.NameRecipient)}}","type":"documentName"}],"enableDocumentContentUpdater":true,"version":"2.0"}]]></TemplafyTemplateConfiguration>
</file>

<file path=customXml/itemProps1.xml><?xml version="1.0" encoding="utf-8"?>
<ds:datastoreItem xmlns:ds="http://schemas.openxmlformats.org/officeDocument/2006/customXml" ds:itemID="{196F8EF8-941A-4E41-A914-6CAB5AB4D5B1}"/>
</file>

<file path=customXml/itemProps2.xml><?xml version="1.0" encoding="utf-8"?>
<ds:datastoreItem xmlns:ds="http://schemas.openxmlformats.org/officeDocument/2006/customXml" ds:itemID="{E6015054-235E-4DA5-89B4-9E88D303B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82CF77-508C-4D6C-A155-2B253403EB17}">
  <ds:schemaRefs/>
</ds:datastoreItem>
</file>

<file path=customXml/itemProps4.xml><?xml version="1.0" encoding="utf-8"?>
<ds:datastoreItem xmlns:ds="http://schemas.openxmlformats.org/officeDocument/2006/customXml" ds:itemID="{38A61EC5-9122-45AD-AB9F-4FF87D88C420}">
  <ds:schemaRefs>
    <ds:schemaRef ds:uri="http://schemas.microsoft.com/office/2006/metadata/properties"/>
    <ds:schemaRef ds:uri="http://schemas.microsoft.com/office/infopath/2007/PartnerControls"/>
    <ds:schemaRef ds:uri="adc81a03-33f5-430d-a427-dfbddb1fb524"/>
    <ds:schemaRef ds:uri="89addd5d-1b61-4a22-b114-f0fd8c2dcf23"/>
  </ds:schemaRefs>
</ds:datastoreItem>
</file>

<file path=customXml/itemProps5.xml><?xml version="1.0" encoding="utf-8"?>
<ds:datastoreItem xmlns:ds="http://schemas.openxmlformats.org/officeDocument/2006/customXml" ds:itemID="{FF032137-D655-4BB5-8A45-8CE20A48DD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EN%20Letter.dotx</Template>
  <TotalTime>13</TotalTime>
  <Pages>5</Pages>
  <Words>1092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EN Letter</vt:lpstr>
      <vt:lpstr>EN Letter</vt:lpstr>
    </vt:vector>
  </TitlesOfParts>
  <Company/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 Letter</dc:title>
  <dc:subject/>
  <dc:creator>Liz Guzman Ramirez</dc:creator>
  <cp:keywords/>
  <dc:description/>
  <cp:lastModifiedBy>Guzman Ramirez, Liz</cp:lastModifiedBy>
  <cp:revision>4</cp:revision>
  <dcterms:created xsi:type="dcterms:W3CDTF">2026-03-22T06:46:00Z</dcterms:created>
  <dcterms:modified xsi:type="dcterms:W3CDTF">2026-03-22T08:20:00Z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0x01010023A999B518C8EF4A9F0A52055D700488</vt:lpwstr>
  </property>
</Properties>
</file>